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4" Type="http://schemas.openxmlformats.org/officeDocument/2006/relationships/custom-properties" Target="docProps/custom.xml"/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868793C" w14:textId="0735B02E" w:rsidR="0023247F" w:rsidRDefault="00D066BA" w:rsidP="0023247F">
      <w:r>
        <w:rPr>
          <w:noProof/>
        </w:rPr>
        <w:drawing>
          <wp:inline distT="0" distB="0" distL="0" distR="0" wp14:anchorId="4423423A" wp14:editId="1C947ABF">
            <wp:extent cx="2730500" cy="1828800"/>
            <wp:effectExtent l="0" t="0" r="12700" b="0"/>
            <wp:docPr id="2" name="Picture 2" descr="Macintosh HD:Users:jeffreylaube:Dropbox:NSF - Jeff:Photos ATE:process models:prtmodels-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Users:jeffreylaube:Dropbox:NSF - Jeff:Photos ATE:process models:prtmodels-36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FFBDA6" w14:textId="77777777" w:rsidR="0023247F" w:rsidRDefault="0023247F" w:rsidP="0023247F"/>
    <w:p w14:paraId="701B74C0" w14:textId="6C7DEB47" w:rsidR="0023247F" w:rsidRDefault="00D066BA" w:rsidP="0023247F">
      <w:r>
        <w:rPr>
          <w:noProof/>
        </w:rPr>
        <w:drawing>
          <wp:inline distT="0" distB="0" distL="0" distR="0" wp14:anchorId="77159CE1" wp14:editId="33234E41">
            <wp:extent cx="2730500" cy="1828800"/>
            <wp:effectExtent l="0" t="0" r="12700" b="0"/>
            <wp:docPr id="3" name="Picture 3" descr="Macintosh HD:Users:jeffreylaube:Dropbox:NSF - Jeff:Photos ATE:process models:prtmodels-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Users:jeffreylaube:Dropbox:NSF - Jeff:Photos ATE:process models:prtmodels-38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B7F090" w14:textId="77777777" w:rsidR="00D066BA" w:rsidRDefault="00D066BA" w:rsidP="0023247F"/>
    <w:p w14:paraId="6C94A232" w14:textId="4A25CE2E" w:rsidR="00D066BA" w:rsidRDefault="00D066BA" w:rsidP="0023247F">
      <w:r>
        <w:rPr>
          <w:noProof/>
        </w:rPr>
        <w:drawing>
          <wp:inline distT="0" distB="0" distL="0" distR="0" wp14:anchorId="77988B76" wp14:editId="53BB0E70">
            <wp:extent cx="2730500" cy="1828800"/>
            <wp:effectExtent l="0" t="0" r="12700" b="0"/>
            <wp:docPr id="4" name="Picture 4" descr="Macintosh HD:Users:jeffreylaube:Dropbox:NSF - Jeff:Photos ATE:process models:prtmodels-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Users:jeffreylaube:Dropbox:NSF - Jeff:Photos ATE:process models:prtmodels-34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1F48DC" w14:textId="77777777" w:rsidR="00D066BA" w:rsidRDefault="00D066BA" w:rsidP="0023247F"/>
    <w:p w14:paraId="543ADA97" w14:textId="254B4BDC" w:rsidR="00D066BA" w:rsidRDefault="00D066BA" w:rsidP="0023247F">
      <w:r>
        <w:rPr>
          <w:noProof/>
        </w:rPr>
        <w:drawing>
          <wp:inline distT="0" distB="0" distL="0" distR="0" wp14:anchorId="33E4A446" wp14:editId="644424F9">
            <wp:extent cx="2730500" cy="1828800"/>
            <wp:effectExtent l="0" t="0" r="12700" b="0"/>
            <wp:docPr id="5" name="Picture 5" descr="Macintosh HD:Users:jeffreylaube:Dropbox:NSF - Jeff:Photos ATE:process models:prtmodels-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Users:jeffreylaube:Dropbox:NSF - Jeff:Photos ATE:process models:prtmodels-3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AA03DF" w14:textId="77777777" w:rsidR="00D066BA" w:rsidRDefault="0023247F" w:rsidP="0023247F">
      <w:pPr>
        <w:rPr>
          <w:sz w:val="32"/>
          <w:szCs w:val="32"/>
        </w:rPr>
      </w:pPr>
      <w:r w:rsidRPr="00D066BA">
        <w:rPr>
          <w:sz w:val="32"/>
          <w:szCs w:val="32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6E987CA" w14:textId="47B3121B" w:rsidR="00D066BA" w:rsidRDefault="00D066BA" w:rsidP="0023247F">
      <w:pPr>
        <w:rPr>
          <w:sz w:val="32"/>
          <w:szCs w:val="32"/>
        </w:rPr>
      </w:pPr>
      <w:r>
        <w:rPr>
          <w:noProof/>
          <w:sz w:val="32"/>
          <w:szCs w:val="32"/>
        </w:rPr>
        <w:lastRenderedPageBreak/>
        <w:drawing>
          <wp:inline distT="0" distB="0" distL="0" distR="0" wp14:anchorId="58BA7ED1" wp14:editId="557013C3">
            <wp:extent cx="2743200" cy="1358900"/>
            <wp:effectExtent l="0" t="0" r="0" b="12700"/>
            <wp:docPr id="10" name="Picture 10" descr="Macintosh HD:Users:jeffreylaube:Desktop:Screen Shot 2017-08-17 at 12.41.39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Macintosh HD:Users:jeffreylaube:Desktop:Screen Shot 2017-08-17 at 12.41.39 PM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5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0B0489" w14:textId="77777777" w:rsidR="00D066BA" w:rsidRPr="00D066BA" w:rsidRDefault="00D066BA" w:rsidP="0023247F">
      <w:pPr>
        <w:rPr>
          <w:sz w:val="20"/>
          <w:szCs w:val="20"/>
        </w:rPr>
      </w:pPr>
    </w:p>
    <w:p w14:paraId="3A000658" w14:textId="5D9FD6F9" w:rsidR="00D066BA" w:rsidRDefault="00D066BA" w:rsidP="0023247F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9AF9B96" wp14:editId="2CB6030D">
            <wp:extent cx="2730500" cy="1828800"/>
            <wp:effectExtent l="0" t="0" r="12700" b="0"/>
            <wp:docPr id="7" name="Picture 7" descr="Macintosh HD:Users:jeffreylaube:Dropbox:NSF - Jeff:Photos ATE:process models:prtmodels-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Macintosh HD:Users:jeffreylaube:Dropbox:NSF - Jeff:Photos ATE:process models:prtmodels-2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002082" w14:textId="77777777" w:rsidR="00D066BA" w:rsidRPr="00D066BA" w:rsidRDefault="00D066BA" w:rsidP="0023247F">
      <w:pPr>
        <w:rPr>
          <w:sz w:val="20"/>
          <w:szCs w:val="20"/>
        </w:rPr>
      </w:pPr>
    </w:p>
    <w:p w14:paraId="55EBDA17" w14:textId="4F3FC232" w:rsidR="00D066BA" w:rsidRDefault="00D066BA" w:rsidP="0023247F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1D9A0B4F" wp14:editId="47B393F4">
            <wp:extent cx="2730500" cy="1828800"/>
            <wp:effectExtent l="0" t="0" r="12700" b="0"/>
            <wp:docPr id="8" name="Picture 8" descr="Macintosh HD:Users:jeffreylaube:Dropbox:NSF - Jeff:Photos ATE:process models:prtmodels-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Macintosh HD:Users:jeffreylaube:Dropbox:NSF - Jeff:Photos ATE:process models:prtmodels-3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05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9C7BD" w14:textId="77777777" w:rsidR="00D066BA" w:rsidRPr="00D066BA" w:rsidRDefault="00D066BA" w:rsidP="0023247F">
      <w:pPr>
        <w:rPr>
          <w:sz w:val="20"/>
          <w:szCs w:val="20"/>
        </w:rPr>
      </w:pPr>
    </w:p>
    <w:p w14:paraId="602CE4D8" w14:textId="77777777" w:rsidR="00D066BA" w:rsidRDefault="00D066BA" w:rsidP="0023247F">
      <w:pPr>
        <w:rPr>
          <w:sz w:val="32"/>
          <w:szCs w:val="32"/>
        </w:rPr>
      </w:pPr>
      <w:r>
        <w:rPr>
          <w:noProof/>
          <w:sz w:val="32"/>
          <w:szCs w:val="32"/>
        </w:rPr>
        <w:drawing>
          <wp:inline distT="0" distB="0" distL="0" distR="0" wp14:anchorId="09A581A4" wp14:editId="310AB4C0">
            <wp:extent cx="2743200" cy="1981200"/>
            <wp:effectExtent l="0" t="0" r="0" b="0"/>
            <wp:docPr id="9" name="Picture 9" descr="Macintosh HD:Users:jeffreylaube:Desktop:Screen Shot 2017-08-17 at 12.39.41 PM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Macintosh HD:Users:jeffreylaube:Desktop:Screen Shot 2017-08-17 at 12.39.41 PM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981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6C357E" w14:textId="5B292202" w:rsidR="000A1C76" w:rsidRDefault="0023247F" w:rsidP="00D066BA">
      <w:r w:rsidRPr="00D066BA">
        <w:rPr>
          <w:sz w:val="32"/>
          <w:szCs w:val="32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bookmarkStart w:id="0" w:name="_GoBack"/>
      <w:bookmarkEnd w:id="0"/>
      <w:r w:rsidR="00D066BA" w:rsidRPr="000A1C76">
        <w:t xml:space="preserve"> </w:t>
      </w:r>
      <w:r w:rsidR="00E929D4" w:rsidRPr="000A1C76">
        <w:t>Jeffrey Laube</w:t>
      </w:r>
      <w:r w:rsidR="00E929D4" w:rsidRPr="000A1C76">
        <w:br/>
      </w:r>
      <w:r w:rsidR="00DD0929">
        <w:t>Associate</w:t>
      </w:r>
      <w:r w:rsidR="00E929D4" w:rsidRPr="000A1C76">
        <w:t xml:space="preserve"> Professor, Process Technology</w:t>
      </w:r>
      <w:r w:rsidR="00E929D4" w:rsidRPr="000A1C76">
        <w:br/>
        <w:t>UAA KPC</w:t>
      </w:r>
      <w:r w:rsidR="00E929D4" w:rsidRPr="000A1C76">
        <w:br/>
        <w:t>907-398-6766</w:t>
      </w:r>
      <w:r w:rsidR="00E929D4" w:rsidRPr="000A1C76">
        <w:br/>
      </w:r>
      <w:hyperlink r:id="rId17" w:history="1">
        <w:r w:rsidR="00DD0929" w:rsidRPr="00B318B5">
          <w:rPr>
            <w:rStyle w:val="Hyperlink"/>
          </w:rPr>
          <w:t>jlaube@alaska.edu</w:t>
        </w:r>
      </w:hyperlink>
    </w:p>
    <w:sectPr w:rsidR="000A1C76" w:rsidSect="000A1C76">
      <w:headerReference w:type="default" r:id="rId18"/>
      <w:pgSz w:w="12240" w:h="15840"/>
      <w:pgMar w:top="1440" w:right="1440" w:bottom="1440" w:left="1440" w:header="720" w:footer="720" w:gutter="0"/>
      <w:cols w:num="2"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1D6627F7" w14:textId="77777777" w:rsidR="00E929D4" w:rsidRDefault="00E929D4" w:rsidP="000A1C76">
      <w:r>
        <w:separator/>
      </w:r>
    </w:p>
  </w:endnote>
  <w:endnote w:type="continuationSeparator" w:id="0">
    <w:p w14:paraId="7916BCDA" w14:textId="77777777" w:rsidR="00E929D4" w:rsidRDefault="00E929D4" w:rsidP="000A1C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 2">
    <w:panose1 w:val="05020102010507070707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Calibri Light">
    <w:panose1 w:val="020F0302020204030204"/>
    <w:charset w:val="00"/>
    <w:family w:val="auto"/>
    <w:pitch w:val="variable"/>
    <w:sig w:usb0="A00002EF" w:usb1="4000207B" w:usb2="00000000" w:usb3="00000000" w:csb0="0000009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Georgia">
    <w:panose1 w:val="02040502050405020303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A4D16FC" w14:textId="77777777" w:rsidR="00E929D4" w:rsidRDefault="00E929D4" w:rsidP="000A1C76">
      <w:r>
        <w:separator/>
      </w:r>
    </w:p>
  </w:footnote>
  <w:footnote w:type="continuationSeparator" w:id="0">
    <w:p w14:paraId="4DBE4687" w14:textId="77777777" w:rsidR="00E929D4" w:rsidRDefault="00E929D4" w:rsidP="000A1C76">
      <w:r>
        <w:continuationSeparator/>
      </w:r>
    </w:p>
  </w:footnote>
</w:footnotes>
</file>

<file path=word/header1.xml><?xml version="1.0" encoding="utf-8"?>
<w:hd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D04EA50" w14:textId="77777777" w:rsidR="00D066BA" w:rsidRDefault="00D066BA" w:rsidP="00D066BA">
    <w:pPr>
      <w:pStyle w:val="Heading3"/>
      <w:spacing w:before="0" w:line="390" w:lineRule="atLeast"/>
      <w:rPr>
        <w:rFonts w:ascii="Georgia" w:eastAsia="Times New Roman" w:hAnsi="Georgia" w:cs="Times New Roman"/>
        <w:color w:val="A66A1A"/>
        <w:sz w:val="33"/>
        <w:szCs w:val="33"/>
      </w:rPr>
    </w:pPr>
    <w:r>
      <w:rPr>
        <w:rFonts w:ascii="Georgia" w:eastAsia="Times New Roman" w:hAnsi="Georgia" w:cs="Times New Roman"/>
        <w:b/>
        <w:bCs/>
        <w:color w:val="A66A1A"/>
        <w:sz w:val="33"/>
        <w:szCs w:val="33"/>
      </w:rPr>
      <w:t>Demonstration of Low Cost, Desktop, Hands-on Working Process Models</w:t>
    </w:r>
  </w:p>
  <w:p w14:paraId="41900709" w14:textId="259129FF" w:rsidR="000A1C76" w:rsidRPr="008D1653" w:rsidRDefault="000A1C76">
    <w:pPr>
      <w:pStyle w:val="Header"/>
      <w:rPr>
        <w:b/>
        <w:sz w:val="36"/>
        <w:szCs w:val="36"/>
      </w:rPr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32421E"/>
    <w:multiLevelType w:val="hybridMultilevel"/>
    <w:tmpl w:val="60FE5556"/>
    <w:lvl w:ilvl="0" w:tplc="1F5ED7E6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4DE47D3C">
      <w:start w:val="93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23255CC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F8206936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306B214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3168F36E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51361840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D521DF8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1FCDD8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">
    <w:nsid w:val="13F9655D"/>
    <w:multiLevelType w:val="hybridMultilevel"/>
    <w:tmpl w:val="C77204E6"/>
    <w:lvl w:ilvl="0" w:tplc="50F40D4A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32E00800">
      <w:start w:val="93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4200816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A452870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ED240CE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873CA338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988A2E6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B9AC83C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A9C64D8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2">
    <w:nsid w:val="3A0E58D6"/>
    <w:multiLevelType w:val="hybridMultilevel"/>
    <w:tmpl w:val="9F3404FE"/>
    <w:lvl w:ilvl="0" w:tplc="C180EEA4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384246E">
      <w:start w:val="93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1E2902E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D840BD5A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F36176A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AE14DBAE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373C6420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94D64462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F0102386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40C16BDF"/>
    <w:multiLevelType w:val="hybridMultilevel"/>
    <w:tmpl w:val="154A13E2"/>
    <w:lvl w:ilvl="0" w:tplc="14DA5D7E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FF8BFDA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0A81FA8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E64CA508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D2606680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D20EE2C8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BB8EE204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BDC417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2DAA912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46DC1FBD"/>
    <w:multiLevelType w:val="hybridMultilevel"/>
    <w:tmpl w:val="9F62DAF0"/>
    <w:lvl w:ilvl="0" w:tplc="B4BC4630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1132277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792C09A0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A52BFE0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AD7CE004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B0181884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306734E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390C86C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3FC9334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5">
    <w:nsid w:val="6CAC5292"/>
    <w:multiLevelType w:val="hybridMultilevel"/>
    <w:tmpl w:val="D53E2538"/>
    <w:lvl w:ilvl="0" w:tplc="4B6E299A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50C02E7E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EF24BB0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1506434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7F2C5F1A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FD9CE9E2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46C70A6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2C2BB96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00C00F1C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6">
    <w:nsid w:val="72ED439C"/>
    <w:multiLevelType w:val="hybridMultilevel"/>
    <w:tmpl w:val="D6808D28"/>
    <w:lvl w:ilvl="0" w:tplc="A2A898D8">
      <w:start w:val="1"/>
      <w:numFmt w:val="bullet"/>
      <w:lvlText w:val="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03C6FBDC" w:tentative="1">
      <w:start w:val="1"/>
      <w:numFmt w:val="bullet"/>
      <w:lvlText w:val="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F006B56E" w:tentative="1">
      <w:start w:val="1"/>
      <w:numFmt w:val="bullet"/>
      <w:lvlText w:val="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0806D7E" w:tentative="1">
      <w:start w:val="1"/>
      <w:numFmt w:val="bullet"/>
      <w:lvlText w:val="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E3500F30" w:tentative="1">
      <w:start w:val="1"/>
      <w:numFmt w:val="bullet"/>
      <w:lvlText w:val="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190656AA" w:tentative="1">
      <w:start w:val="1"/>
      <w:numFmt w:val="bullet"/>
      <w:lvlText w:val="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4E9E9388" w:tentative="1">
      <w:start w:val="1"/>
      <w:numFmt w:val="bullet"/>
      <w:lvlText w:val="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42704C62" w:tentative="1">
      <w:start w:val="1"/>
      <w:numFmt w:val="bullet"/>
      <w:lvlText w:val="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B7A2616A" w:tentative="1">
      <w:start w:val="1"/>
      <w:numFmt w:val="bullet"/>
      <w:lvlText w:val="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7">
    <w:nsid w:val="76DD5936"/>
    <w:multiLevelType w:val="multilevel"/>
    <w:tmpl w:val="04090021"/>
    <w:lvl w:ilvl="0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2">
      <w:start w:val="1"/>
      <w:numFmt w:val="bullet"/>
      <w:lvlText w:val=""/>
      <w:lvlJc w:val="left"/>
      <w:pPr>
        <w:ind w:left="108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ind w:left="3240" w:hanging="360"/>
      </w:pPr>
      <w:rPr>
        <w:rFonts w:ascii="Symbol" w:hAnsi="Symbol" w:hint="default"/>
      </w:rPr>
    </w:lvl>
  </w:abstractNum>
  <w:num w:numId="1">
    <w:abstractNumId w:val="7"/>
  </w:num>
  <w:num w:numId="2">
    <w:abstractNumId w:val="2"/>
  </w:num>
  <w:num w:numId="3">
    <w:abstractNumId w:val="6"/>
  </w:num>
  <w:num w:numId="4">
    <w:abstractNumId w:val="4"/>
  </w:num>
  <w:num w:numId="5">
    <w:abstractNumId w:val="0"/>
  </w:num>
  <w:num w:numId="6">
    <w:abstractNumId w:val="1"/>
  </w:num>
  <w:num w:numId="7">
    <w:abstractNumId w:val="3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1C76"/>
    <w:rsid w:val="000A1C76"/>
    <w:rsid w:val="0023247F"/>
    <w:rsid w:val="002A248C"/>
    <w:rsid w:val="00315E81"/>
    <w:rsid w:val="00526241"/>
    <w:rsid w:val="008439A9"/>
    <w:rsid w:val="008D1653"/>
    <w:rsid w:val="009C3479"/>
    <w:rsid w:val="00D066BA"/>
    <w:rsid w:val="00DD0929"/>
    <w:rsid w:val="00E929D4"/>
    <w:rsid w:val="00F903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1"/>
    </o:shapelayout>
  </w:shapeDefaults>
  <w:decimalSymbol w:val="."/>
  <w:listSeparator w:val=","/>
  <w14:docId w14:val="6CFF9AC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inorEastAsia"/>
      <w:color w:val="5A5A5A" w:themeColor="text1" w:themeTint="A5"/>
      <w:spacing w:val="15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5B9BD5" w:themeColor="accent1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5B9BD5" w:themeColor="accent1"/>
    </w:rPr>
  </w:style>
  <w:style w:type="character" w:styleId="SubtleReference">
    <w:name w:val="Subtle Reference"/>
    <w:basedOn w:val="DefaultParagraphFont"/>
    <w:uiPriority w:val="31"/>
    <w:qFormat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5B9BD5" w:themeColor="accent1"/>
      <w:spacing w:val="5"/>
    </w:rPr>
  </w:style>
  <w:style w:type="character" w:styleId="BookTitle">
    <w:name w:val="Book Title"/>
    <w:basedOn w:val="DefaultParagraphFont"/>
    <w:uiPriority w:val="33"/>
    <w:qFormat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unhideWhenUsed/>
    <w:rPr>
      <w:color w:val="954F72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pPr>
      <w:spacing w:after="200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A1C7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1C76"/>
  </w:style>
  <w:style w:type="paragraph" w:styleId="Footer">
    <w:name w:val="footer"/>
    <w:basedOn w:val="Normal"/>
    <w:link w:val="FooterChar"/>
    <w:uiPriority w:val="99"/>
    <w:unhideWhenUsed/>
    <w:rsid w:val="000A1C7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1C76"/>
  </w:style>
  <w:style w:type="paragraph" w:styleId="BalloonText">
    <w:name w:val="Balloon Text"/>
    <w:basedOn w:val="Normal"/>
    <w:link w:val="BalloonTextChar"/>
    <w:uiPriority w:val="99"/>
    <w:semiHidden/>
    <w:unhideWhenUsed/>
    <w:rsid w:val="00D066B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66B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Note Level 1" w:semiHidden="0" w:unhideWhenUsed="0"/>
    <w:lsdException w:name="Note Level 2" w:semiHidden="0" w:unhideWhenUsed="0"/>
    <w:lsdException w:name="Note Level 3" w:semiHidden="0" w:unhideWhenUsed="0"/>
    <w:lsdException w:name="Note Level 4" w:semiHidden="0" w:unhideWhenUsed="0"/>
    <w:lsdException w:name="Note Level 5" w:semiHidden="0" w:unhideWhenUsed="0"/>
    <w:lsdException w:name="Note Level 6" w:semiHidden="0" w:unhideWhenUsed="0"/>
    <w:lsdException w:name="Note Level 7" w:semiHidden="0" w:unhideWhenUsed="0"/>
    <w:lsdException w:name="Note Level 8" w:semiHidden="0" w:unhideWhenUsed="0"/>
    <w:lsdException w:name="Note Level 9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E74B5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Pr>
      <w:rFonts w:asciiTheme="majorHAnsi" w:eastAsiaTheme="majorEastAsia" w:hAnsiTheme="majorHAnsi" w:cstheme="majorBidi"/>
      <w:color w:val="1F4D78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Pr>
      <w:rFonts w:asciiTheme="majorHAnsi" w:eastAsiaTheme="majorEastAsia" w:hAnsiTheme="majorHAnsi" w:cstheme="majorBidi"/>
      <w:i/>
      <w:iCs/>
      <w:color w:val="2E74B5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asciiTheme="majorHAnsi" w:eastAsiaTheme="majorEastAsia" w:hAnsiTheme="majorHAnsi" w:cstheme="majorBidi"/>
      <w:color w:val="2E74B5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asciiTheme="majorHAnsi" w:eastAsiaTheme="majorEastAsia" w:hAnsiTheme="majorHAnsi" w:cstheme="majorBidi"/>
      <w:color w:val="1F4D78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le">
    <w:name w:val="Title"/>
    <w:basedOn w:val="Normal"/>
    <w:next w:val="Normal"/>
    <w:link w:val="TitleChar"/>
    <w:uiPriority w:val="10"/>
    <w:qFormat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inorEastAsia"/>
      <w:color w:val="5A5A5A" w:themeColor="text1" w:themeTint="A5"/>
      <w:spacing w:val="15"/>
    </w:rPr>
  </w:style>
  <w:style w:type="character" w:styleId="SubtleEmphasis">
    <w:name w:val="Subtle Emphasis"/>
    <w:basedOn w:val="DefaultParagraphFont"/>
    <w:uiPriority w:val="19"/>
    <w:qFormat/>
    <w:rPr>
      <w:i/>
      <w:iCs/>
      <w:color w:val="404040" w:themeColor="text1" w:themeTint="BF"/>
    </w:rPr>
  </w:style>
  <w:style w:type="character" w:styleId="Emphasis">
    <w:name w:val="Emphasis"/>
    <w:basedOn w:val="DefaultParagraphFont"/>
    <w:uiPriority w:val="20"/>
    <w:qFormat/>
    <w:rPr>
      <w:i/>
      <w:iCs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5B9BD5" w:themeColor="accent1"/>
    </w:rPr>
  </w:style>
  <w:style w:type="character" w:styleId="Strong">
    <w:name w:val="Strong"/>
    <w:basedOn w:val="DefaultParagraphFont"/>
    <w:uiPriority w:val="22"/>
    <w:qFormat/>
    <w:rPr>
      <w:b/>
      <w:bCs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5B9BD5" w:themeColor="accent1"/>
    </w:rPr>
  </w:style>
  <w:style w:type="character" w:styleId="SubtleReference">
    <w:name w:val="Subtle Reference"/>
    <w:basedOn w:val="DefaultParagraphFont"/>
    <w:uiPriority w:val="31"/>
    <w:qFormat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5B9BD5" w:themeColor="accent1"/>
      <w:spacing w:val="5"/>
    </w:rPr>
  </w:style>
  <w:style w:type="character" w:styleId="BookTitle">
    <w:name w:val="Book Title"/>
    <w:basedOn w:val="DefaultParagraphFont"/>
    <w:uiPriority w:val="33"/>
    <w:qFormat/>
    <w:rPr>
      <w:b/>
      <w:bCs/>
      <w:i/>
      <w:iCs/>
      <w:spacing w:val="5"/>
    </w:r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Pr>
      <w:color w:val="0563C1" w:themeColor="hyperlink"/>
      <w:u w:val="single"/>
    </w:rPr>
  </w:style>
  <w:style w:type="character" w:styleId="FollowedHyperlink">
    <w:name w:val="FollowedHyperlink"/>
    <w:basedOn w:val="DefaultParagraphFont"/>
    <w:uiPriority w:val="99"/>
    <w:unhideWhenUsed/>
    <w:rPr>
      <w:color w:val="954F72" w:themeColor="followedHyperlink"/>
      <w:u w:val="single"/>
    </w:rPr>
  </w:style>
  <w:style w:type="paragraph" w:styleId="Caption">
    <w:name w:val="caption"/>
    <w:basedOn w:val="Normal"/>
    <w:next w:val="Normal"/>
    <w:uiPriority w:val="35"/>
    <w:unhideWhenUsed/>
    <w:qFormat/>
    <w:pPr>
      <w:spacing w:after="200"/>
    </w:pPr>
    <w:rPr>
      <w:i/>
      <w:iCs/>
      <w:color w:val="44546A" w:themeColor="text2"/>
      <w:sz w:val="18"/>
      <w:szCs w:val="18"/>
    </w:rPr>
  </w:style>
  <w:style w:type="paragraph" w:styleId="Header">
    <w:name w:val="header"/>
    <w:basedOn w:val="Normal"/>
    <w:link w:val="HeaderChar"/>
    <w:uiPriority w:val="99"/>
    <w:unhideWhenUsed/>
    <w:rsid w:val="000A1C76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1C76"/>
  </w:style>
  <w:style w:type="paragraph" w:styleId="Footer">
    <w:name w:val="footer"/>
    <w:basedOn w:val="Normal"/>
    <w:link w:val="FooterChar"/>
    <w:uiPriority w:val="99"/>
    <w:unhideWhenUsed/>
    <w:rsid w:val="000A1C76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1C76"/>
  </w:style>
  <w:style w:type="paragraph" w:styleId="BalloonText">
    <w:name w:val="Balloon Text"/>
    <w:basedOn w:val="Normal"/>
    <w:link w:val="BalloonTextChar"/>
    <w:uiPriority w:val="99"/>
    <w:semiHidden/>
    <w:unhideWhenUsed/>
    <w:rsid w:val="00D066BA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D066B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4890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28528529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9917948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128173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349980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3366902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5133108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484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75860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641086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8221294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255361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68839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0351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351979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885719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32137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973431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553068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9552351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467766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2311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72652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1216456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674029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0283677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2339888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979850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469852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1601796">
          <w:marLeft w:val="1008"/>
          <w:marRight w:val="0"/>
          <w:marTop w:val="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9699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706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975384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23884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4811202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8416101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84573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579633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635152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2932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092737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14385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562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0634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734236">
          <w:marLeft w:val="461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1.jpeg"/><Relationship Id="rId20" Type="http://schemas.openxmlformats.org/officeDocument/2006/relationships/theme" Target="theme/theme1.xml"/><Relationship Id="rId10" Type="http://schemas.openxmlformats.org/officeDocument/2006/relationships/image" Target="media/image2.jpeg"/><Relationship Id="rId11" Type="http://schemas.openxmlformats.org/officeDocument/2006/relationships/image" Target="media/image3.jpeg"/><Relationship Id="rId12" Type="http://schemas.openxmlformats.org/officeDocument/2006/relationships/image" Target="media/image4.jpeg"/><Relationship Id="rId13" Type="http://schemas.openxmlformats.org/officeDocument/2006/relationships/image" Target="media/image5.png"/><Relationship Id="rId14" Type="http://schemas.openxmlformats.org/officeDocument/2006/relationships/image" Target="media/image6.jpeg"/><Relationship Id="rId15" Type="http://schemas.openxmlformats.org/officeDocument/2006/relationships/image" Target="media/image7.jpeg"/><Relationship Id="rId16" Type="http://schemas.openxmlformats.org/officeDocument/2006/relationships/image" Target="media/image8.png"/><Relationship Id="rId17" Type="http://schemas.openxmlformats.org/officeDocument/2006/relationships/hyperlink" Target="mailto:jlaube@alaska.edu" TargetMode="External"/><Relationship Id="rId18" Type="http://schemas.openxmlformats.org/officeDocument/2006/relationships/header" Target="header1.xml"/><Relationship Id="rId19" Type="http://schemas.openxmlformats.org/officeDocument/2006/relationships/fontTable" Target="fontTable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otnotes" Target="footnotes.xml"/><Relationship Id="rId8" Type="http://schemas.openxmlformats.org/officeDocument/2006/relationships/endnotes" Target="end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ifjdl\AppData\Roaming\Microsoft\Templates\Single%20spaced%20(blank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?mso-contentType ?>
<FormTemplates xmlns="http://schemas.microsoft.com/sharepoint/v3/contenttype/forms">
  <Display>DocumentLibraryForm</Display>
  <Edit>AssetEditForm</Edit>
  <New>DocumentLibraryForm</New>
</FormTemplates>
</file>

<file path=customXml/itemProps1.xml><?xml version="1.0" encoding="utf-8"?>
<ds:datastoreItem xmlns:ds="http://schemas.openxmlformats.org/officeDocument/2006/customXml" ds:itemID="{C01C3C56-10DB-49F7-B061-44D8728D078A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\Users\ifjdl\AppData\Roaming\Microsoft\Templates\Single spaced (blank).dotx</Template>
  <TotalTime>5</TotalTime>
  <Pages>2</Pages>
  <Words>261</Words>
  <Characters>1490</Characters>
  <Application>Microsoft Macintosh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ifjdl</dc:creator>
  <cp:keywords/>
  <dc:description/>
  <cp:lastModifiedBy>Jeff Laube</cp:lastModifiedBy>
  <cp:revision>3</cp:revision>
  <dcterms:created xsi:type="dcterms:W3CDTF">2017-08-17T20:33:00Z</dcterms:created>
  <dcterms:modified xsi:type="dcterms:W3CDTF">2017-08-17T20:43:00Z</dcterms:modified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TemplateID">
    <vt:lpwstr>TC027869999991</vt:lpwstr>
  </property>
</Properties>
</file>