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emf" ContentType="image/x-em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rsidRPr="00354739" w14:paraId="6E3741EA" w14:textId="77777777" w:rsidTr="00C827EB">
        <w:trPr>
          <w:trHeight w:hRule="exact" w:val="20"/>
        </w:trPr>
        <w:tc>
          <w:tcPr>
            <w:tcW w:w="1250" w:type="pct"/>
            <w:tcBorders>
              <w:top w:val="single" w:sz="4" w:space="0" w:color="auto"/>
              <w:bottom w:val="nil"/>
            </w:tcBorders>
          </w:tcPr>
          <w:p w14:paraId="34236B14" w14:textId="77777777" w:rsidR="006217F2" w:rsidRPr="00354739" w:rsidRDefault="006217F2" w:rsidP="00D11481"/>
        </w:tc>
        <w:tc>
          <w:tcPr>
            <w:tcW w:w="1250" w:type="pct"/>
            <w:tcBorders>
              <w:top w:val="single" w:sz="4" w:space="0" w:color="auto"/>
              <w:bottom w:val="nil"/>
              <w:right w:val="single" w:sz="4" w:space="0" w:color="auto"/>
            </w:tcBorders>
          </w:tcPr>
          <w:p w14:paraId="4DCF9CAE" w14:textId="77777777" w:rsidR="006217F2" w:rsidRPr="00354739" w:rsidRDefault="006217F2" w:rsidP="00D11481"/>
        </w:tc>
        <w:tc>
          <w:tcPr>
            <w:tcW w:w="1250" w:type="pct"/>
            <w:tcBorders>
              <w:top w:val="single" w:sz="4" w:space="0" w:color="auto"/>
              <w:left w:val="single" w:sz="4" w:space="0" w:color="auto"/>
              <w:bottom w:val="nil"/>
            </w:tcBorders>
          </w:tcPr>
          <w:p w14:paraId="30BAA4D1" w14:textId="77777777" w:rsidR="006217F2" w:rsidRPr="00354739" w:rsidRDefault="006217F2" w:rsidP="00DF54BA"/>
        </w:tc>
        <w:tc>
          <w:tcPr>
            <w:tcW w:w="1250" w:type="pct"/>
            <w:tcBorders>
              <w:top w:val="single" w:sz="4" w:space="0" w:color="auto"/>
              <w:bottom w:val="nil"/>
            </w:tcBorders>
          </w:tcPr>
          <w:p w14:paraId="0351A518" w14:textId="77777777" w:rsidR="006217F2" w:rsidRPr="00354739" w:rsidRDefault="006217F2" w:rsidP="00DF54BA"/>
        </w:tc>
      </w:tr>
    </w:tbl>
    <w:p w14:paraId="58E890B1" w14:textId="77777777" w:rsidR="00576FCB" w:rsidRPr="00F96CB7" w:rsidRDefault="00DE7950" w:rsidP="00576FCB">
      <w:pPr>
        <w:jc w:val="center"/>
        <w:rPr>
          <w:b/>
          <w:sz w:val="44"/>
        </w:rPr>
      </w:pPr>
      <w:r>
        <w:rPr>
          <w:b/>
          <w:sz w:val="44"/>
        </w:rPr>
        <w:t>Modeling a Micro Pressure Sensor</w:t>
      </w:r>
      <w:r w:rsidR="00454009">
        <w:rPr>
          <w:b/>
          <w:sz w:val="44"/>
        </w:rPr>
        <w:t xml:space="preserve"> Activity</w:t>
      </w:r>
    </w:p>
    <w:p w14:paraId="6D03A93E" w14:textId="77777777" w:rsidR="00576FCB" w:rsidRPr="00F96CB7" w:rsidRDefault="00576FCB" w:rsidP="00576FCB">
      <w:pPr>
        <w:jc w:val="center"/>
        <w:rPr>
          <w:b/>
          <w:i/>
          <w:sz w:val="40"/>
        </w:rPr>
      </w:pPr>
    </w:p>
    <w:p w14:paraId="4080B2A6" w14:textId="77777777" w:rsidR="00576FCB" w:rsidRPr="00F96CB7" w:rsidRDefault="000D5364" w:rsidP="00576FCB">
      <w:pPr>
        <w:jc w:val="center"/>
        <w:rPr>
          <w:b/>
          <w:sz w:val="36"/>
        </w:rPr>
      </w:pPr>
      <w:r>
        <w:rPr>
          <w:b/>
          <w:sz w:val="36"/>
        </w:rPr>
        <w:t>Participant</w:t>
      </w:r>
      <w:r w:rsidR="00576FCB" w:rsidRPr="00F96CB7">
        <w:rPr>
          <w:b/>
          <w:sz w:val="36"/>
        </w:rPr>
        <w:t xml:space="preserve"> Guide</w:t>
      </w:r>
      <w:r w:rsidR="004E5837" w:rsidRPr="00F96CB7">
        <w:rPr>
          <w:b/>
          <w:sz w:val="36"/>
        </w:rPr>
        <w:t xml:space="preserve"> </w:t>
      </w:r>
    </w:p>
    <w:p w14:paraId="24525F5A" w14:textId="77777777" w:rsidR="00EC58CF" w:rsidRPr="00354739" w:rsidRDefault="00EC58CF" w:rsidP="00EC58CF">
      <w:pPr>
        <w:jc w:val="center"/>
        <w:rPr>
          <w:b/>
        </w:rPr>
        <w:sectPr w:rsidR="00EC58CF" w:rsidRPr="00354739" w:rsidSect="00A25933">
          <w:headerReference w:type="even" r:id="rId8"/>
          <w:footerReference w:type="even" r:id="rId9"/>
          <w:footerReference w:type="default" r:id="rId10"/>
          <w:headerReference w:type="first" r:id="rId11"/>
          <w:footerReference w:type="first" r:id="rId12"/>
          <w:pgSz w:w="12240" w:h="15840"/>
          <w:pgMar w:top="720" w:right="720" w:bottom="1440" w:left="720" w:header="432" w:footer="576" w:gutter="0"/>
          <w:cols w:space="720"/>
          <w:docGrid w:linePitch="326"/>
        </w:sectPr>
      </w:pPr>
    </w:p>
    <w:tbl>
      <w:tblPr>
        <w:tblW w:w="0" w:type="auto"/>
        <w:tblInd w:w="745" w:type="dxa"/>
        <w:tblLayout w:type="fixed"/>
        <w:tblCellMar>
          <w:left w:w="115" w:type="dxa"/>
          <w:right w:w="115" w:type="dxa"/>
        </w:tblCellMar>
        <w:tblLook w:val="01E0" w:firstRow="1" w:lastRow="1" w:firstColumn="1" w:lastColumn="1" w:noHBand="0" w:noVBand="0"/>
      </w:tblPr>
      <w:tblGrid>
        <w:gridCol w:w="9450"/>
      </w:tblGrid>
      <w:tr w:rsidR="00CA0F64" w:rsidRPr="00354739" w14:paraId="0D7505ED" w14:textId="77777777" w:rsidTr="001F5DA6">
        <w:trPr>
          <w:cantSplit/>
          <w:trHeight w:val="143"/>
          <w:tblHeader/>
        </w:trPr>
        <w:tc>
          <w:tcPr>
            <w:tcW w:w="9450" w:type="dxa"/>
          </w:tcPr>
          <w:p w14:paraId="0720B965" w14:textId="77777777" w:rsidR="00CA0F64" w:rsidRPr="00354739" w:rsidRDefault="00CA0F64" w:rsidP="00CA6ED1">
            <w:pPr>
              <w:keepNext/>
              <w:keepLines/>
            </w:pPr>
            <w:bookmarkStart w:id="0" w:name="columnheaders"/>
          </w:p>
        </w:tc>
      </w:tr>
      <w:tr w:rsidR="00CA0F64" w:rsidRPr="00354739" w14:paraId="5BC31D3F" w14:textId="77777777" w:rsidTr="001F5DA6">
        <w:trPr>
          <w:cantSplit/>
          <w:trHeight w:val="576"/>
        </w:trPr>
        <w:tc>
          <w:tcPr>
            <w:tcW w:w="9450" w:type="dxa"/>
            <w:vAlign w:val="bottom"/>
          </w:tcPr>
          <w:p w14:paraId="5D710B58" w14:textId="77777777" w:rsidR="00CA0F64" w:rsidRPr="00354739" w:rsidRDefault="00CA0F64" w:rsidP="00CA6ED1">
            <w:pPr>
              <w:pStyle w:val="lvl1Text"/>
              <w:rPr>
                <w:sz w:val="24"/>
                <w:szCs w:val="24"/>
              </w:rPr>
            </w:pPr>
            <w:bookmarkStart w:id="1" w:name="App_bioMEM_AC50_dldl108"/>
            <w:bookmarkEnd w:id="0"/>
          </w:p>
          <w:p w14:paraId="54CD1C4A" w14:textId="77777777" w:rsidR="00CA0F64" w:rsidRPr="00354739" w:rsidRDefault="00CA0F64" w:rsidP="00CA6ED1">
            <w:pPr>
              <w:pStyle w:val="lvl1Text"/>
              <w:rPr>
                <w:sz w:val="24"/>
                <w:szCs w:val="24"/>
              </w:rPr>
            </w:pPr>
            <w:r w:rsidRPr="00354739">
              <w:rPr>
                <w:sz w:val="24"/>
                <w:szCs w:val="24"/>
              </w:rPr>
              <w:t>Description and Estimated Time to Complete</w:t>
            </w:r>
          </w:p>
        </w:tc>
      </w:tr>
      <w:tr w:rsidR="00CA0F64" w:rsidRPr="00354739" w14:paraId="13A21C91" w14:textId="77777777" w:rsidTr="001F5DA6">
        <w:tc>
          <w:tcPr>
            <w:tcW w:w="9450" w:type="dxa"/>
          </w:tcPr>
          <w:p w14:paraId="6745D5F9" w14:textId="77777777" w:rsidR="00CA0F64" w:rsidRPr="00354739" w:rsidRDefault="00F92F45" w:rsidP="00101042">
            <w:pPr>
              <w:keepNext/>
              <w:keepLines/>
            </w:pPr>
            <w:r>
              <w:rPr>
                <w:noProof/>
              </w:rPr>
              <w:drawing>
                <wp:anchor distT="0" distB="0" distL="114300" distR="114300" simplePos="0" relativeHeight="251665920" behindDoc="0" locked="0" layoutInCell="1" allowOverlap="1" wp14:anchorId="60FDD3DD" wp14:editId="04B5A25A">
                  <wp:simplePos x="0" y="0"/>
                  <wp:positionH relativeFrom="margin">
                    <wp:posOffset>3254375</wp:posOffset>
                  </wp:positionH>
                  <wp:positionV relativeFrom="paragraph">
                    <wp:posOffset>85725</wp:posOffset>
                  </wp:positionV>
                  <wp:extent cx="2543175" cy="1638300"/>
                  <wp:effectExtent l="19050" t="0" r="9525" b="0"/>
                  <wp:wrapSquare wrapText="bothSides"/>
                  <wp:docPr id="26" name="Picture 26" descr="W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B"/>
                          <pic:cNvPicPr>
                            <a:picLocks noChangeAspect="1" noChangeArrowheads="1"/>
                          </pic:cNvPicPr>
                        </pic:nvPicPr>
                        <pic:blipFill>
                          <a:blip r:embed="rId13" cstate="print"/>
                          <a:srcRect/>
                          <a:stretch>
                            <a:fillRect/>
                          </a:stretch>
                        </pic:blipFill>
                        <pic:spPr bwMode="auto">
                          <a:xfrm>
                            <a:off x="0" y="0"/>
                            <a:ext cx="2543175" cy="1638300"/>
                          </a:xfrm>
                          <a:prstGeom prst="rect">
                            <a:avLst/>
                          </a:prstGeom>
                          <a:noFill/>
                          <a:ln w="9525">
                            <a:noFill/>
                            <a:miter lim="800000"/>
                            <a:headEnd/>
                            <a:tailEnd/>
                          </a:ln>
                        </pic:spPr>
                      </pic:pic>
                    </a:graphicData>
                  </a:graphic>
                </wp:anchor>
              </w:drawing>
            </w:r>
          </w:p>
          <w:p w14:paraId="7D2E945C" w14:textId="77777777" w:rsidR="00CA0F64" w:rsidRPr="00354739" w:rsidRDefault="00CA0F64" w:rsidP="00101042">
            <w:pPr>
              <w:keepNext/>
              <w:keepLines/>
            </w:pPr>
            <w:r w:rsidRPr="00354739">
              <w:t xml:space="preserve">In this activity you will </w:t>
            </w:r>
            <w:r w:rsidR="00AD630E" w:rsidRPr="00354739">
              <w:t xml:space="preserve">use basic materials to build a </w:t>
            </w:r>
            <w:r w:rsidR="00E5404D">
              <w:t>macro-sized model of a micro</w:t>
            </w:r>
            <w:r w:rsidR="00567AD9">
              <w:t xml:space="preserve">pressure sensor with </w:t>
            </w:r>
            <w:r w:rsidR="000A281A">
              <w:t>a Wheatstone b</w:t>
            </w:r>
            <w:r w:rsidR="00AD630E" w:rsidRPr="00354739">
              <w:t>ridge</w:t>
            </w:r>
            <w:r w:rsidR="000A281A">
              <w:t xml:space="preserve"> sensing circuit</w:t>
            </w:r>
            <w:r w:rsidR="00454009">
              <w:t xml:space="preserve"> </w:t>
            </w:r>
            <w:r w:rsidR="00454009">
              <w:rPr>
                <w:i/>
              </w:rPr>
              <w:t>(circuit right)</w:t>
            </w:r>
            <w:r w:rsidR="00AD630E" w:rsidRPr="00354739">
              <w:t xml:space="preserve"> on a flexible diaphragm.  </w:t>
            </w:r>
            <w:r w:rsidR="00ED3445">
              <w:t xml:space="preserve">The results will simulate a </w:t>
            </w:r>
            <w:r w:rsidR="00302393">
              <w:t>micro</w:t>
            </w:r>
            <w:r w:rsidR="00ED3445">
              <w:t xml:space="preserve">pressure sensor </w:t>
            </w:r>
            <w:r w:rsidR="00ED3445">
              <w:rPr>
                <w:i/>
              </w:rPr>
              <w:t>(see Introduction)</w:t>
            </w:r>
            <w:r w:rsidR="00ED3445">
              <w:t xml:space="preserve">.  </w:t>
            </w:r>
            <w:r w:rsidR="00AD630E" w:rsidRPr="00354739">
              <w:t xml:space="preserve">To test your </w:t>
            </w:r>
            <w:r w:rsidR="000A281A">
              <w:t>sensor</w:t>
            </w:r>
            <w:r w:rsidR="00AD630E" w:rsidRPr="00354739">
              <w:t>, you will apply variable pressures to the diaphragm while monitoring the resistance</w:t>
            </w:r>
            <w:r w:rsidR="00155762">
              <w:t xml:space="preserve"> change</w:t>
            </w:r>
            <w:r w:rsidR="00AD630E" w:rsidRPr="00354739">
              <w:t xml:space="preserve"> and </w:t>
            </w:r>
            <w:r w:rsidR="00155762">
              <w:t xml:space="preserve">resulting </w:t>
            </w:r>
            <w:r w:rsidR="00AD630E" w:rsidRPr="00354739">
              <w:t xml:space="preserve">voltage </w:t>
            </w:r>
            <w:r w:rsidR="00155762">
              <w:t xml:space="preserve">output </w:t>
            </w:r>
            <w:r w:rsidR="00AD630E" w:rsidRPr="00354739">
              <w:t>of the bridge.</w:t>
            </w:r>
            <w:r w:rsidR="00C24892" w:rsidRPr="00BF5807">
              <w:rPr>
                <w:noProof/>
              </w:rPr>
              <w:t xml:space="preserve"> </w:t>
            </w:r>
            <w:r w:rsidR="00E5404D">
              <w:rPr>
                <w:noProof/>
              </w:rPr>
              <w:t xml:space="preserve"> In Part II of this activity you will use a set of weights to create a calibration curve for your particular pressure sensor model.</w:t>
            </w:r>
          </w:p>
          <w:p w14:paraId="7EFE84A1" w14:textId="77777777" w:rsidR="00CA0F64" w:rsidRPr="00354739" w:rsidRDefault="00CA0F64" w:rsidP="00101042">
            <w:pPr>
              <w:keepNext/>
              <w:keepLines/>
            </w:pPr>
          </w:p>
          <w:p w14:paraId="05331465" w14:textId="77777777" w:rsidR="00CA0F64" w:rsidRPr="00354739" w:rsidRDefault="00CA0F64" w:rsidP="00C24892">
            <w:pPr>
              <w:jc w:val="right"/>
            </w:pPr>
          </w:p>
        </w:tc>
      </w:tr>
      <w:tr w:rsidR="00A04508" w:rsidRPr="00354739" w14:paraId="56A81FD1" w14:textId="77777777" w:rsidTr="001F5DA6">
        <w:tc>
          <w:tcPr>
            <w:tcW w:w="9450" w:type="dxa"/>
          </w:tcPr>
          <w:p w14:paraId="4D2EB127" w14:textId="77777777" w:rsidR="00A04508" w:rsidRPr="00354739" w:rsidRDefault="0016653A" w:rsidP="00A04508">
            <w:pPr>
              <w:keepNext/>
              <w:keepLines/>
            </w:pPr>
            <w:r>
              <w:br w:type="page"/>
            </w:r>
            <w:r w:rsidR="00567AD9">
              <w:t>T</w:t>
            </w:r>
            <w:r w:rsidR="00A04508" w:rsidRPr="00354739">
              <w:t xml:space="preserve">he unit </w:t>
            </w:r>
            <w:r w:rsidR="00A04508" w:rsidRPr="00354739">
              <w:rPr>
                <w:u w:val="single"/>
              </w:rPr>
              <w:t>Wheatstone Bridge</w:t>
            </w:r>
            <w:r w:rsidR="00567AD9">
              <w:rPr>
                <w:u w:val="single"/>
              </w:rPr>
              <w:t xml:space="preserve"> </w:t>
            </w:r>
            <w:proofErr w:type="gramStart"/>
            <w:r w:rsidR="00567AD9">
              <w:rPr>
                <w:u w:val="single"/>
              </w:rPr>
              <w:t>Overview</w:t>
            </w:r>
            <w:r w:rsidR="00A04508" w:rsidRPr="00354739">
              <w:t>,</w:t>
            </w:r>
            <w:proofErr w:type="gramEnd"/>
            <w:r w:rsidR="00A04508" w:rsidRPr="00354739">
              <w:t xml:space="preserve"> </w:t>
            </w:r>
            <w:r w:rsidR="00567AD9">
              <w:t xml:space="preserve">explains the operation of a Wheatstone bridge.  If you haven’t already reviewed this unit, you should review it before you test your </w:t>
            </w:r>
            <w:r w:rsidR="00E5404D">
              <w:t>micro</w:t>
            </w:r>
            <w:r w:rsidR="00567AD9">
              <w:t xml:space="preserve">pressure sensor model.  </w:t>
            </w:r>
            <w:r w:rsidR="004163B2">
              <w:t>Complete this activity</w:t>
            </w:r>
            <w:r w:rsidR="00567AD9">
              <w:t xml:space="preserve"> through “Making a conductive bridge pattern”.  </w:t>
            </w:r>
            <w:r w:rsidR="004163B2">
              <w:t xml:space="preserve">As your pattern dries, review the </w:t>
            </w:r>
            <w:r w:rsidR="004163B2" w:rsidRPr="004163B2">
              <w:rPr>
                <w:u w:val="single"/>
              </w:rPr>
              <w:t>Wheatstone Bridge Overview</w:t>
            </w:r>
            <w:r w:rsidR="004163B2">
              <w:t>.  This</w:t>
            </w:r>
            <w:r w:rsidR="00A04508" w:rsidRPr="00354739">
              <w:t xml:space="preserve"> will help you to better understand the</w:t>
            </w:r>
            <w:r w:rsidR="00155762">
              <w:t xml:space="preserve"> </w:t>
            </w:r>
            <w:r w:rsidR="00A04508" w:rsidRPr="00354739">
              <w:t>workings of this device</w:t>
            </w:r>
            <w:r w:rsidR="004163B2">
              <w:t xml:space="preserve"> and the results of your testing</w:t>
            </w:r>
            <w:r w:rsidR="00A04508" w:rsidRPr="00354739">
              <w:t>.</w:t>
            </w:r>
          </w:p>
          <w:p w14:paraId="134F1424" w14:textId="77777777" w:rsidR="00A04508" w:rsidRPr="00354739" w:rsidRDefault="00A04508" w:rsidP="00A04508">
            <w:pPr>
              <w:keepNext/>
              <w:keepLines/>
            </w:pPr>
          </w:p>
          <w:p w14:paraId="5BC45CED" w14:textId="77777777" w:rsidR="00A04508" w:rsidRPr="00354739" w:rsidRDefault="00A04508" w:rsidP="00A04508">
            <w:pPr>
              <w:keepNext/>
              <w:keepLines/>
              <w:rPr>
                <w:u w:val="single"/>
              </w:rPr>
            </w:pPr>
            <w:r w:rsidRPr="00354739">
              <w:rPr>
                <w:u w:val="single"/>
              </w:rPr>
              <w:t>Estimated Time to Complete</w:t>
            </w:r>
          </w:p>
          <w:p w14:paraId="172DE49D" w14:textId="77777777" w:rsidR="00A04508" w:rsidRPr="00354739" w:rsidRDefault="00A04508" w:rsidP="004163B2">
            <w:pPr>
              <w:keepNext/>
              <w:keepLines/>
            </w:pPr>
            <w:r w:rsidRPr="00354739">
              <w:t>Allow at least two hours to complete this activity.</w:t>
            </w:r>
          </w:p>
        </w:tc>
      </w:tr>
    </w:tbl>
    <w:p w14:paraId="0AD98B64" w14:textId="77777777" w:rsidR="00E5404D" w:rsidRDefault="00E5404D">
      <w:bookmarkStart w:id="2" w:name="App_bioMEM_AC50_dldl76"/>
      <w:bookmarkEnd w:id="1"/>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866AF9" w:rsidRPr="00354739" w14:paraId="66A13AFF" w14:textId="77777777" w:rsidTr="001F5DA6">
        <w:trPr>
          <w:cantSplit/>
          <w:trHeight w:val="576"/>
        </w:trPr>
        <w:tc>
          <w:tcPr>
            <w:tcW w:w="9540" w:type="dxa"/>
            <w:vAlign w:val="bottom"/>
          </w:tcPr>
          <w:p w14:paraId="56C53579" w14:textId="77777777" w:rsidR="00866AF9" w:rsidRPr="00866AF9" w:rsidRDefault="00E5404D" w:rsidP="00CA6ED1">
            <w:pPr>
              <w:pStyle w:val="lvl1Text"/>
              <w:rPr>
                <w:b w:val="0"/>
                <w:sz w:val="24"/>
                <w:szCs w:val="24"/>
              </w:rPr>
            </w:pPr>
            <w:r>
              <w:rPr>
                <w:sz w:val="24"/>
                <w:szCs w:val="24"/>
              </w:rPr>
              <w:lastRenderedPageBreak/>
              <w:t>Micro</w:t>
            </w:r>
            <w:r w:rsidR="00DE7950">
              <w:rPr>
                <w:sz w:val="24"/>
                <w:szCs w:val="24"/>
              </w:rPr>
              <w:t xml:space="preserve"> </w:t>
            </w:r>
            <w:r w:rsidR="00866AF9">
              <w:rPr>
                <w:sz w:val="24"/>
                <w:szCs w:val="24"/>
              </w:rPr>
              <w:t>Pressure Sensor Applications</w:t>
            </w:r>
          </w:p>
        </w:tc>
      </w:tr>
      <w:tr w:rsidR="00EB6C2C" w:rsidRPr="00354739" w14:paraId="12F49594" w14:textId="77777777" w:rsidTr="00915CCD">
        <w:trPr>
          <w:cantSplit/>
          <w:trHeight w:val="576"/>
        </w:trPr>
        <w:tc>
          <w:tcPr>
            <w:tcW w:w="9540" w:type="dxa"/>
          </w:tcPr>
          <w:p w14:paraId="526132E2" w14:textId="77777777" w:rsidR="00E5404D" w:rsidRDefault="00E5404D" w:rsidP="00EB6C2C">
            <w:pPr>
              <w:keepNext/>
              <w:keepLines/>
              <w:rPr>
                <w:color w:val="000000"/>
              </w:rPr>
            </w:pPr>
          </w:p>
          <w:p w14:paraId="75E9F7AB" w14:textId="77777777" w:rsidR="00EB6C2C" w:rsidRDefault="00E5404D" w:rsidP="00EB6C2C">
            <w:pPr>
              <w:keepNext/>
              <w:keepLines/>
              <w:rPr>
                <w:color w:val="000000"/>
              </w:rPr>
            </w:pPr>
            <w:r>
              <w:rPr>
                <w:color w:val="000000"/>
              </w:rPr>
              <w:t>Micro</w:t>
            </w:r>
            <w:r w:rsidR="00EB6C2C" w:rsidRPr="00C3496C">
              <w:rPr>
                <w:color w:val="000000"/>
              </w:rPr>
              <w:t>pressure sensors are</w:t>
            </w:r>
            <w:r>
              <w:rPr>
                <w:color w:val="000000"/>
              </w:rPr>
              <w:t xml:space="preserve"> MEMS (microelectromechanical systems)</w:t>
            </w:r>
            <w:r w:rsidR="00EB6C2C" w:rsidRPr="00C3496C">
              <w:rPr>
                <w:color w:val="000000"/>
              </w:rPr>
              <w:t xml:space="preserve"> designed to measure absolute or differential pressures.</w:t>
            </w:r>
            <w:r w:rsidR="00EB6C2C">
              <w:rPr>
                <w:color w:val="000000"/>
              </w:rPr>
              <w:t xml:space="preserve">  They</w:t>
            </w:r>
            <w:r w:rsidR="00EB6C2C" w:rsidRPr="00C3496C">
              <w:rPr>
                <w:color w:val="000000"/>
              </w:rPr>
              <w:t xml:space="preserve"> convert physical quantities such as air flow and liquid levels into pressure values that are measured by an electronic system.  </w:t>
            </w:r>
            <w:r>
              <w:rPr>
                <w:color w:val="000000"/>
              </w:rPr>
              <w:t>Micro</w:t>
            </w:r>
            <w:r w:rsidR="00EB6C2C" w:rsidRPr="00C3496C">
              <w:rPr>
                <w:color w:val="000000"/>
              </w:rPr>
              <w:t xml:space="preserve">pressure sensors </w:t>
            </w:r>
            <w:r w:rsidR="00EB6C2C">
              <w:rPr>
                <w:color w:val="000000"/>
              </w:rPr>
              <w:t>can be</w:t>
            </w:r>
            <w:r w:rsidR="00EB6C2C" w:rsidRPr="00C3496C">
              <w:rPr>
                <w:color w:val="000000"/>
              </w:rPr>
              <w:t xml:space="preserve"> used in conjunction with other </w:t>
            </w:r>
            <w:proofErr w:type="spellStart"/>
            <w:r>
              <w:rPr>
                <w:color w:val="000000"/>
              </w:rPr>
              <w:t>micro</w:t>
            </w:r>
            <w:r w:rsidR="00EB6C2C" w:rsidRPr="00C3496C">
              <w:rPr>
                <w:color w:val="000000"/>
              </w:rPr>
              <w:t>sensors</w:t>
            </w:r>
            <w:proofErr w:type="spellEnd"/>
            <w:r w:rsidR="00EB6C2C" w:rsidRPr="00C3496C">
              <w:rPr>
                <w:color w:val="000000"/>
              </w:rPr>
              <w:t xml:space="preserve"> such as temperature sensors and accelerometers for </w:t>
            </w:r>
            <w:proofErr w:type="spellStart"/>
            <w:r w:rsidR="00EB6C2C" w:rsidRPr="00C3496C">
              <w:rPr>
                <w:color w:val="000000"/>
              </w:rPr>
              <w:t>multisensing</w:t>
            </w:r>
            <w:proofErr w:type="spellEnd"/>
            <w:r w:rsidR="00EB6C2C" w:rsidRPr="00C3496C">
              <w:rPr>
                <w:color w:val="000000"/>
              </w:rPr>
              <w:t xml:space="preserve"> applications</w:t>
            </w:r>
            <w:r w:rsidR="00EB6C2C">
              <w:rPr>
                <w:color w:val="000000"/>
              </w:rPr>
              <w:t xml:space="preserve"> or other components</w:t>
            </w:r>
            <w:r w:rsidR="00EB6C2C" w:rsidRPr="00C3496C">
              <w:rPr>
                <w:color w:val="000000"/>
              </w:rPr>
              <w:t xml:space="preserve">.  </w:t>
            </w:r>
          </w:p>
          <w:p w14:paraId="2BCF46B8" w14:textId="77777777" w:rsidR="00EB6C2C" w:rsidRPr="00C3496C" w:rsidRDefault="00EB6C2C" w:rsidP="00EB6C2C">
            <w:pPr>
              <w:keepNext/>
              <w:keepLines/>
              <w:rPr>
                <w:color w:val="000000"/>
              </w:rPr>
            </w:pPr>
          </w:p>
          <w:p w14:paraId="49D8D463" w14:textId="77777777" w:rsidR="00EB6C2C" w:rsidRPr="00C3496C" w:rsidRDefault="00EB6C2C" w:rsidP="00EB6C2C">
            <w:pPr>
              <w:keepNext/>
              <w:keepLines/>
              <w:rPr>
                <w:color w:val="000000"/>
              </w:rPr>
            </w:pPr>
            <w:r w:rsidRPr="00C3496C">
              <w:rPr>
                <w:color w:val="000000"/>
              </w:rPr>
              <w:t xml:space="preserve">In the automotive industry, </w:t>
            </w:r>
            <w:r w:rsidR="00E5404D">
              <w:rPr>
                <w:color w:val="000000"/>
              </w:rPr>
              <w:t>micro</w:t>
            </w:r>
            <w:r w:rsidRPr="00C3496C">
              <w:rPr>
                <w:color w:val="000000"/>
              </w:rPr>
              <w:t xml:space="preserve">pressure sensors monitor the absolute air pressure within the intake manifold of the engine.  </w:t>
            </w:r>
            <w:r w:rsidR="00E5404D">
              <w:rPr>
                <w:color w:val="000000"/>
              </w:rPr>
              <w:t xml:space="preserve">Such </w:t>
            </w:r>
            <w:r>
              <w:rPr>
                <w:color w:val="000000"/>
              </w:rPr>
              <w:t>MEMS</w:t>
            </w:r>
            <w:r w:rsidRPr="00C3496C">
              <w:rPr>
                <w:color w:val="000000"/>
              </w:rPr>
              <w:t xml:space="preserve"> are also being designed to sense tire pressure, fuel pressure, and air flow. </w:t>
            </w:r>
          </w:p>
          <w:p w14:paraId="1E58C81D" w14:textId="77777777" w:rsidR="00EB6C2C" w:rsidRDefault="00EB6C2C" w:rsidP="00915CCD">
            <w:pPr>
              <w:keepNext/>
              <w:keepLines/>
              <w:rPr>
                <w:color w:val="000000"/>
              </w:rPr>
            </w:pPr>
          </w:p>
          <w:p w14:paraId="4F01B476" w14:textId="77777777" w:rsidR="00EB6C2C" w:rsidRDefault="00EB6C2C" w:rsidP="00EB6C2C">
            <w:pPr>
              <w:keepNext/>
              <w:keepLines/>
              <w:rPr>
                <w:color w:val="000000"/>
              </w:rPr>
            </w:pPr>
            <w:r>
              <w:rPr>
                <w:noProof/>
                <w:color w:val="000000"/>
              </w:rPr>
              <w:drawing>
                <wp:anchor distT="0" distB="0" distL="114300" distR="114300" simplePos="0" relativeHeight="251696640" behindDoc="0" locked="0" layoutInCell="1" allowOverlap="1" wp14:anchorId="4721FABC" wp14:editId="7D9CE64B">
                  <wp:simplePos x="0" y="0"/>
                  <wp:positionH relativeFrom="margin">
                    <wp:posOffset>4210685</wp:posOffset>
                  </wp:positionH>
                  <wp:positionV relativeFrom="paragraph">
                    <wp:posOffset>654050</wp:posOffset>
                  </wp:positionV>
                  <wp:extent cx="1584960" cy="1880235"/>
                  <wp:effectExtent l="0" t="0" r="0" b="0"/>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4"/>
                          <a:srcRect/>
                          <a:stretch>
                            <a:fillRect/>
                          </a:stretch>
                        </pic:blipFill>
                        <pic:spPr bwMode="auto">
                          <a:xfrm>
                            <a:off x="0" y="0"/>
                            <a:ext cx="1584960" cy="1880235"/>
                          </a:xfrm>
                          <a:prstGeom prst="rect">
                            <a:avLst/>
                          </a:prstGeom>
                          <a:noFill/>
                        </pic:spPr>
                      </pic:pic>
                    </a:graphicData>
                  </a:graphic>
                  <wp14:sizeRelH relativeFrom="margin">
                    <wp14:pctWidth>0</wp14:pctWidth>
                  </wp14:sizeRelH>
                  <wp14:sizeRelV relativeFrom="margin">
                    <wp14:pctHeight>0</wp14:pctHeight>
                  </wp14:sizeRelV>
                </wp:anchor>
              </w:drawing>
            </w:r>
            <w:r w:rsidRPr="00C3496C">
              <w:rPr>
                <w:color w:val="000000"/>
              </w:rPr>
              <w:t xml:space="preserve">In the biomedical field, current and developing applications for </w:t>
            </w:r>
            <w:r w:rsidR="00E5404D">
              <w:rPr>
                <w:color w:val="000000"/>
              </w:rPr>
              <w:t>micro</w:t>
            </w:r>
            <w:r w:rsidRPr="00C3496C">
              <w:rPr>
                <w:color w:val="000000"/>
              </w:rPr>
              <w:t>pressure sensors include blood pressure sensors</w:t>
            </w:r>
            <w:r>
              <w:rPr>
                <w:color w:val="000000"/>
              </w:rPr>
              <w:t xml:space="preserve"> </w:t>
            </w:r>
            <w:r>
              <w:rPr>
                <w:i/>
                <w:color w:val="000000"/>
              </w:rPr>
              <w:t>(see photo right)</w:t>
            </w:r>
            <w:r w:rsidRPr="00C3496C">
              <w:rPr>
                <w:color w:val="000000"/>
              </w:rPr>
              <w:t xml:space="preserve">, single and multipoint catheters, intracranial pressure sensors, cerebrospinal fluid pressure sensors, intraocular pressure (IOP) monitors, and other implanted coronary pressure measurements.  </w:t>
            </w:r>
            <w:r>
              <w:rPr>
                <w:color w:val="000000"/>
              </w:rPr>
              <w:t xml:space="preserve">The photo shows three blood pressure sensors on the head of a pin.  These sensors were developed by Lucas </w:t>
            </w:r>
            <w:proofErr w:type="spellStart"/>
            <w:r>
              <w:rPr>
                <w:color w:val="000000"/>
              </w:rPr>
              <w:t>NovaSensor</w:t>
            </w:r>
            <w:proofErr w:type="spellEnd"/>
            <w:r>
              <w:rPr>
                <w:color w:val="000000"/>
              </w:rPr>
              <w:t xml:space="preserve"> to measure blood pressure and provide an electrical output representative of the pressure.  </w:t>
            </w:r>
            <w:r w:rsidRPr="00C3496C">
              <w:rPr>
                <w:color w:val="000000"/>
              </w:rPr>
              <w:t xml:space="preserve">RF elements are incorporated into the MEMS device allowing the sensor to transmit its measurements to an external receiver.  </w:t>
            </w:r>
          </w:p>
          <w:p w14:paraId="0F74E7FD" w14:textId="77777777" w:rsidR="00EB6C2C" w:rsidRDefault="00B40D3A" w:rsidP="00915CCD">
            <w:pPr>
              <w:keepNext/>
              <w:keepLines/>
              <w:rPr>
                <w:color w:val="000000"/>
              </w:rPr>
            </w:pPr>
            <w:r>
              <w:rPr>
                <w:noProof/>
                <w:color w:val="000000"/>
              </w:rPr>
              <mc:AlternateContent>
                <mc:Choice Requires="wps">
                  <w:drawing>
                    <wp:anchor distT="0" distB="0" distL="114300" distR="114300" simplePos="0" relativeHeight="251697664" behindDoc="0" locked="0" layoutInCell="1" allowOverlap="1" wp14:anchorId="073BCFF3" wp14:editId="1CA544C4">
                      <wp:simplePos x="0" y="0"/>
                      <wp:positionH relativeFrom="margin">
                        <wp:posOffset>1136650</wp:posOffset>
                      </wp:positionH>
                      <wp:positionV relativeFrom="margin">
                        <wp:posOffset>3773170</wp:posOffset>
                      </wp:positionV>
                      <wp:extent cx="2911475" cy="617220"/>
                      <wp:effectExtent l="3175" t="1270" r="0" b="635"/>
                      <wp:wrapSquare wrapText="bothSides"/>
                      <wp:docPr id="2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1475"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0A37D9" w14:textId="77777777" w:rsidR="000D5364" w:rsidRPr="0070625F" w:rsidRDefault="000D5364" w:rsidP="00EB6C2C">
                                  <w:pPr>
                                    <w:keepNext/>
                                    <w:keepLines/>
                                    <w:jc w:val="right"/>
                                    <w:rPr>
                                      <w:i/>
                                      <w:color w:val="000000"/>
                                    </w:rPr>
                                  </w:pPr>
                                  <w:r>
                                    <w:rPr>
                                      <w:i/>
                                      <w:color w:val="000000"/>
                                    </w:rPr>
                                    <w:t>MEMS Blood Pressure Sensors on the head of a pin.  [</w:t>
                                  </w:r>
                                  <w:r w:rsidRPr="00C3496C">
                                    <w:rPr>
                                      <w:i/>
                                      <w:color w:val="000000"/>
                                    </w:rPr>
                                    <w:t xml:space="preserve">Photo courtesy of Lucas </w:t>
                                  </w:r>
                                  <w:proofErr w:type="spellStart"/>
                                  <w:r w:rsidRPr="00C3496C">
                                    <w:rPr>
                                      <w:i/>
                                      <w:color w:val="000000"/>
                                    </w:rPr>
                                    <w:t>NovaSensor</w:t>
                                  </w:r>
                                  <w:proofErr w:type="spellEnd"/>
                                  <w:r w:rsidRPr="00C3496C">
                                    <w:rPr>
                                      <w:i/>
                                      <w:color w:val="000000"/>
                                    </w:rPr>
                                    <w:t>, Fremont, CA</w:t>
                                  </w:r>
                                  <w:r>
                                    <w:rPr>
                                      <w:i/>
                                      <w:color w:val="00000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33" o:spid="_x0000_s1026" type="#_x0000_t202" style="position:absolute;margin-left:89.5pt;margin-top:297.1pt;width:229.25pt;height:48.6pt;z-index:251697664;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" stroked="f">
                      <v:textbox style="mso-fit-shape-to-text:t">
                        <w:txbxContent>
                          <w:p w:rsidR="000D5364" w:rsidRPr="0070625F" w:rsidRDefault="000D5364" w:rsidP="00EB6C2C">
                            <w:pPr>
                              <w:keepNext/>
                              <w:keepLines/>
                              <w:jc w:val="right"/>
                              <w:rPr>
                                <w:i/>
                                <w:color w:val="000000"/>
                              </w:rPr>
                            </w:pPr>
                            <w:r>
                              <w:rPr>
                                <w:i/>
                                <w:color w:val="000000"/>
                              </w:rPr>
                              <w:t>MEMS Blood Pressure Sensors on the head of a pin.  [</w:t>
                            </w:r>
                            <w:r w:rsidRPr="00C3496C">
                              <w:rPr>
                                <w:i/>
                                <w:color w:val="000000"/>
                              </w:rPr>
                              <w:t xml:space="preserve">Photo courtesy of Lucas </w:t>
                            </w:r>
                            <w:proofErr w:type="spellStart"/>
                            <w:r w:rsidRPr="00C3496C">
                              <w:rPr>
                                <w:i/>
                                <w:color w:val="000000"/>
                              </w:rPr>
                              <w:t>NovaSensor</w:t>
                            </w:r>
                            <w:proofErr w:type="spellEnd"/>
                            <w:r w:rsidRPr="00C3496C">
                              <w:rPr>
                                <w:i/>
                                <w:color w:val="000000"/>
                              </w:rPr>
                              <w:t>, Fremont, CA</w:t>
                            </w:r>
                            <w:r>
                              <w:rPr>
                                <w:i/>
                                <w:color w:val="000000"/>
                              </w:rPr>
                              <w:t>]</w:t>
                            </w:r>
                          </w:p>
                        </w:txbxContent>
                      </v:textbox>
                      <w10:wrap type="square" anchorx="margin" anchory="margin"/>
                    </v:shape>
                  </w:pict>
                </mc:Fallback>
              </mc:AlternateContent>
            </w:r>
          </w:p>
        </w:tc>
      </w:tr>
      <w:tr w:rsidR="00FB3F1A" w:rsidRPr="00354739" w14:paraId="41CA865C" w14:textId="77777777" w:rsidTr="00915CCD">
        <w:trPr>
          <w:cantSplit/>
          <w:trHeight w:val="576"/>
        </w:trPr>
        <w:tc>
          <w:tcPr>
            <w:tcW w:w="9540" w:type="dxa"/>
          </w:tcPr>
          <w:p w14:paraId="4C1AF8E0" w14:textId="77777777" w:rsidR="00FB3F1A" w:rsidRPr="00C3496C" w:rsidRDefault="00EB6C2C" w:rsidP="00E5404D">
            <w:pPr>
              <w:keepNext/>
              <w:keepLines/>
              <w:rPr>
                <w:color w:val="000000"/>
              </w:rPr>
            </w:pPr>
            <w:r>
              <w:rPr>
                <w:color w:val="000000"/>
              </w:rPr>
              <w:br/>
            </w:r>
            <w:r w:rsidR="00E5404D">
              <w:rPr>
                <w:color w:val="000000"/>
              </w:rPr>
              <w:t>Micro</w:t>
            </w:r>
            <w:r w:rsidR="00FB3F1A">
              <w:rPr>
                <w:color w:val="000000"/>
              </w:rPr>
              <w:t xml:space="preserve">pressure sensors are also </w:t>
            </w:r>
            <w:r w:rsidR="00FB3F1A" w:rsidRPr="00C3496C">
              <w:rPr>
                <w:color w:val="000000"/>
              </w:rPr>
              <w:t xml:space="preserve">incorporated into endoscopes for measuring pressure in the stomach and other organs, infusion pumps for monitoring blockage, and noninvasive blood pressure monitors.  </w:t>
            </w:r>
            <w:r w:rsidR="00FB3F1A">
              <w:rPr>
                <w:color w:val="000000"/>
              </w:rPr>
              <w:t>A</w:t>
            </w:r>
            <w:r w:rsidR="00FB3F1A" w:rsidRPr="00C3496C">
              <w:rPr>
                <w:color w:val="000000"/>
              </w:rPr>
              <w:t>pplication</w:t>
            </w:r>
            <w:r w:rsidR="00FB3F1A">
              <w:rPr>
                <w:color w:val="000000"/>
              </w:rPr>
              <w:t>s</w:t>
            </w:r>
            <w:r w:rsidR="00FB3F1A" w:rsidRPr="00C3496C">
              <w:rPr>
                <w:color w:val="000000"/>
              </w:rPr>
              <w:t xml:space="preserve"> of </w:t>
            </w:r>
            <w:r w:rsidR="00E5404D">
              <w:rPr>
                <w:color w:val="000000"/>
              </w:rPr>
              <w:t>micro</w:t>
            </w:r>
            <w:r w:rsidR="00FB3F1A" w:rsidRPr="00C3496C">
              <w:rPr>
                <w:color w:val="000000"/>
              </w:rPr>
              <w:t>pressure sensors within the biomedical field</w:t>
            </w:r>
            <w:r w:rsidR="00B847EE">
              <w:rPr>
                <w:color w:val="000000"/>
              </w:rPr>
              <w:t xml:space="preserve"> and other </w:t>
            </w:r>
            <w:r w:rsidR="00763A64">
              <w:rPr>
                <w:color w:val="000000"/>
              </w:rPr>
              <w:t>industries</w:t>
            </w:r>
            <w:r w:rsidR="00FB3F1A" w:rsidRPr="00C3496C">
              <w:rPr>
                <w:color w:val="000000"/>
              </w:rPr>
              <w:t xml:space="preserve"> </w:t>
            </w:r>
            <w:r w:rsidR="00FB3F1A">
              <w:rPr>
                <w:color w:val="000000"/>
              </w:rPr>
              <w:t>are numerous</w:t>
            </w:r>
            <w:r w:rsidR="00FB3F1A" w:rsidRPr="00C3496C">
              <w:rPr>
                <w:color w:val="000000"/>
              </w:rPr>
              <w:t xml:space="preserve">.  </w:t>
            </w:r>
          </w:p>
        </w:tc>
      </w:tr>
      <w:bookmarkEnd w:id="2"/>
      <w:tr w:rsidR="00CA0F64" w:rsidRPr="00354739" w14:paraId="114B8D78" w14:textId="77777777" w:rsidTr="001F5DA6">
        <w:trPr>
          <w:cantSplit/>
          <w:trHeight w:val="576"/>
        </w:trPr>
        <w:tc>
          <w:tcPr>
            <w:tcW w:w="9540" w:type="dxa"/>
            <w:vAlign w:val="bottom"/>
          </w:tcPr>
          <w:p w14:paraId="11916139" w14:textId="77777777" w:rsidR="00CA0F64" w:rsidRPr="00354739" w:rsidRDefault="00A04508" w:rsidP="00E5404D">
            <w:pPr>
              <w:pStyle w:val="lvl1Text"/>
              <w:rPr>
                <w:sz w:val="24"/>
                <w:szCs w:val="24"/>
              </w:rPr>
            </w:pPr>
            <w:r>
              <w:rPr>
                <w:sz w:val="24"/>
                <w:szCs w:val="24"/>
              </w:rPr>
              <w:t xml:space="preserve">A </w:t>
            </w:r>
            <w:r w:rsidR="00E5404D">
              <w:rPr>
                <w:sz w:val="24"/>
                <w:szCs w:val="24"/>
              </w:rPr>
              <w:t>Micro</w:t>
            </w:r>
            <w:r w:rsidR="00DE7950">
              <w:rPr>
                <w:sz w:val="24"/>
                <w:szCs w:val="24"/>
              </w:rPr>
              <w:t xml:space="preserve"> </w:t>
            </w:r>
            <w:r>
              <w:rPr>
                <w:sz w:val="24"/>
                <w:szCs w:val="24"/>
              </w:rPr>
              <w:t>Pressure Sensor</w:t>
            </w:r>
          </w:p>
        </w:tc>
      </w:tr>
      <w:tr w:rsidR="0016653A" w:rsidRPr="00354739" w14:paraId="54310F1A" w14:textId="77777777" w:rsidTr="001F5DA6">
        <w:tc>
          <w:tcPr>
            <w:tcW w:w="9540" w:type="dxa"/>
          </w:tcPr>
          <w:p w14:paraId="1A7EEC31" w14:textId="77777777" w:rsidR="0016653A" w:rsidRDefault="00E22240" w:rsidP="0016653A">
            <w:pPr>
              <w:keepNext/>
              <w:keepLines/>
              <w:rPr>
                <w:color w:val="000000"/>
              </w:rPr>
            </w:pPr>
            <w:r>
              <w:rPr>
                <w:noProof/>
                <w:color w:val="000000"/>
              </w:rPr>
              <w:drawing>
                <wp:anchor distT="0" distB="0" distL="114300" distR="114300" simplePos="0" relativeHeight="251682304" behindDoc="0" locked="0" layoutInCell="1" allowOverlap="1" wp14:anchorId="0B4BE27B" wp14:editId="793C42E6">
                  <wp:simplePos x="0" y="0"/>
                  <wp:positionH relativeFrom="margin">
                    <wp:posOffset>3447415</wp:posOffset>
                  </wp:positionH>
                  <wp:positionV relativeFrom="paragraph">
                    <wp:posOffset>4445</wp:posOffset>
                  </wp:positionV>
                  <wp:extent cx="2541905" cy="1635760"/>
                  <wp:effectExtent l="19050" t="0" r="0" b="0"/>
                  <wp:wrapSquare wrapText="bothSides"/>
                  <wp:docPr id="6" name="Picture 26" descr="W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B"/>
                          <pic:cNvPicPr>
                            <a:picLocks noChangeAspect="1" noChangeArrowheads="1"/>
                          </pic:cNvPicPr>
                        </pic:nvPicPr>
                        <pic:blipFill>
                          <a:blip r:embed="rId13" cstate="print"/>
                          <a:srcRect/>
                          <a:stretch>
                            <a:fillRect/>
                          </a:stretch>
                        </pic:blipFill>
                        <pic:spPr bwMode="auto">
                          <a:xfrm>
                            <a:off x="0" y="0"/>
                            <a:ext cx="2541905" cy="1635760"/>
                          </a:xfrm>
                          <a:prstGeom prst="rect">
                            <a:avLst/>
                          </a:prstGeom>
                          <a:noFill/>
                          <a:ln w="9525">
                            <a:noFill/>
                            <a:miter lim="800000"/>
                            <a:headEnd/>
                            <a:tailEnd/>
                          </a:ln>
                        </pic:spPr>
                      </pic:pic>
                    </a:graphicData>
                  </a:graphic>
                </wp:anchor>
              </w:drawing>
            </w:r>
          </w:p>
          <w:p w14:paraId="1237E51A" w14:textId="77777777" w:rsidR="0016653A" w:rsidRDefault="0016653A" w:rsidP="0016653A">
            <w:pPr>
              <w:keepNext/>
              <w:keepLines/>
              <w:rPr>
                <w:color w:val="000000"/>
              </w:rPr>
            </w:pPr>
            <w:r w:rsidRPr="00354739">
              <w:rPr>
                <w:color w:val="000000"/>
              </w:rPr>
              <w:t xml:space="preserve">Many </w:t>
            </w:r>
            <w:r w:rsidR="00E5404D">
              <w:rPr>
                <w:color w:val="000000"/>
              </w:rPr>
              <w:t>micro</w:t>
            </w:r>
            <w:r>
              <w:rPr>
                <w:color w:val="000000"/>
              </w:rPr>
              <w:t xml:space="preserve">pressure sensors </w:t>
            </w:r>
            <w:r w:rsidRPr="00354739">
              <w:rPr>
                <w:color w:val="000000"/>
              </w:rPr>
              <w:t xml:space="preserve">use a Wheatstone </w:t>
            </w:r>
            <w:r>
              <w:rPr>
                <w:color w:val="000000"/>
              </w:rPr>
              <w:t>b</w:t>
            </w:r>
            <w:r w:rsidRPr="00354739">
              <w:rPr>
                <w:color w:val="000000"/>
              </w:rPr>
              <w:t xml:space="preserve">ridge configuration </w:t>
            </w:r>
            <w:r>
              <w:rPr>
                <w:color w:val="000000"/>
              </w:rPr>
              <w:t>as the sensing circuit.  In MEMS</w:t>
            </w:r>
            <w:r w:rsidR="00E5404D">
              <w:rPr>
                <w:color w:val="000000"/>
              </w:rPr>
              <w:t xml:space="preserve"> sensors</w:t>
            </w:r>
            <w:r>
              <w:rPr>
                <w:color w:val="000000"/>
              </w:rPr>
              <w:t xml:space="preserve"> the Wheatstone bridge circuit is </w:t>
            </w:r>
            <w:r w:rsidRPr="00354739">
              <w:rPr>
                <w:color w:val="000000"/>
              </w:rPr>
              <w:t xml:space="preserve">mounted on </w:t>
            </w:r>
            <w:r>
              <w:rPr>
                <w:color w:val="000000"/>
              </w:rPr>
              <w:t>a</w:t>
            </w:r>
            <w:r w:rsidRPr="00354739">
              <w:rPr>
                <w:color w:val="000000"/>
              </w:rPr>
              <w:t xml:space="preserve"> membrane or diaphragm.  The resistors in the Wheatstone </w:t>
            </w:r>
            <w:r>
              <w:rPr>
                <w:color w:val="000000"/>
              </w:rPr>
              <w:t>b</w:t>
            </w:r>
            <w:r w:rsidRPr="00354739">
              <w:rPr>
                <w:color w:val="000000"/>
              </w:rPr>
              <w:t>ridge are</w:t>
            </w:r>
            <w:r>
              <w:rPr>
                <w:color w:val="000000"/>
              </w:rPr>
              <w:t xml:space="preserve"> made of a piezoresistive material, a material which </w:t>
            </w:r>
            <w:r w:rsidR="00E5404D">
              <w:rPr>
                <w:color w:val="000000"/>
              </w:rPr>
              <w:t>experiences a change in</w:t>
            </w:r>
            <w:r>
              <w:rPr>
                <w:color w:val="000000"/>
              </w:rPr>
              <w:t xml:space="preserve"> resistance when mechanical stress is applied.  </w:t>
            </w:r>
          </w:p>
          <w:p w14:paraId="055CCCFF" w14:textId="77777777" w:rsidR="00E22240" w:rsidRDefault="00E22240" w:rsidP="00A27159">
            <w:pPr>
              <w:keepNext/>
              <w:keepLines/>
              <w:rPr>
                <w:color w:val="000000"/>
              </w:rPr>
            </w:pPr>
          </w:p>
        </w:tc>
      </w:tr>
    </w:tbl>
    <w:p w14:paraId="791D48AF" w14:textId="77777777" w:rsidR="00E5404D" w:rsidRDefault="00E5404D">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EB6C2C" w:rsidRPr="00354739" w14:paraId="4F9ED721" w14:textId="77777777" w:rsidTr="001F5DA6">
        <w:tc>
          <w:tcPr>
            <w:tcW w:w="9540" w:type="dxa"/>
          </w:tcPr>
          <w:p w14:paraId="737A6585" w14:textId="77777777" w:rsidR="00EB6C2C" w:rsidRDefault="0016653A" w:rsidP="00EB6C2C">
            <w:pPr>
              <w:keepNext/>
              <w:keepLines/>
            </w:pPr>
            <w:r>
              <w:lastRenderedPageBreak/>
              <w:br w:type="page"/>
            </w:r>
          </w:p>
          <w:p w14:paraId="39959A93" w14:textId="77777777" w:rsidR="00EB6C2C" w:rsidRDefault="00EB6C2C" w:rsidP="00EB6C2C">
            <w:pPr>
              <w:keepNext/>
              <w:keepLines/>
              <w:rPr>
                <w:color w:val="000000"/>
              </w:rPr>
            </w:pPr>
            <w:r>
              <w:rPr>
                <w:color w:val="000000"/>
              </w:rPr>
              <w:t xml:space="preserve">In the example below, </w:t>
            </w:r>
            <w:r w:rsidRPr="00354739">
              <w:rPr>
                <w:color w:val="000000"/>
              </w:rPr>
              <w:t>a conductive material such as gold</w:t>
            </w:r>
            <w:r>
              <w:rPr>
                <w:color w:val="000000"/>
              </w:rPr>
              <w:t xml:space="preserve"> is used for the bridge circuit</w:t>
            </w:r>
            <w:r w:rsidRPr="00354739">
              <w:rPr>
                <w:color w:val="000000"/>
              </w:rPr>
              <w:t xml:space="preserve">.  The </w:t>
            </w:r>
            <w:r>
              <w:rPr>
                <w:color w:val="000000"/>
              </w:rPr>
              <w:t xml:space="preserve">pressure sensor </w:t>
            </w:r>
            <w:r w:rsidRPr="00354739">
              <w:rPr>
                <w:color w:val="000000"/>
              </w:rPr>
              <w:t xml:space="preserve">diaphragm is a </w:t>
            </w:r>
            <w:r>
              <w:rPr>
                <w:color w:val="000000"/>
              </w:rPr>
              <w:t xml:space="preserve">thin </w:t>
            </w:r>
            <w:r w:rsidRPr="00354739">
              <w:rPr>
                <w:color w:val="000000"/>
              </w:rPr>
              <w:t xml:space="preserve">layer of </w:t>
            </w:r>
            <w:r>
              <w:rPr>
                <w:color w:val="000000"/>
              </w:rPr>
              <w:t>material</w:t>
            </w:r>
            <w:r w:rsidR="00E5404D">
              <w:rPr>
                <w:color w:val="000000"/>
              </w:rPr>
              <w:t xml:space="preserve"> (in this case, silicon nitride)</w:t>
            </w:r>
            <w:r>
              <w:rPr>
                <w:color w:val="000000"/>
              </w:rPr>
              <w:t xml:space="preserve"> which is resistant to chemical </w:t>
            </w:r>
            <w:r w:rsidR="00E5404D">
              <w:rPr>
                <w:color w:val="000000"/>
              </w:rPr>
              <w:t xml:space="preserve">change </w:t>
            </w:r>
            <w:r>
              <w:rPr>
                <w:i/>
                <w:color w:val="000000"/>
              </w:rPr>
              <w:t>(see image below)</w:t>
            </w:r>
            <w:r w:rsidRPr="00354739">
              <w:rPr>
                <w:color w:val="000000"/>
              </w:rPr>
              <w:t xml:space="preserve">.  </w:t>
            </w:r>
            <w:r w:rsidR="00E5404D">
              <w:rPr>
                <w:color w:val="000000"/>
              </w:rPr>
              <w:t>T</w:t>
            </w:r>
            <w:r w:rsidRPr="00354739">
              <w:rPr>
                <w:color w:val="000000"/>
              </w:rPr>
              <w:t xml:space="preserve">he diaphragm </w:t>
            </w:r>
            <w:r w:rsidR="00E5404D">
              <w:rPr>
                <w:color w:val="000000"/>
              </w:rPr>
              <w:t xml:space="preserve">seals the top of a cavity which </w:t>
            </w:r>
            <w:r w:rsidRPr="00354739">
              <w:rPr>
                <w:color w:val="000000"/>
              </w:rPr>
              <w:t xml:space="preserve">is </w:t>
            </w:r>
            <w:r w:rsidR="00E5404D">
              <w:rPr>
                <w:color w:val="000000"/>
              </w:rPr>
              <w:t>use as the reference pressure chamber</w:t>
            </w:r>
            <w:r w:rsidRPr="00354739">
              <w:rPr>
                <w:color w:val="000000"/>
              </w:rPr>
              <w:t>.  The other side</w:t>
            </w:r>
            <w:r w:rsidR="00F94419">
              <w:rPr>
                <w:color w:val="000000"/>
              </w:rPr>
              <w:t xml:space="preserve"> of the cavity</w:t>
            </w:r>
            <w:r w:rsidRPr="00354739">
              <w:rPr>
                <w:color w:val="000000"/>
              </w:rPr>
              <w:t xml:space="preserve"> is </w:t>
            </w:r>
            <w:r>
              <w:rPr>
                <w:color w:val="000000"/>
              </w:rPr>
              <w:t>open to the environment</w:t>
            </w:r>
            <w:r w:rsidR="00F94419">
              <w:rPr>
                <w:color w:val="000000"/>
              </w:rPr>
              <w:t xml:space="preserve"> (in many cases)</w:t>
            </w:r>
            <w:r>
              <w:rPr>
                <w:color w:val="000000"/>
              </w:rPr>
              <w:t xml:space="preserve"> and </w:t>
            </w:r>
            <w:r w:rsidRPr="00354739">
              <w:rPr>
                <w:color w:val="000000"/>
              </w:rPr>
              <w:t xml:space="preserve">subject to air pressure </w:t>
            </w:r>
            <w:r>
              <w:rPr>
                <w:color w:val="000000"/>
              </w:rPr>
              <w:t>variation</w:t>
            </w:r>
            <w:r w:rsidRPr="00354739">
              <w:rPr>
                <w:color w:val="000000"/>
              </w:rPr>
              <w:t xml:space="preserve">.  As the diaphragm moves due to pressure </w:t>
            </w:r>
            <w:r w:rsidR="00F94419">
              <w:rPr>
                <w:color w:val="000000"/>
              </w:rPr>
              <w:t>differences between the top and the bottom of the diaphragm</w:t>
            </w:r>
            <w:r w:rsidRPr="00354739">
              <w:rPr>
                <w:color w:val="000000"/>
              </w:rPr>
              <w:t xml:space="preserve">, the </w:t>
            </w:r>
            <w:r>
              <w:rPr>
                <w:color w:val="000000"/>
              </w:rPr>
              <w:t>membrane</w:t>
            </w:r>
            <w:r w:rsidRPr="00354739">
              <w:rPr>
                <w:color w:val="000000"/>
              </w:rPr>
              <w:t xml:space="preserve"> expands</w:t>
            </w:r>
            <w:r>
              <w:rPr>
                <w:color w:val="000000"/>
              </w:rPr>
              <w:t xml:space="preserve"> and stretches.  The bridge resistors mounted on the membrane also expand and stretch.  </w:t>
            </w:r>
            <w:r w:rsidRPr="00354739">
              <w:rPr>
                <w:color w:val="000000"/>
              </w:rPr>
              <w:t>This expansion of the bridge translates to a change of resistance in the conductive material of the bridge.  As the conductive material stretches, its resistance increases.</w:t>
            </w:r>
            <w:r w:rsidR="00F94419">
              <w:rPr>
                <w:color w:val="000000"/>
              </w:rPr>
              <w:t xml:space="preserve">  This increase in resistance causes a change in the measured output voltage of the Wheatstone bridge circuit.  This voltage change is translated into a proportional pressure change on the diaphragm.</w:t>
            </w:r>
          </w:p>
          <w:p w14:paraId="3B57CB99" w14:textId="77777777" w:rsidR="00EB6C2C" w:rsidRPr="00354739" w:rsidRDefault="00EB6C2C" w:rsidP="00EB6C2C">
            <w:pPr>
              <w:keepNext/>
              <w:keepLines/>
              <w:rPr>
                <w:color w:val="000000"/>
              </w:rPr>
            </w:pPr>
            <w:r w:rsidRPr="00354739">
              <w:rPr>
                <w:color w:val="000000"/>
              </w:rPr>
              <w:t xml:space="preserve"> </w:t>
            </w:r>
          </w:p>
          <w:p w14:paraId="322A9063" w14:textId="77777777" w:rsidR="00EB6C2C" w:rsidRDefault="00EB6C2C" w:rsidP="00EB6C2C">
            <w:pPr>
              <w:keepNext/>
              <w:keepLines/>
              <w:rPr>
                <w:color w:val="000000"/>
              </w:rPr>
            </w:pPr>
            <w:r>
              <w:rPr>
                <w:noProof/>
              </w:rPr>
              <w:drawing>
                <wp:inline distT="0" distB="0" distL="0" distR="0" wp14:anchorId="17DF76EE" wp14:editId="72E24839">
                  <wp:extent cx="3088640" cy="2433849"/>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3093590" cy="2437749"/>
                          </a:xfrm>
                          <a:prstGeom prst="rect">
                            <a:avLst/>
                          </a:prstGeom>
                          <a:noFill/>
                          <a:ln w="9525">
                            <a:noFill/>
                            <a:miter lim="800000"/>
                            <a:headEnd/>
                            <a:tailEnd/>
                          </a:ln>
                        </pic:spPr>
                      </pic:pic>
                    </a:graphicData>
                  </a:graphic>
                </wp:inline>
              </w:drawing>
            </w:r>
          </w:p>
          <w:p w14:paraId="25F1FDB5" w14:textId="77777777" w:rsidR="00EB6C2C" w:rsidRDefault="00B40D3A" w:rsidP="00F33CC3">
            <w:pPr>
              <w:keepNext/>
              <w:keepLines/>
              <w:rPr>
                <w:color w:val="000000"/>
              </w:rPr>
            </w:pPr>
            <w:r>
              <w:rPr>
                <w:noProof/>
                <w:color w:val="000000"/>
              </w:rPr>
              <mc:AlternateContent>
                <mc:Choice Requires="wps">
                  <w:drawing>
                    <wp:anchor distT="0" distB="0" distL="114300" distR="114300" simplePos="0" relativeHeight="251654656" behindDoc="0" locked="0" layoutInCell="1" allowOverlap="1" wp14:anchorId="6DF9A2A6" wp14:editId="1CE1A288">
                      <wp:simplePos x="0" y="0"/>
                      <wp:positionH relativeFrom="margin">
                        <wp:posOffset>3154680</wp:posOffset>
                      </wp:positionH>
                      <wp:positionV relativeFrom="margin">
                        <wp:posOffset>3356610</wp:posOffset>
                      </wp:positionV>
                      <wp:extent cx="2739390" cy="1318260"/>
                      <wp:effectExtent l="1905" t="3810" r="1905" b="1905"/>
                      <wp:wrapSquare wrapText="bothSides"/>
                      <wp:docPr id="2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9390" cy="1318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8ABEB" w14:textId="77777777" w:rsidR="000D5364" w:rsidRDefault="000D5364" w:rsidP="00F33CC3">
                                  <w:pPr>
                                    <w:rPr>
                                      <w:i/>
                                    </w:rPr>
                                  </w:pPr>
                                  <w:r>
                                    <w:rPr>
                                      <w:i/>
                                    </w:rPr>
                                    <w:t xml:space="preserve">Micro </w:t>
                                  </w:r>
                                  <w:r w:rsidRPr="00D35FCD">
                                    <w:rPr>
                                      <w:i/>
                                    </w:rPr>
                                    <w:t>Pressure Sens</w:t>
                                  </w:r>
                                  <w:r>
                                    <w:rPr>
                                      <w:i/>
                                    </w:rPr>
                                    <w:t>or illustrating the Wheatstone b</w:t>
                                  </w:r>
                                  <w:r w:rsidRPr="00D35FCD">
                                    <w:rPr>
                                      <w:i/>
                                    </w:rPr>
                                    <w:t>ridge and the Silicon Nitride Membrane</w:t>
                                  </w:r>
                                  <w:r>
                                    <w:rPr>
                                      <w:i/>
                                    </w:rPr>
                                    <w:t xml:space="preserve"> </w:t>
                                  </w:r>
                                  <w:r w:rsidRPr="00D35FCD">
                                    <w:rPr>
                                      <w:i/>
                                    </w:rPr>
                                    <w:t>(Diaphragm)</w:t>
                                  </w:r>
                                </w:p>
                                <w:p w14:paraId="20883ED3" w14:textId="77777777" w:rsidR="000D5364" w:rsidRPr="00955399" w:rsidRDefault="000D5364" w:rsidP="00F33CC3">
                                  <w:pPr>
                                    <w:rPr>
                                      <w:i/>
                                    </w:rPr>
                                  </w:pPr>
                                  <w:r>
                                    <w:rPr>
                                      <w:i/>
                                    </w:rPr>
                                    <w:t xml:space="preserve">[Image of a pressure sensor built at the </w:t>
                                  </w:r>
                                  <w:r w:rsidRPr="00955399">
                                    <w:rPr>
                                      <w:i/>
                                      <w:color w:val="000000"/>
                                    </w:rPr>
                                    <w:t>Manufacturing Technology Training Center (MTTC)</w:t>
                                  </w:r>
                                  <w:r>
                                    <w:rPr>
                                      <w:i/>
                                      <w:color w:val="000000"/>
                                    </w:rPr>
                                    <w:t xml:space="preserve"> at the University of New Mexico (UNM)]</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3" o:spid="_x0000_s1027" type="#_x0000_t202" style="position:absolute;margin-left:248.4pt;margin-top:264.3pt;width:215.7pt;height:103.8pt;z-index:251654656;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gdzuwIAAMM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" filled="f" stroked="f">
                      <v:textbox style="mso-fit-shape-to-text:t">
                        <w:txbxContent>
                          <w:p w:rsidR="000D5364" w:rsidRDefault="000D5364" w:rsidP="00F33CC3">
                            <w:pPr>
                              <w:rPr>
                                <w:i/>
                              </w:rPr>
                            </w:pPr>
                            <w:r>
                              <w:rPr>
                                <w:i/>
                              </w:rPr>
                              <w:t xml:space="preserve">Micro </w:t>
                            </w:r>
                            <w:r w:rsidRPr="00D35FCD">
                              <w:rPr>
                                <w:i/>
                              </w:rPr>
                              <w:t>Pressure Sens</w:t>
                            </w:r>
                            <w:r>
                              <w:rPr>
                                <w:i/>
                              </w:rPr>
                              <w:t>or illustrating the Wheatstone b</w:t>
                            </w:r>
                            <w:r w:rsidRPr="00D35FCD">
                              <w:rPr>
                                <w:i/>
                              </w:rPr>
                              <w:t>ridge and the Silicon Nitride Membrane</w:t>
                            </w:r>
                            <w:r>
                              <w:rPr>
                                <w:i/>
                              </w:rPr>
                              <w:t xml:space="preserve"> </w:t>
                            </w:r>
                            <w:r w:rsidRPr="00D35FCD">
                              <w:rPr>
                                <w:i/>
                              </w:rPr>
                              <w:t>(Diaphragm)</w:t>
                            </w:r>
                          </w:p>
                          <w:p w:rsidR="000D5364" w:rsidRPr="00955399" w:rsidRDefault="000D5364" w:rsidP="00F33CC3">
                            <w:pPr>
                              <w:rPr>
                                <w:i/>
                              </w:rPr>
                            </w:pPr>
                            <w:r>
                              <w:rPr>
                                <w:i/>
                              </w:rPr>
                              <w:t xml:space="preserve">[Image of a pressure sensor built at the </w:t>
                            </w:r>
                            <w:r w:rsidRPr="00955399">
                              <w:rPr>
                                <w:i/>
                                <w:color w:val="000000"/>
                              </w:rPr>
                              <w:t>Manufacturing Technology Training Center (MTTC)</w:t>
                            </w:r>
                            <w:r>
                              <w:rPr>
                                <w:i/>
                                <w:color w:val="000000"/>
                              </w:rPr>
                              <w:t xml:space="preserve"> at the University </w:t>
                            </w:r>
                            <w:proofErr w:type="gramStart"/>
                            <w:r>
                              <w:rPr>
                                <w:i/>
                                <w:color w:val="000000"/>
                              </w:rPr>
                              <w:t>of</w:t>
                            </w:r>
                            <w:proofErr w:type="gramEnd"/>
                            <w:r>
                              <w:rPr>
                                <w:i/>
                                <w:color w:val="000000"/>
                              </w:rPr>
                              <w:t xml:space="preserve"> New Mexico (UNM)]</w:t>
                            </w:r>
                          </w:p>
                        </w:txbxContent>
                      </v:textbox>
                      <w10:wrap type="square" anchorx="margin" anchory="margin"/>
                    </v:shape>
                  </w:pict>
                </mc:Fallback>
              </mc:AlternateContent>
            </w:r>
          </w:p>
        </w:tc>
      </w:tr>
    </w:tbl>
    <w:p w14:paraId="1BAFE6AE" w14:textId="77777777" w:rsidR="00EB6C2C" w:rsidRDefault="00EB6C2C">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CA0F64" w:rsidRPr="00354739" w14:paraId="399AF5DC" w14:textId="77777777" w:rsidTr="001F5DA6">
        <w:tc>
          <w:tcPr>
            <w:tcW w:w="9540" w:type="dxa"/>
          </w:tcPr>
          <w:p w14:paraId="463164F2" w14:textId="77777777" w:rsidR="00F33CC3" w:rsidRDefault="00F33CC3" w:rsidP="00A27159">
            <w:pPr>
              <w:keepNext/>
              <w:keepLines/>
              <w:rPr>
                <w:color w:val="000000"/>
              </w:rPr>
            </w:pPr>
          </w:p>
          <w:p w14:paraId="6FFA798B" w14:textId="77777777" w:rsidR="00E444D5" w:rsidRDefault="004B0DEE" w:rsidP="00A27159">
            <w:pPr>
              <w:keepNext/>
              <w:keepLines/>
              <w:rPr>
                <w:color w:val="000000"/>
              </w:rPr>
            </w:pPr>
            <w:r w:rsidRPr="00354739">
              <w:rPr>
                <w:color w:val="000000"/>
              </w:rPr>
              <w:t>All materials have electrical resistance</w:t>
            </w:r>
            <w:r w:rsidR="00A27159" w:rsidRPr="00354739">
              <w:rPr>
                <w:color w:val="000000"/>
              </w:rPr>
              <w:t>.</w:t>
            </w:r>
            <w:r w:rsidRPr="00354739">
              <w:rPr>
                <w:color w:val="000000"/>
              </w:rPr>
              <w:t xml:space="preserve">  The </w:t>
            </w:r>
            <w:r w:rsidR="00BD1009">
              <w:rPr>
                <w:color w:val="000000"/>
              </w:rPr>
              <w:t xml:space="preserve">resistance to electrical current flow of an object (resistor) is related to </w:t>
            </w:r>
            <w:r w:rsidR="00100947">
              <w:rPr>
                <w:color w:val="000000"/>
              </w:rPr>
              <w:t>a</w:t>
            </w:r>
            <w:r w:rsidR="00E444D5">
              <w:rPr>
                <w:color w:val="000000"/>
              </w:rPr>
              <w:t xml:space="preserve"> material property</w:t>
            </w:r>
            <w:r w:rsidR="00100947">
              <w:rPr>
                <w:color w:val="000000"/>
              </w:rPr>
              <w:t xml:space="preserve"> called</w:t>
            </w:r>
            <w:r w:rsidRPr="00354739">
              <w:rPr>
                <w:color w:val="000000"/>
              </w:rPr>
              <w:t xml:space="preserve"> resistivity (</w:t>
            </w:r>
            <w:r w:rsidR="00F33CC3">
              <w:rPr>
                <w:i/>
                <w:color w:val="000000"/>
              </w:rPr>
              <w:t>ρ</w:t>
            </w:r>
            <w:r w:rsidRPr="00354739">
              <w:rPr>
                <w:color w:val="000000"/>
              </w:rPr>
              <w:t xml:space="preserve">), </w:t>
            </w:r>
            <w:r w:rsidR="00E444D5">
              <w:rPr>
                <w:color w:val="000000"/>
              </w:rPr>
              <w:t>and its geometry</w:t>
            </w:r>
            <w:r w:rsidR="00100947">
              <w:rPr>
                <w:color w:val="000000"/>
              </w:rPr>
              <w:t xml:space="preserve"> - </w:t>
            </w:r>
            <w:r w:rsidR="00A27159" w:rsidRPr="00354739">
              <w:rPr>
                <w:color w:val="000000"/>
              </w:rPr>
              <w:t xml:space="preserve">length, </w:t>
            </w:r>
            <w:r w:rsidR="00B06656" w:rsidRPr="00354739">
              <w:rPr>
                <w:color w:val="000000"/>
              </w:rPr>
              <w:t>width, and thickness</w:t>
            </w:r>
            <w:r w:rsidR="00A27159" w:rsidRPr="00354739">
              <w:rPr>
                <w:color w:val="000000"/>
              </w:rPr>
              <w:t xml:space="preserve">.  </w:t>
            </w:r>
            <w:r w:rsidR="00E444D5">
              <w:rPr>
                <w:color w:val="000000"/>
              </w:rPr>
              <w:t xml:space="preserve">It is the combination of the geometry (shape) and material property (resistivity) which determines the overall electrical characteristic (resistance). </w:t>
            </w:r>
            <w:r w:rsidR="004064A7" w:rsidRPr="00354739">
              <w:rPr>
                <w:color w:val="000000"/>
              </w:rPr>
              <w:t xml:space="preserve">To calculate the resistance (R) of a material, one can use the following formula:  </w:t>
            </w:r>
          </w:p>
          <w:p w14:paraId="7715BD55" w14:textId="77777777" w:rsidR="009C0774" w:rsidRPr="00F470F2" w:rsidRDefault="00B477A6" w:rsidP="009C0774">
            <w:pPr>
              <w:keepNext/>
              <w:keepLines/>
              <w:rPr>
                <w:sz w:val="28"/>
              </w:rPr>
            </w:pPr>
            <m:oMathPara>
              <m:oMath>
                <m:r>
                  <w:rPr>
                    <w:rFonts w:ascii="Cambria Math" w:hAnsi="Cambria Math"/>
                    <w:color w:val="000000"/>
                    <w:sz w:val="28"/>
                  </w:rPr>
                  <m:t>R=ρ</m:t>
                </m:r>
                <m:f>
                  <m:fPr>
                    <m:ctrlPr>
                      <w:rPr>
                        <w:rFonts w:ascii="Cambria Math" w:hAnsi="Cambria Math"/>
                        <w:i/>
                        <w:color w:val="000000"/>
                        <w:sz w:val="28"/>
                      </w:rPr>
                    </m:ctrlPr>
                  </m:fPr>
                  <m:num>
                    <m:r>
                      <w:rPr>
                        <w:rFonts w:ascii="Cambria Math" w:hAnsi="Cambria Math"/>
                        <w:color w:val="000000"/>
                        <w:sz w:val="28"/>
                      </w:rPr>
                      <m:t>L</m:t>
                    </m:r>
                  </m:num>
                  <m:den>
                    <m:r>
                      <w:rPr>
                        <w:rFonts w:ascii="Cambria Math" w:hAnsi="Cambria Math"/>
                        <w:color w:val="000000"/>
                        <w:sz w:val="28"/>
                      </w:rPr>
                      <m:t>A</m:t>
                    </m:r>
                  </m:den>
                </m:f>
              </m:oMath>
            </m:oMathPara>
          </w:p>
          <w:p w14:paraId="180D5F31" w14:textId="77777777" w:rsidR="005B507A" w:rsidRDefault="005B507A" w:rsidP="005B507A">
            <w:pPr>
              <w:keepNext/>
              <w:keepLines/>
              <w:rPr>
                <w:color w:val="000000"/>
              </w:rPr>
            </w:pPr>
            <w:proofErr w:type="gramStart"/>
            <w:r w:rsidRPr="002C3BA9">
              <w:rPr>
                <w:i/>
                <w:color w:val="000000"/>
              </w:rPr>
              <w:t>where</w:t>
            </w:r>
            <w:proofErr w:type="gramEnd"/>
            <w:r w:rsidRPr="002C3BA9">
              <w:rPr>
                <w:i/>
                <w:color w:val="000000"/>
              </w:rPr>
              <w:t xml:space="preserve"> L,</w:t>
            </w:r>
            <w:r w:rsidR="00B477A6" w:rsidRPr="002C3BA9">
              <w:rPr>
                <w:i/>
                <w:color w:val="000000"/>
              </w:rPr>
              <w:t xml:space="preserve"> and A</w:t>
            </w:r>
            <w:r w:rsidRPr="002C3BA9">
              <w:rPr>
                <w:i/>
                <w:color w:val="000000"/>
              </w:rPr>
              <w:t xml:space="preserve"> </w:t>
            </w:r>
            <w:r w:rsidR="00C32EB1" w:rsidRPr="002C3BA9">
              <w:rPr>
                <w:i/>
                <w:color w:val="000000"/>
              </w:rPr>
              <w:t xml:space="preserve">are </w:t>
            </w:r>
            <w:r w:rsidRPr="002C3BA9">
              <w:rPr>
                <w:i/>
                <w:color w:val="000000"/>
              </w:rPr>
              <w:t>the length</w:t>
            </w:r>
            <w:r w:rsidR="00B477A6" w:rsidRPr="002C3BA9">
              <w:rPr>
                <w:i/>
                <w:color w:val="000000"/>
              </w:rPr>
              <w:t xml:space="preserve"> and cross-sectional area of the resistor,</w:t>
            </w:r>
            <w:r w:rsidRPr="002C3BA9">
              <w:rPr>
                <w:i/>
                <w:color w:val="000000"/>
              </w:rPr>
              <w:t xml:space="preserve"> respectively</w:t>
            </w:r>
            <w:r w:rsidRPr="00354739">
              <w:rPr>
                <w:color w:val="000000"/>
              </w:rPr>
              <w:t xml:space="preserve">.  </w:t>
            </w:r>
            <w:r w:rsidR="00B477A6">
              <w:rPr>
                <w:color w:val="000000"/>
              </w:rPr>
              <w:t>In the case of a rectangular cross section, the area can be written as</w:t>
            </w:r>
          </w:p>
          <w:p w14:paraId="54099146" w14:textId="77777777" w:rsidR="00C32EB1" w:rsidRDefault="00C32EB1" w:rsidP="005B507A">
            <w:pPr>
              <w:keepNext/>
              <w:keepLines/>
              <w:rPr>
                <w:color w:val="000000"/>
              </w:rPr>
            </w:pPr>
          </w:p>
          <w:p w14:paraId="0E17064C" w14:textId="77777777" w:rsidR="00B477A6" w:rsidRPr="00F470F2" w:rsidRDefault="00B477A6" w:rsidP="005B507A">
            <w:pPr>
              <w:keepNext/>
              <w:keepLines/>
              <w:rPr>
                <w:color w:val="000000"/>
                <w:sz w:val="28"/>
              </w:rPr>
            </w:pPr>
            <m:oMathPara>
              <m:oMath>
                <m:r>
                  <w:rPr>
                    <w:rFonts w:ascii="Cambria Math" w:hAnsi="Cambria Math"/>
                    <w:color w:val="000000"/>
                    <w:sz w:val="28"/>
                  </w:rPr>
                  <m:t>A=t×w</m:t>
                </m:r>
              </m:oMath>
            </m:oMathPara>
          </w:p>
          <w:p w14:paraId="24593940" w14:textId="77777777" w:rsidR="00C32EB1" w:rsidRDefault="00C32EB1" w:rsidP="005B507A">
            <w:pPr>
              <w:keepNext/>
              <w:keepLines/>
              <w:rPr>
                <w:color w:val="000000"/>
              </w:rPr>
            </w:pPr>
          </w:p>
          <w:p w14:paraId="0DF6031A" w14:textId="77777777" w:rsidR="00B477A6" w:rsidRPr="002C3BA9" w:rsidRDefault="002C3BA9" w:rsidP="005B507A">
            <w:pPr>
              <w:keepNext/>
              <w:keepLines/>
              <w:rPr>
                <w:i/>
                <w:color w:val="000000"/>
              </w:rPr>
            </w:pPr>
            <w:proofErr w:type="gramStart"/>
            <w:r>
              <w:rPr>
                <w:i/>
                <w:color w:val="000000"/>
              </w:rPr>
              <w:t>w</w:t>
            </w:r>
            <w:r w:rsidR="00B477A6" w:rsidRPr="002C3BA9">
              <w:rPr>
                <w:i/>
                <w:color w:val="000000"/>
              </w:rPr>
              <w:t>here</w:t>
            </w:r>
            <w:proofErr w:type="gramEnd"/>
            <w:r w:rsidR="00B477A6" w:rsidRPr="002C3BA9">
              <w:rPr>
                <w:i/>
                <w:color w:val="000000"/>
              </w:rPr>
              <w:t xml:space="preserve"> t and w are the thickness and width</w:t>
            </w:r>
            <w:r w:rsidR="00D45061" w:rsidRPr="002C3BA9">
              <w:rPr>
                <w:i/>
                <w:color w:val="000000"/>
              </w:rPr>
              <w:t xml:space="preserve"> of the structure</w:t>
            </w:r>
            <w:r w:rsidR="00B477A6" w:rsidRPr="002C3BA9">
              <w:rPr>
                <w:i/>
                <w:color w:val="000000"/>
              </w:rPr>
              <w:t>, respectively.</w:t>
            </w:r>
          </w:p>
          <w:p w14:paraId="31E1AE6C" w14:textId="77777777" w:rsidR="005B507A" w:rsidRPr="00354739" w:rsidRDefault="005B507A" w:rsidP="005B507A">
            <w:pPr>
              <w:keepNext/>
              <w:keepLines/>
              <w:rPr>
                <w:color w:val="000000"/>
              </w:rPr>
            </w:pPr>
          </w:p>
          <w:p w14:paraId="39ED44FE" w14:textId="77777777" w:rsidR="00D45061" w:rsidRDefault="005B507A" w:rsidP="005B507A">
            <w:pPr>
              <w:keepNext/>
              <w:keepLines/>
              <w:rPr>
                <w:color w:val="000000"/>
              </w:rPr>
            </w:pPr>
            <w:r w:rsidRPr="00354739">
              <w:rPr>
                <w:color w:val="000000"/>
              </w:rPr>
              <w:t xml:space="preserve">In </w:t>
            </w:r>
            <w:r w:rsidR="00CD120E">
              <w:rPr>
                <w:color w:val="000000"/>
              </w:rPr>
              <w:t>the</w:t>
            </w:r>
            <w:r w:rsidR="00A6192B">
              <w:rPr>
                <w:color w:val="000000"/>
              </w:rPr>
              <w:t xml:space="preserve"> Wheatstone b</w:t>
            </w:r>
            <w:r w:rsidRPr="00354739">
              <w:rPr>
                <w:color w:val="000000"/>
              </w:rPr>
              <w:t>ridge</w:t>
            </w:r>
            <w:r w:rsidR="00CD120E">
              <w:rPr>
                <w:color w:val="000000"/>
              </w:rPr>
              <w:t xml:space="preserve"> application presented in this activity,</w:t>
            </w:r>
            <w:r w:rsidRPr="00354739">
              <w:rPr>
                <w:color w:val="000000"/>
              </w:rPr>
              <w:t xml:space="preserve"> the resistivity, </w:t>
            </w:r>
            <w:r w:rsidR="003B0B57">
              <w:rPr>
                <w:i/>
                <w:color w:val="000000"/>
              </w:rPr>
              <w:t>ρ</w:t>
            </w:r>
            <w:r w:rsidRPr="00354739">
              <w:rPr>
                <w:color w:val="000000"/>
              </w:rPr>
              <w:t>, is a physical property of the material.  Resistivity remains constant under constant temperature</w:t>
            </w:r>
            <w:r w:rsidR="00CD120E">
              <w:rPr>
                <w:color w:val="000000"/>
              </w:rPr>
              <w:t xml:space="preserve"> and stress</w:t>
            </w:r>
            <w:r w:rsidR="00A6192B">
              <w:rPr>
                <w:color w:val="000000"/>
              </w:rPr>
              <w:t xml:space="preserve"> (e.g., pressure)</w:t>
            </w:r>
            <w:r w:rsidRPr="00354739">
              <w:rPr>
                <w:color w:val="000000"/>
              </w:rPr>
              <w:t xml:space="preserve">.  </w:t>
            </w:r>
            <w:r w:rsidR="00D45061">
              <w:rPr>
                <w:color w:val="000000"/>
              </w:rPr>
              <w:t>It should be pointed out that the resistivity of a material, ρ, is inversely proportional  to its conductivity, σ:</w:t>
            </w:r>
            <w:r w:rsidR="002C3BA9">
              <w:rPr>
                <w:color w:val="000000"/>
              </w:rPr>
              <w:t xml:space="preserve"> </w:t>
            </w:r>
          </w:p>
          <w:p w14:paraId="5E7CA35B" w14:textId="77777777" w:rsidR="00D45061" w:rsidRPr="00F470F2" w:rsidRDefault="00D45061" w:rsidP="002C3BA9">
            <w:pPr>
              <w:keepNext/>
              <w:keepLines/>
              <w:jc w:val="center"/>
              <w:rPr>
                <w:color w:val="000000"/>
                <w:sz w:val="28"/>
              </w:rPr>
            </w:pPr>
            <m:oMathPara>
              <m:oMath>
                <m:r>
                  <w:rPr>
                    <w:rFonts w:ascii="Cambria Math" w:hAnsi="Cambria Math"/>
                    <w:color w:val="000000"/>
                    <w:sz w:val="28"/>
                  </w:rPr>
                  <m:t>σ=</m:t>
                </m:r>
                <m:f>
                  <m:fPr>
                    <m:ctrlPr>
                      <w:rPr>
                        <w:rFonts w:ascii="Cambria Math" w:hAnsi="Cambria Math"/>
                        <w:i/>
                        <w:color w:val="000000"/>
                        <w:sz w:val="28"/>
                      </w:rPr>
                    </m:ctrlPr>
                  </m:fPr>
                  <m:num>
                    <m:r>
                      <w:rPr>
                        <w:rFonts w:ascii="Cambria Math" w:hAnsi="Cambria Math"/>
                        <w:color w:val="000000"/>
                        <w:sz w:val="28"/>
                      </w:rPr>
                      <m:t>1</m:t>
                    </m:r>
                  </m:num>
                  <m:den>
                    <m:r>
                      <w:rPr>
                        <w:rFonts w:ascii="Cambria Math" w:hAnsi="Cambria Math"/>
                        <w:color w:val="000000"/>
                        <w:sz w:val="28"/>
                      </w:rPr>
                      <m:t>ρ</m:t>
                    </m:r>
                  </m:den>
                </m:f>
              </m:oMath>
            </m:oMathPara>
          </w:p>
          <w:p w14:paraId="6E93C727" w14:textId="77777777" w:rsidR="00D45061" w:rsidRDefault="00D45061" w:rsidP="005B507A">
            <w:pPr>
              <w:keepNext/>
              <w:keepLines/>
              <w:rPr>
                <w:color w:val="000000"/>
              </w:rPr>
            </w:pPr>
          </w:p>
          <w:p w14:paraId="364C0EFE" w14:textId="77777777" w:rsidR="002B07B9" w:rsidRDefault="005B507A" w:rsidP="00EB6C2C">
            <w:pPr>
              <w:keepNext/>
              <w:keepLines/>
              <w:rPr>
                <w:color w:val="000000"/>
              </w:rPr>
            </w:pPr>
            <w:r w:rsidRPr="00354739">
              <w:rPr>
                <w:color w:val="000000"/>
              </w:rPr>
              <w:t>As the conductive</w:t>
            </w:r>
            <w:r w:rsidR="00D45061">
              <w:rPr>
                <w:color w:val="000000"/>
              </w:rPr>
              <w:t xml:space="preserve"> (resistive)</w:t>
            </w:r>
            <w:r w:rsidRPr="00354739">
              <w:rPr>
                <w:color w:val="000000"/>
              </w:rPr>
              <w:t xml:space="preserve"> material stretches, the length increases</w:t>
            </w:r>
            <w:r w:rsidR="00B477A6">
              <w:rPr>
                <w:color w:val="000000"/>
              </w:rPr>
              <w:t xml:space="preserve"> while the area decreases</w:t>
            </w:r>
            <w:r w:rsidRPr="00354739">
              <w:rPr>
                <w:color w:val="000000"/>
              </w:rPr>
              <w:t>.  This increase in length</w:t>
            </w:r>
            <w:r w:rsidR="00CD120E">
              <w:rPr>
                <w:color w:val="000000"/>
              </w:rPr>
              <w:t xml:space="preserve"> and decrease in area</w:t>
            </w:r>
            <w:r w:rsidRPr="00354739">
              <w:rPr>
                <w:color w:val="000000"/>
              </w:rPr>
              <w:t xml:space="preserve"> results in an increase in </w:t>
            </w:r>
            <w:r w:rsidR="00BD1009">
              <w:rPr>
                <w:color w:val="000000"/>
              </w:rPr>
              <w:t xml:space="preserve">overall </w:t>
            </w:r>
            <w:r w:rsidRPr="00354739">
              <w:rPr>
                <w:color w:val="000000"/>
              </w:rPr>
              <w:t xml:space="preserve">resistance. </w:t>
            </w:r>
          </w:p>
          <w:p w14:paraId="1EE7E870" w14:textId="77777777" w:rsidR="00EB6C2C" w:rsidRDefault="00EB6C2C" w:rsidP="00EB6C2C">
            <w:pPr>
              <w:keepNext/>
              <w:keepLines/>
              <w:rPr>
                <w:color w:val="000000"/>
              </w:rPr>
            </w:pPr>
          </w:p>
          <w:p w14:paraId="41CCD313" w14:textId="77777777" w:rsidR="00EB6C2C" w:rsidRDefault="00EB6C2C" w:rsidP="00EB6C2C">
            <w:pPr>
              <w:keepNext/>
              <w:keepLines/>
              <w:rPr>
                <w:color w:val="000000"/>
              </w:rPr>
            </w:pPr>
            <w:r>
              <w:rPr>
                <w:color w:val="000000"/>
              </w:rPr>
              <w:t xml:space="preserve">You may ask, “ I understand why the resistor gets longer when the membrane it is adhered to stretches, but why does the cross sectional area decrease?”  If you consider that the overall mass of the resistor (the total amount of the material) does not change due to the conservation of mass principal, and that the density of the material doesn’t change either, you can therefore assume that the total volume of the resistor has to stay constant.  Since volume, V,  can be written as a product  of length (L) and area (A), </w:t>
            </w:r>
          </w:p>
          <w:p w14:paraId="69CA5731" w14:textId="77777777" w:rsidR="00EB6C2C" w:rsidRPr="00F470F2" w:rsidRDefault="00EB6C2C" w:rsidP="00EB6C2C">
            <w:pPr>
              <w:keepNext/>
              <w:keepLines/>
              <w:jc w:val="center"/>
              <w:rPr>
                <w:color w:val="000000"/>
                <w:sz w:val="28"/>
              </w:rPr>
            </w:pPr>
            <m:oMathPara>
              <m:oMath>
                <m:r>
                  <w:rPr>
                    <w:rFonts w:ascii="Cambria Math" w:hAnsi="Cambria Math"/>
                    <w:color w:val="000000"/>
                    <w:sz w:val="28"/>
                  </w:rPr>
                  <m:t>V=L×A</m:t>
                </m:r>
              </m:oMath>
            </m:oMathPara>
          </w:p>
          <w:p w14:paraId="127FE418" w14:textId="77777777" w:rsidR="00EB6C2C" w:rsidRDefault="00EB6C2C" w:rsidP="00EB6C2C">
            <w:pPr>
              <w:keepNext/>
              <w:keepLines/>
              <w:jc w:val="center"/>
              <w:rPr>
                <w:color w:val="000000"/>
                <w:sz w:val="22"/>
              </w:rPr>
            </w:pPr>
          </w:p>
          <w:p w14:paraId="4F5E38C5" w14:textId="77777777" w:rsidR="00EB6C2C" w:rsidRDefault="00EB6C2C" w:rsidP="00EB6C2C">
            <w:pPr>
              <w:keepNext/>
              <w:keepLines/>
              <w:rPr>
                <w:color w:val="000000"/>
              </w:rPr>
            </w:pPr>
            <w:proofErr w:type="gramStart"/>
            <w:r>
              <w:rPr>
                <w:color w:val="000000"/>
              </w:rPr>
              <w:t>then</w:t>
            </w:r>
            <w:proofErr w:type="gramEnd"/>
            <w:r>
              <w:rPr>
                <w:color w:val="000000"/>
              </w:rPr>
              <w:t xml:space="preserve"> as </w:t>
            </w:r>
            <w:r w:rsidRPr="00CE5747">
              <w:rPr>
                <w:i/>
                <w:color w:val="000000"/>
              </w:rPr>
              <w:t>L</w:t>
            </w:r>
            <w:r>
              <w:rPr>
                <w:color w:val="000000"/>
              </w:rPr>
              <w:t xml:space="preserve"> gets longer, </w:t>
            </w:r>
            <w:r w:rsidRPr="00CE5747">
              <w:rPr>
                <w:i/>
                <w:color w:val="000000"/>
              </w:rPr>
              <w:t>A</w:t>
            </w:r>
            <w:r>
              <w:rPr>
                <w:color w:val="000000"/>
              </w:rPr>
              <w:t xml:space="preserve"> must get smaller in order for the volume to remain constant.  </w:t>
            </w:r>
          </w:p>
          <w:p w14:paraId="6CB4C56A" w14:textId="77777777" w:rsidR="00EB6C2C" w:rsidRDefault="00EB6C2C" w:rsidP="00EB6C2C">
            <w:pPr>
              <w:keepNext/>
              <w:keepLines/>
              <w:rPr>
                <w:color w:val="000000"/>
              </w:rPr>
            </w:pPr>
          </w:p>
          <w:p w14:paraId="6E066A44" w14:textId="77777777" w:rsidR="00EB6C2C" w:rsidRDefault="00EB6C2C" w:rsidP="00EB6C2C">
            <w:pPr>
              <w:keepNext/>
              <w:keepLines/>
              <w:rPr>
                <w:color w:val="000000"/>
              </w:rPr>
            </w:pPr>
            <w:r>
              <w:rPr>
                <w:color w:val="000000"/>
              </w:rPr>
              <w:t>NOTE:  We have assumed the density of the material does not change; however, it could, if the temperature of the material changes.  Therefore it is critical for the bridge circuit design to automatically compensate for temperature fluctuations (which could occur in a wide variety of applications).</w:t>
            </w:r>
          </w:p>
          <w:p w14:paraId="0727AF2A" w14:textId="77777777" w:rsidR="00EB6C2C" w:rsidRDefault="00EB6C2C" w:rsidP="00EB6C2C">
            <w:pPr>
              <w:keepNext/>
              <w:keepLines/>
              <w:rPr>
                <w:color w:val="000000"/>
              </w:rPr>
            </w:pPr>
          </w:p>
          <w:p w14:paraId="1877867F" w14:textId="77777777" w:rsidR="00EB6C2C" w:rsidRDefault="00EB6C2C" w:rsidP="00EB6C2C">
            <w:pPr>
              <w:keepNext/>
              <w:keepLines/>
            </w:pPr>
            <w:r>
              <w:rPr>
                <w:color w:val="000000"/>
              </w:rPr>
              <w:t>To re-cap, one can now see from the resistance equation</w:t>
            </w:r>
            <w:proofErr w:type="gramStart"/>
            <w:r>
              <w:rPr>
                <w:color w:val="000000"/>
              </w:rPr>
              <w:t xml:space="preserve">,  </w:t>
            </w:r>
            <m:oMath>
              <m:r>
                <w:rPr>
                  <w:rFonts w:ascii="Cambria Math" w:hAnsi="Cambria Math"/>
                  <w:color w:val="000000"/>
                </w:rPr>
                <m:t>R</m:t>
              </m:r>
              <w:proofErr w:type="gramEnd"/>
              <m:r>
                <w:rPr>
                  <w:rFonts w:ascii="Cambria Math" w:hAnsi="Cambria Math"/>
                  <w:color w:val="000000"/>
                </w:rPr>
                <m:t>=ρ</m:t>
              </m:r>
              <m:f>
                <m:fPr>
                  <m:ctrlPr>
                    <w:rPr>
                      <w:rFonts w:ascii="Cambria Math" w:hAnsi="Cambria Math"/>
                      <w:i/>
                      <w:color w:val="000000"/>
                    </w:rPr>
                  </m:ctrlPr>
                </m:fPr>
                <m:num>
                  <m:r>
                    <w:rPr>
                      <w:rFonts w:ascii="Cambria Math" w:hAnsi="Cambria Math"/>
                      <w:color w:val="000000"/>
                    </w:rPr>
                    <m:t>L</m:t>
                  </m:r>
                </m:num>
                <m:den>
                  <m:r>
                    <w:rPr>
                      <w:rFonts w:ascii="Cambria Math" w:hAnsi="Cambria Math"/>
                      <w:color w:val="000000"/>
                    </w:rPr>
                    <m:t>A</m:t>
                  </m:r>
                </m:den>
              </m:f>
            </m:oMath>
            <w:r>
              <w:rPr>
                <w:color w:val="000000"/>
              </w:rPr>
              <w:t xml:space="preserve"> , t</w:t>
            </w:r>
            <w:r>
              <w:t>hat as a conductor stretches, the length increases as the cross-sectional area simultaneously decreases resulting in the L/A ratio in the equation to increase.</w:t>
            </w:r>
          </w:p>
          <w:p w14:paraId="3C6F7E5E" w14:textId="77777777" w:rsidR="00EB6C2C" w:rsidRDefault="00EB6C2C" w:rsidP="00EB6C2C">
            <w:pPr>
              <w:keepNext/>
              <w:keepLines/>
            </w:pPr>
          </w:p>
          <w:p w14:paraId="1C4FB9E3" w14:textId="77777777" w:rsidR="00EB6C2C" w:rsidRPr="00354739" w:rsidRDefault="00EB6C2C" w:rsidP="00EB6C2C">
            <w:pPr>
              <w:keepNext/>
              <w:keepLines/>
            </w:pPr>
          </w:p>
        </w:tc>
      </w:tr>
    </w:tbl>
    <w:p w14:paraId="08D6BBD6" w14:textId="77777777" w:rsidR="00A6192B" w:rsidRDefault="00A6192B">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A6192B" w:rsidRPr="00354739" w14:paraId="588D5E06" w14:textId="77777777" w:rsidTr="001F5DA6">
        <w:tc>
          <w:tcPr>
            <w:tcW w:w="9540" w:type="dxa"/>
          </w:tcPr>
          <w:p w14:paraId="30F0BC16" w14:textId="77777777" w:rsidR="00A6192B" w:rsidRDefault="00A6192B" w:rsidP="00A6192B">
            <w:pPr>
              <w:keepNext/>
              <w:keepLines/>
              <w:rPr>
                <w:b/>
                <w:i/>
              </w:rPr>
            </w:pPr>
            <w:r w:rsidRPr="00CE5747">
              <w:rPr>
                <w:b/>
                <w:i/>
              </w:rPr>
              <w:lastRenderedPageBreak/>
              <w:t>What is Graphene?</w:t>
            </w:r>
          </w:p>
          <w:p w14:paraId="1E6C6C70" w14:textId="77777777" w:rsidR="00A6192B" w:rsidRPr="004427E9" w:rsidRDefault="00A6192B" w:rsidP="00A6192B">
            <w:pPr>
              <w:keepNext/>
              <w:keepLines/>
              <w:rPr>
                <w:b/>
                <w:i/>
              </w:rPr>
            </w:pPr>
          </w:p>
          <w:p w14:paraId="4088D35D" w14:textId="77777777" w:rsidR="00A6192B" w:rsidRDefault="00046BA2" w:rsidP="00A6192B">
            <w:pPr>
              <w:pStyle w:val="CommentText"/>
              <w:rPr>
                <w:sz w:val="24"/>
                <w:szCs w:val="24"/>
              </w:rPr>
            </w:pPr>
            <w:r>
              <w:rPr>
                <w:sz w:val="24"/>
              </w:rPr>
              <w:t xml:space="preserve">In this activity you will be using graphite to construct the electronic circuit.  </w:t>
            </w:r>
            <w:r>
              <w:rPr>
                <w:sz w:val="24"/>
                <w:szCs w:val="24"/>
              </w:rPr>
              <w:t>Graphite consists of stacks of graphene sheets.  So what is graphene?  Graphene is a material formed when c</w:t>
            </w:r>
            <w:r w:rsidR="00A6192B" w:rsidRPr="00C20B0E">
              <w:rPr>
                <w:sz w:val="24"/>
              </w:rPr>
              <w:t>arbon atoms arrange in sheets</w:t>
            </w:r>
            <w:r>
              <w:rPr>
                <w:sz w:val="24"/>
              </w:rPr>
              <w:t>.</w:t>
            </w:r>
            <w:r w:rsidR="00A6192B" w:rsidRPr="00C20B0E">
              <w:rPr>
                <w:sz w:val="24"/>
              </w:rPr>
              <w:t xml:space="preserve"> </w:t>
            </w:r>
            <w:r>
              <w:rPr>
                <w:sz w:val="24"/>
              </w:rPr>
              <w:t xml:space="preserve"> </w:t>
            </w:r>
            <w:r w:rsidR="00A6192B" w:rsidRPr="00F33C12">
              <w:rPr>
                <w:sz w:val="24"/>
                <w:szCs w:val="24"/>
              </w:rPr>
              <w:t xml:space="preserve">Graphene </w:t>
            </w:r>
            <w:r w:rsidR="00A6192B">
              <w:rPr>
                <w:sz w:val="24"/>
                <w:szCs w:val="24"/>
              </w:rPr>
              <w:t xml:space="preserve">is </w:t>
            </w:r>
            <w:r w:rsidR="00A6192B" w:rsidRPr="00F33C12">
              <w:rPr>
                <w:sz w:val="24"/>
                <w:szCs w:val="24"/>
              </w:rPr>
              <w:t>a one-atom-thick planar sheet of carbon atoms densely packed in a honeycomb crystal lattice</w:t>
            </w:r>
            <w:r w:rsidR="00A6192B">
              <w:rPr>
                <w:sz w:val="24"/>
                <w:szCs w:val="24"/>
              </w:rPr>
              <w:t xml:space="preserve"> </w:t>
            </w:r>
            <w:r w:rsidR="00A6192B" w:rsidRPr="00DB141F">
              <w:rPr>
                <w:i/>
                <w:sz w:val="24"/>
                <w:szCs w:val="24"/>
              </w:rPr>
              <w:t>(as shown in the graphic below)</w:t>
            </w:r>
            <w:r w:rsidR="00A6192B">
              <w:rPr>
                <w:sz w:val="24"/>
                <w:szCs w:val="24"/>
              </w:rPr>
              <w:t xml:space="preserve">.  Graphene is also used as the structural element for fullerenes such as carbon nanotubes and </w:t>
            </w:r>
            <w:proofErr w:type="spellStart"/>
            <w:r w:rsidR="00A6192B">
              <w:rPr>
                <w:sz w:val="24"/>
                <w:szCs w:val="24"/>
              </w:rPr>
              <w:t>buckyballs</w:t>
            </w:r>
            <w:proofErr w:type="spellEnd"/>
            <w:r w:rsidR="00A6192B">
              <w:rPr>
                <w:sz w:val="24"/>
                <w:szCs w:val="24"/>
              </w:rPr>
              <w:t xml:space="preserve">.  </w:t>
            </w:r>
            <w:r>
              <w:rPr>
                <w:sz w:val="24"/>
                <w:szCs w:val="24"/>
              </w:rPr>
              <w:t>In this activity, t</w:t>
            </w:r>
            <w:r w:rsidR="00A6192B">
              <w:rPr>
                <w:sz w:val="24"/>
                <w:szCs w:val="24"/>
              </w:rPr>
              <w:t>he mixture of graphite</w:t>
            </w:r>
            <w:r>
              <w:rPr>
                <w:sz w:val="24"/>
                <w:szCs w:val="24"/>
              </w:rPr>
              <w:t xml:space="preserve"> (pencil lead)</w:t>
            </w:r>
            <w:r w:rsidR="00A6192B">
              <w:rPr>
                <w:sz w:val="24"/>
                <w:szCs w:val="24"/>
              </w:rPr>
              <w:t xml:space="preserve"> and rubber cement used </w:t>
            </w:r>
            <w:r>
              <w:rPr>
                <w:sz w:val="24"/>
                <w:szCs w:val="24"/>
              </w:rPr>
              <w:t>to construct the Wheatstone bridge</w:t>
            </w:r>
            <w:r w:rsidR="00A6192B">
              <w:rPr>
                <w:sz w:val="24"/>
                <w:szCs w:val="24"/>
              </w:rPr>
              <w:t xml:space="preserve"> contains sheets of graphene.  These sheets are thought to slide on top of each other as the material stretches while still maintaining contact.</w:t>
            </w:r>
            <w:r>
              <w:rPr>
                <w:sz w:val="24"/>
                <w:szCs w:val="24"/>
              </w:rPr>
              <w:t xml:space="preserve">  You should see the effect of this when you apply pressure to your pressure sensor model diaphragm.  </w:t>
            </w:r>
          </w:p>
          <w:p w14:paraId="5C2165FC" w14:textId="77777777" w:rsidR="00A6192B" w:rsidRDefault="00A6192B" w:rsidP="00A6192B">
            <w:pPr>
              <w:keepNext/>
              <w:keepLines/>
              <w:rPr>
                <w:color w:val="000000"/>
              </w:rPr>
            </w:pPr>
          </w:p>
          <w:p w14:paraId="08524E2A" w14:textId="77777777" w:rsidR="00A6192B" w:rsidRDefault="00B40D3A" w:rsidP="00A6192B">
            <w:pPr>
              <w:keepNext/>
              <w:keepLines/>
              <w:rPr>
                <w:color w:val="000000"/>
              </w:rPr>
            </w:pPr>
            <w:r>
              <w:rPr>
                <w:noProof/>
              </w:rPr>
              <mc:AlternateContent>
                <mc:Choice Requires="wps">
                  <w:drawing>
                    <wp:anchor distT="0" distB="0" distL="114300" distR="114300" simplePos="0" relativeHeight="251678208" behindDoc="0" locked="0" layoutInCell="1" allowOverlap="1" wp14:anchorId="1725085C" wp14:editId="02BE79CF">
                      <wp:simplePos x="0" y="0"/>
                      <wp:positionH relativeFrom="column">
                        <wp:posOffset>3133725</wp:posOffset>
                      </wp:positionH>
                      <wp:positionV relativeFrom="paragraph">
                        <wp:posOffset>1515110</wp:posOffset>
                      </wp:positionV>
                      <wp:extent cx="2404745" cy="617220"/>
                      <wp:effectExtent l="0" t="635" r="0" b="1270"/>
                      <wp:wrapNone/>
                      <wp:docPr id="2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4745"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4CADB1" w14:textId="77777777" w:rsidR="000D5364" w:rsidRDefault="000D5364" w:rsidP="00A6192B">
                                  <w:pPr>
                                    <w:rPr>
                                      <w:i/>
                                    </w:rPr>
                                  </w:pPr>
                                  <w:r w:rsidRPr="009A1AB9">
                                    <w:rPr>
                                      <w:i/>
                                    </w:rPr>
                                    <w:t xml:space="preserve">Graphene Sheet </w:t>
                                  </w:r>
                                </w:p>
                                <w:p w14:paraId="02B047FB" w14:textId="77777777" w:rsidR="000D5364" w:rsidRPr="009A1AB9" w:rsidRDefault="000D5364" w:rsidP="00A6192B">
                                  <w:pPr>
                                    <w:rPr>
                                      <w:i/>
                                    </w:rPr>
                                  </w:pPr>
                                  <w:r w:rsidRPr="009A1AB9">
                                    <w:rPr>
                                      <w:i/>
                                    </w:rPr>
                                    <w:t>Graphite is composed of several stacked sheets of graphene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0" o:spid="_x0000_s1028" type="#_x0000_t202" style="position:absolute;margin-left:246.75pt;margin-top:119.3pt;width:189.35pt;height:48.6pt;z-index:2516782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" filled="f" stroked="f">
                      <v:textbox style="mso-fit-shape-to-text:t">
                        <w:txbxContent>
                          <w:p w:rsidR="000D5364" w:rsidRDefault="000D5364" w:rsidP="00A6192B">
                            <w:pPr>
                              <w:rPr>
                                <w:i/>
                              </w:rPr>
                            </w:pPr>
                            <w:r w:rsidRPr="009A1AB9">
                              <w:rPr>
                                <w:i/>
                              </w:rPr>
                              <w:t xml:space="preserve">Graphene Sheet </w:t>
                            </w:r>
                          </w:p>
                          <w:p w:rsidR="000D5364" w:rsidRPr="009A1AB9" w:rsidRDefault="000D5364" w:rsidP="00A6192B">
                            <w:pPr>
                              <w:rPr>
                                <w:i/>
                              </w:rPr>
                            </w:pPr>
                            <w:r w:rsidRPr="009A1AB9">
                              <w:rPr>
                                <w:i/>
                              </w:rPr>
                              <w:t>Graphite is composed of several stacked sheets of graphene</w:t>
                            </w:r>
                          </w:p>
                        </w:txbxContent>
                      </v:textbox>
                    </v:shape>
                  </w:pict>
                </mc:Fallback>
              </mc:AlternateContent>
            </w:r>
            <w:r w:rsidR="00A6192B">
              <w:rPr>
                <w:noProof/>
              </w:rPr>
              <w:drawing>
                <wp:inline distT="0" distB="0" distL="0" distR="0" wp14:anchorId="60539925" wp14:editId="0226FAF6">
                  <wp:extent cx="3021120" cy="2266000"/>
                  <wp:effectExtent l="19050" t="0" r="7830" b="0"/>
                  <wp:docPr id="8" name="Picture 34" descr="Graphene_Te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ene_Test2.jpg"/>
                          <pic:cNvPicPr/>
                        </pic:nvPicPr>
                        <pic:blipFill>
                          <a:blip r:embed="rId16" cstate="print"/>
                          <a:stretch>
                            <a:fillRect/>
                          </a:stretch>
                        </pic:blipFill>
                        <pic:spPr>
                          <a:xfrm>
                            <a:off x="0" y="0"/>
                            <a:ext cx="3021089" cy="2265977"/>
                          </a:xfrm>
                          <a:prstGeom prst="rect">
                            <a:avLst/>
                          </a:prstGeom>
                        </pic:spPr>
                      </pic:pic>
                    </a:graphicData>
                  </a:graphic>
                </wp:inline>
              </w:drawing>
            </w:r>
          </w:p>
        </w:tc>
      </w:tr>
    </w:tbl>
    <w:p w14:paraId="425CF1EF" w14:textId="77777777" w:rsidR="002B07B9" w:rsidRDefault="002B07B9">
      <w:bookmarkStart w:id="3" w:name="App_bioMEM_AC50_dldl77"/>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CA0F64" w:rsidRPr="00354739" w14:paraId="3B0D9C6A" w14:textId="77777777" w:rsidTr="001F5DA6">
        <w:trPr>
          <w:cantSplit/>
          <w:trHeight w:val="576"/>
        </w:trPr>
        <w:tc>
          <w:tcPr>
            <w:tcW w:w="9540" w:type="dxa"/>
            <w:vAlign w:val="bottom"/>
          </w:tcPr>
          <w:p w14:paraId="02BA2AEE" w14:textId="77777777" w:rsidR="00CA0F64" w:rsidRPr="00354739" w:rsidRDefault="00CA0F64" w:rsidP="00CA6ED1">
            <w:pPr>
              <w:pStyle w:val="lvl1Text"/>
              <w:rPr>
                <w:sz w:val="24"/>
                <w:szCs w:val="24"/>
              </w:rPr>
            </w:pPr>
            <w:r w:rsidRPr="00354739">
              <w:rPr>
                <w:sz w:val="24"/>
                <w:szCs w:val="24"/>
              </w:rPr>
              <w:lastRenderedPageBreak/>
              <w:t>Activity Objectives and Outcomes</w:t>
            </w:r>
          </w:p>
        </w:tc>
      </w:tr>
      <w:tr w:rsidR="00CA0F64" w:rsidRPr="00354739" w14:paraId="33DDA5B5" w14:textId="77777777" w:rsidTr="001F5DA6">
        <w:tc>
          <w:tcPr>
            <w:tcW w:w="9540" w:type="dxa"/>
          </w:tcPr>
          <w:p w14:paraId="143671F1" w14:textId="77777777" w:rsidR="00CA0F64" w:rsidRPr="00354739" w:rsidRDefault="00CA0F64" w:rsidP="00101042">
            <w:pPr>
              <w:keepNext/>
              <w:keepLines/>
              <w:rPr>
                <w:u w:val="single"/>
              </w:rPr>
            </w:pPr>
          </w:p>
          <w:p w14:paraId="07BDF675" w14:textId="77777777" w:rsidR="00CA0F64" w:rsidRPr="00354739" w:rsidRDefault="00CA0F64" w:rsidP="00101042">
            <w:pPr>
              <w:keepNext/>
              <w:keepLines/>
              <w:rPr>
                <w:u w:val="single"/>
              </w:rPr>
            </w:pPr>
            <w:r w:rsidRPr="00354739">
              <w:rPr>
                <w:u w:val="single"/>
              </w:rPr>
              <w:t>Activity Objectives</w:t>
            </w:r>
          </w:p>
          <w:p w14:paraId="1DA49A0F" w14:textId="77777777" w:rsidR="006554E7" w:rsidRPr="00354739" w:rsidRDefault="00FB40A3" w:rsidP="00CC7FFB">
            <w:pPr>
              <w:keepNext/>
              <w:keepLines/>
              <w:numPr>
                <w:ilvl w:val="0"/>
                <w:numId w:val="16"/>
              </w:numPr>
            </w:pPr>
            <w:r>
              <w:t>Explain</w:t>
            </w:r>
            <w:r w:rsidR="00CC7FFB" w:rsidRPr="00354739">
              <w:t xml:space="preserve"> how a change in length</w:t>
            </w:r>
            <w:r w:rsidR="005A1898">
              <w:t xml:space="preserve"> and cross-sectional area</w:t>
            </w:r>
            <w:r w:rsidR="00CC7FFB" w:rsidRPr="00354739">
              <w:t xml:space="preserve"> affects a material's resistance</w:t>
            </w:r>
            <w:r w:rsidR="00B92147">
              <w:t>.</w:t>
            </w:r>
          </w:p>
          <w:p w14:paraId="4EB6E3BA" w14:textId="77777777" w:rsidR="00CC7FFB" w:rsidRPr="00354739" w:rsidRDefault="005A1898" w:rsidP="00CC7FFB">
            <w:pPr>
              <w:keepNext/>
              <w:keepLines/>
              <w:numPr>
                <w:ilvl w:val="0"/>
                <w:numId w:val="16"/>
              </w:numPr>
            </w:pPr>
            <w:r>
              <w:t xml:space="preserve">Using your </w:t>
            </w:r>
            <w:r w:rsidR="004C08FC">
              <w:t>micro</w:t>
            </w:r>
            <w:r>
              <w:t>pressure sensor model</w:t>
            </w:r>
            <w:r w:rsidR="00CC7FFB" w:rsidRPr="00354739">
              <w:t xml:space="preserve">, </w:t>
            </w:r>
            <w:r>
              <w:t>demonstrate</w:t>
            </w:r>
            <w:r w:rsidR="00FB40A3">
              <w:t xml:space="preserve"> and explain</w:t>
            </w:r>
            <w:r w:rsidR="00CC7FFB" w:rsidRPr="00354739">
              <w:t xml:space="preserve"> how </w:t>
            </w:r>
            <w:r>
              <w:t>pressure</w:t>
            </w:r>
            <w:r w:rsidR="00CC7FFB" w:rsidRPr="00354739">
              <w:t xml:space="preserve"> affects the resistance and </w:t>
            </w:r>
            <w:r w:rsidR="00B92147">
              <w:t xml:space="preserve">output </w:t>
            </w:r>
            <w:r w:rsidR="00CC7FFB" w:rsidRPr="00354739">
              <w:t xml:space="preserve">voltage of </w:t>
            </w:r>
            <w:r w:rsidR="00FB40A3">
              <w:t>a Wheatstone</w:t>
            </w:r>
            <w:r w:rsidR="00CC7FFB" w:rsidRPr="00354739">
              <w:t xml:space="preserve"> bridge</w:t>
            </w:r>
            <w:r w:rsidR="00FB40A3">
              <w:t xml:space="preserve"> sensing</w:t>
            </w:r>
            <w:r w:rsidR="00CC7FFB" w:rsidRPr="00354739">
              <w:t xml:space="preserve"> circuit.</w:t>
            </w:r>
          </w:p>
          <w:p w14:paraId="594B2BD6" w14:textId="77777777" w:rsidR="00CA0F64" w:rsidRPr="00354739" w:rsidRDefault="00CA0F64" w:rsidP="003D0AD3">
            <w:pPr>
              <w:pStyle w:val="CommentText"/>
              <w:rPr>
                <w:szCs w:val="24"/>
              </w:rPr>
            </w:pPr>
          </w:p>
        </w:tc>
      </w:tr>
      <w:tr w:rsidR="003D0AD3" w:rsidRPr="00354739" w14:paraId="2A6CBD61" w14:textId="77777777" w:rsidTr="001F5DA6">
        <w:tc>
          <w:tcPr>
            <w:tcW w:w="9540" w:type="dxa"/>
          </w:tcPr>
          <w:p w14:paraId="592AD8FC" w14:textId="77777777" w:rsidR="003D0AD3" w:rsidRPr="00354739" w:rsidRDefault="003D0AD3" w:rsidP="003D0AD3">
            <w:pPr>
              <w:keepNext/>
              <w:keepLines/>
              <w:rPr>
                <w:u w:val="single"/>
              </w:rPr>
            </w:pPr>
            <w:r w:rsidRPr="00354739">
              <w:rPr>
                <w:u w:val="single"/>
              </w:rPr>
              <w:t>Activity Outcomes</w:t>
            </w:r>
          </w:p>
          <w:p w14:paraId="5BD31948" w14:textId="77777777" w:rsidR="003D0AD3" w:rsidRDefault="003D0AD3" w:rsidP="003D0AD3">
            <w:pPr>
              <w:pStyle w:val="CommentText"/>
              <w:rPr>
                <w:sz w:val="24"/>
                <w:szCs w:val="24"/>
              </w:rPr>
            </w:pPr>
          </w:p>
          <w:p w14:paraId="4C7DC1E9" w14:textId="77777777" w:rsidR="004C08FC" w:rsidRDefault="003D0AD3" w:rsidP="003D0AD3">
            <w:pPr>
              <w:pStyle w:val="CommentText"/>
              <w:rPr>
                <w:sz w:val="24"/>
                <w:szCs w:val="24"/>
              </w:rPr>
            </w:pPr>
            <w:r w:rsidRPr="00354739">
              <w:rPr>
                <w:sz w:val="24"/>
                <w:szCs w:val="24"/>
              </w:rPr>
              <w:t xml:space="preserve">In this activity you construct a </w:t>
            </w:r>
            <w:r w:rsidR="000A281A">
              <w:rPr>
                <w:sz w:val="24"/>
                <w:szCs w:val="24"/>
              </w:rPr>
              <w:t>macro-size</w:t>
            </w:r>
            <w:r w:rsidR="004C08FC">
              <w:rPr>
                <w:sz w:val="24"/>
                <w:szCs w:val="24"/>
              </w:rPr>
              <w:t>d model of a micro</w:t>
            </w:r>
            <w:r w:rsidR="000A281A">
              <w:rPr>
                <w:sz w:val="24"/>
                <w:szCs w:val="24"/>
              </w:rPr>
              <w:t xml:space="preserve">pressure sensor with a </w:t>
            </w:r>
            <w:r w:rsidRPr="00354739">
              <w:rPr>
                <w:sz w:val="24"/>
                <w:szCs w:val="24"/>
              </w:rPr>
              <w:t xml:space="preserve">Wheatstone </w:t>
            </w:r>
            <w:r w:rsidR="000A281A">
              <w:rPr>
                <w:sz w:val="24"/>
                <w:szCs w:val="24"/>
              </w:rPr>
              <w:t>b</w:t>
            </w:r>
            <w:r w:rsidRPr="00354739">
              <w:rPr>
                <w:sz w:val="24"/>
                <w:szCs w:val="24"/>
              </w:rPr>
              <w:t>ridge</w:t>
            </w:r>
            <w:r w:rsidR="000A281A">
              <w:rPr>
                <w:sz w:val="24"/>
                <w:szCs w:val="24"/>
              </w:rPr>
              <w:t xml:space="preserve"> sensing circuit</w:t>
            </w:r>
            <w:r w:rsidRPr="00354739">
              <w:rPr>
                <w:sz w:val="24"/>
                <w:szCs w:val="24"/>
              </w:rPr>
              <w:t xml:space="preserve"> on a flexible diaphragm.  </w:t>
            </w:r>
            <w:r w:rsidR="004C08FC">
              <w:rPr>
                <w:sz w:val="24"/>
                <w:szCs w:val="24"/>
              </w:rPr>
              <w:t>Once constructed, you test the operation of the sensor and then create a calibration curve that represents your models response to pressure changes.</w:t>
            </w:r>
          </w:p>
          <w:p w14:paraId="0F84F0EC" w14:textId="77777777" w:rsidR="004C08FC" w:rsidRDefault="004C08FC" w:rsidP="003D0AD3">
            <w:pPr>
              <w:pStyle w:val="CommentText"/>
              <w:rPr>
                <w:sz w:val="24"/>
                <w:szCs w:val="24"/>
              </w:rPr>
            </w:pPr>
          </w:p>
          <w:p w14:paraId="7A1B4913" w14:textId="77777777" w:rsidR="003D0AD3" w:rsidRPr="00354739" w:rsidRDefault="003D0AD3" w:rsidP="003D0AD3">
            <w:pPr>
              <w:pStyle w:val="CommentText"/>
              <w:rPr>
                <w:sz w:val="24"/>
                <w:szCs w:val="24"/>
              </w:rPr>
            </w:pPr>
            <w:r w:rsidRPr="00354739">
              <w:rPr>
                <w:sz w:val="24"/>
                <w:szCs w:val="24"/>
              </w:rPr>
              <w:t>Upon completion of this activity, you should be able to answer the following questions:</w:t>
            </w:r>
          </w:p>
          <w:p w14:paraId="03CF58B7" w14:textId="77777777" w:rsidR="003D0AD3" w:rsidRPr="00354739" w:rsidRDefault="003D0AD3" w:rsidP="003D0AD3">
            <w:pPr>
              <w:pStyle w:val="CommentText"/>
              <w:numPr>
                <w:ilvl w:val="0"/>
                <w:numId w:val="17"/>
              </w:numPr>
              <w:rPr>
                <w:sz w:val="24"/>
                <w:szCs w:val="24"/>
              </w:rPr>
            </w:pPr>
            <w:r w:rsidRPr="00354739">
              <w:rPr>
                <w:sz w:val="24"/>
                <w:szCs w:val="24"/>
              </w:rPr>
              <w:t>How does the length of a conductive material affect its resistance?</w:t>
            </w:r>
          </w:p>
          <w:p w14:paraId="448B0CDE" w14:textId="77777777" w:rsidR="003D0AD3" w:rsidRPr="00354739" w:rsidRDefault="003D0AD3" w:rsidP="003D0AD3">
            <w:pPr>
              <w:pStyle w:val="CommentText"/>
              <w:numPr>
                <w:ilvl w:val="0"/>
                <w:numId w:val="17"/>
              </w:numPr>
              <w:rPr>
                <w:sz w:val="24"/>
                <w:szCs w:val="24"/>
              </w:rPr>
            </w:pPr>
            <w:r w:rsidRPr="00354739">
              <w:rPr>
                <w:sz w:val="24"/>
                <w:szCs w:val="24"/>
              </w:rPr>
              <w:t xml:space="preserve">What is </w:t>
            </w:r>
            <w:r w:rsidR="00D45061">
              <w:rPr>
                <w:sz w:val="24"/>
                <w:szCs w:val="24"/>
              </w:rPr>
              <w:t xml:space="preserve">meant when </w:t>
            </w:r>
            <w:r w:rsidRPr="00354739">
              <w:rPr>
                <w:sz w:val="24"/>
                <w:szCs w:val="24"/>
              </w:rPr>
              <w:t xml:space="preserve">a </w:t>
            </w:r>
            <w:r w:rsidR="00D45061">
              <w:rPr>
                <w:sz w:val="24"/>
                <w:szCs w:val="24"/>
              </w:rPr>
              <w:t>Wheatstone bridge is balanced</w:t>
            </w:r>
            <w:r w:rsidRPr="00354739">
              <w:rPr>
                <w:sz w:val="24"/>
                <w:szCs w:val="24"/>
              </w:rPr>
              <w:t>?</w:t>
            </w:r>
          </w:p>
          <w:p w14:paraId="257976D1" w14:textId="77777777" w:rsidR="003D0AD3" w:rsidRPr="00354739" w:rsidRDefault="003D0AD3" w:rsidP="003D0AD3">
            <w:pPr>
              <w:pStyle w:val="CommentText"/>
              <w:numPr>
                <w:ilvl w:val="0"/>
                <w:numId w:val="17"/>
              </w:numPr>
              <w:rPr>
                <w:sz w:val="24"/>
                <w:szCs w:val="24"/>
              </w:rPr>
            </w:pPr>
            <w:r w:rsidRPr="00354739">
              <w:rPr>
                <w:sz w:val="24"/>
                <w:szCs w:val="24"/>
              </w:rPr>
              <w:t xml:space="preserve">What are some applications </w:t>
            </w:r>
            <w:r w:rsidR="004C08FC">
              <w:rPr>
                <w:sz w:val="24"/>
                <w:szCs w:val="24"/>
              </w:rPr>
              <w:t xml:space="preserve">of </w:t>
            </w:r>
            <w:r w:rsidR="00FB40A3">
              <w:rPr>
                <w:sz w:val="24"/>
                <w:szCs w:val="24"/>
              </w:rPr>
              <w:t>pressure sensors</w:t>
            </w:r>
            <w:r w:rsidRPr="00354739">
              <w:rPr>
                <w:sz w:val="24"/>
                <w:szCs w:val="24"/>
              </w:rPr>
              <w:t xml:space="preserve"> in microsystems technology?</w:t>
            </w:r>
          </w:p>
          <w:p w14:paraId="3FD0056B" w14:textId="77777777" w:rsidR="003D0AD3" w:rsidRPr="003D0AD3" w:rsidRDefault="003D0AD3" w:rsidP="00632B3A">
            <w:pPr>
              <w:pStyle w:val="CommentText"/>
              <w:numPr>
                <w:ilvl w:val="0"/>
                <w:numId w:val="17"/>
              </w:numPr>
              <w:rPr>
                <w:sz w:val="24"/>
                <w:szCs w:val="24"/>
              </w:rPr>
            </w:pPr>
            <w:r w:rsidRPr="00354739">
              <w:rPr>
                <w:sz w:val="24"/>
                <w:szCs w:val="24"/>
              </w:rPr>
              <w:t xml:space="preserve">What are the advantages and disadvantages of using </w:t>
            </w:r>
            <w:r w:rsidR="00632B3A">
              <w:rPr>
                <w:sz w:val="24"/>
                <w:szCs w:val="24"/>
              </w:rPr>
              <w:t>a Wheatstone bridge sensing circuit</w:t>
            </w:r>
            <w:r w:rsidRPr="00354739">
              <w:rPr>
                <w:sz w:val="24"/>
                <w:szCs w:val="24"/>
              </w:rPr>
              <w:t xml:space="preserve"> in the micro and </w:t>
            </w:r>
            <w:proofErr w:type="spellStart"/>
            <w:r w:rsidRPr="00354739">
              <w:rPr>
                <w:sz w:val="24"/>
                <w:szCs w:val="24"/>
              </w:rPr>
              <w:t>nano</w:t>
            </w:r>
            <w:proofErr w:type="spellEnd"/>
            <w:r w:rsidRPr="00354739">
              <w:rPr>
                <w:sz w:val="24"/>
                <w:szCs w:val="24"/>
              </w:rPr>
              <w:t>-scales?</w:t>
            </w:r>
          </w:p>
        </w:tc>
      </w:tr>
      <w:tr w:rsidR="00CA0F64" w:rsidRPr="00354739" w14:paraId="4F33B36D" w14:textId="77777777" w:rsidTr="001F5DA6">
        <w:trPr>
          <w:cantSplit/>
          <w:trHeight w:val="576"/>
        </w:trPr>
        <w:tc>
          <w:tcPr>
            <w:tcW w:w="9540" w:type="dxa"/>
            <w:vAlign w:val="bottom"/>
          </w:tcPr>
          <w:p w14:paraId="28A9EE1C" w14:textId="77777777" w:rsidR="00632B3A" w:rsidRDefault="00632B3A" w:rsidP="00CA6ED1">
            <w:pPr>
              <w:pStyle w:val="lvl1Text"/>
              <w:rPr>
                <w:sz w:val="24"/>
                <w:szCs w:val="24"/>
              </w:rPr>
            </w:pPr>
          </w:p>
          <w:p w14:paraId="1A2060AC" w14:textId="77777777" w:rsidR="00CA0F64" w:rsidRPr="00354739" w:rsidRDefault="00CA0F64" w:rsidP="00CA6ED1">
            <w:pPr>
              <w:pStyle w:val="lvl1Text"/>
              <w:rPr>
                <w:sz w:val="24"/>
                <w:szCs w:val="24"/>
              </w:rPr>
            </w:pPr>
            <w:r w:rsidRPr="00354739">
              <w:rPr>
                <w:sz w:val="24"/>
                <w:szCs w:val="24"/>
              </w:rPr>
              <w:t>Resources</w:t>
            </w:r>
          </w:p>
          <w:p w14:paraId="6729584F" w14:textId="77777777" w:rsidR="00D45061" w:rsidRDefault="00D01EF8" w:rsidP="00CA0F64">
            <w:pPr>
              <w:keepNext/>
              <w:keepLines/>
            </w:pPr>
            <w:r w:rsidRPr="00354739">
              <w:t xml:space="preserve">SCME </w:t>
            </w:r>
            <w:r w:rsidR="00922937">
              <w:t>Micro Pressure Sensor</w:t>
            </w:r>
            <w:r w:rsidR="00302393">
              <w:t>s &amp; The Wheatstone Bridge</w:t>
            </w:r>
            <w:r w:rsidR="00922937">
              <w:t xml:space="preserve"> </w:t>
            </w:r>
            <w:r w:rsidRPr="00354739">
              <w:t>Learning Module</w:t>
            </w:r>
          </w:p>
          <w:p w14:paraId="382DC6E3" w14:textId="77777777" w:rsidR="009C0774" w:rsidRDefault="009C0774" w:rsidP="00FB40A3">
            <w:pPr>
              <w:keepNext/>
              <w:keepLines/>
            </w:pPr>
          </w:p>
        </w:tc>
      </w:tr>
      <w:tr w:rsidR="00CA0F64" w:rsidRPr="00354739" w14:paraId="08FA2DE0" w14:textId="77777777" w:rsidTr="001F5DA6">
        <w:trPr>
          <w:cantSplit/>
          <w:trHeight w:val="576"/>
        </w:trPr>
        <w:tc>
          <w:tcPr>
            <w:tcW w:w="9540" w:type="dxa"/>
            <w:vAlign w:val="bottom"/>
          </w:tcPr>
          <w:p w14:paraId="0D7748F3" w14:textId="77777777" w:rsidR="00CA0F64" w:rsidRPr="00354739" w:rsidRDefault="00CA0F64" w:rsidP="00CA6ED1">
            <w:pPr>
              <w:pStyle w:val="lvl1Text"/>
              <w:rPr>
                <w:sz w:val="24"/>
                <w:szCs w:val="24"/>
              </w:rPr>
            </w:pPr>
            <w:r w:rsidRPr="00354739">
              <w:rPr>
                <w:sz w:val="24"/>
                <w:szCs w:val="24"/>
              </w:rPr>
              <w:t>Team</w:t>
            </w:r>
            <w:r w:rsidR="004427E9">
              <w:rPr>
                <w:sz w:val="24"/>
                <w:szCs w:val="24"/>
              </w:rPr>
              <w:t>work</w:t>
            </w:r>
          </w:p>
          <w:p w14:paraId="3436386B" w14:textId="77777777" w:rsidR="00CA0F64" w:rsidRPr="00354739" w:rsidRDefault="00D01EF8" w:rsidP="00CA0F64">
            <w:pPr>
              <w:pStyle w:val="lvl1Text"/>
              <w:rPr>
                <w:b w:val="0"/>
                <w:sz w:val="24"/>
                <w:szCs w:val="24"/>
              </w:rPr>
            </w:pPr>
            <w:r w:rsidRPr="00354739">
              <w:rPr>
                <w:b w:val="0"/>
                <w:sz w:val="24"/>
                <w:szCs w:val="24"/>
              </w:rPr>
              <w:t xml:space="preserve">Working with </w:t>
            </w:r>
            <w:r w:rsidR="00FB40A3">
              <w:rPr>
                <w:b w:val="0"/>
                <w:sz w:val="24"/>
                <w:szCs w:val="24"/>
              </w:rPr>
              <w:t>one to two other</w:t>
            </w:r>
            <w:r w:rsidRPr="00354739">
              <w:rPr>
                <w:b w:val="0"/>
                <w:sz w:val="24"/>
                <w:szCs w:val="24"/>
              </w:rPr>
              <w:t xml:space="preserve"> participant</w:t>
            </w:r>
            <w:r w:rsidR="00FB40A3">
              <w:rPr>
                <w:b w:val="0"/>
                <w:sz w:val="24"/>
                <w:szCs w:val="24"/>
              </w:rPr>
              <w:t>s</w:t>
            </w:r>
            <w:r w:rsidRPr="00354739">
              <w:rPr>
                <w:b w:val="0"/>
                <w:sz w:val="24"/>
                <w:szCs w:val="24"/>
              </w:rPr>
              <w:t xml:space="preserve"> will promote a better understanding of this activity.</w:t>
            </w:r>
          </w:p>
          <w:p w14:paraId="1F1F25CF" w14:textId="77777777" w:rsidR="00CA0F64" w:rsidRPr="00354739" w:rsidRDefault="00CA0F64" w:rsidP="00CA6ED1">
            <w:pPr>
              <w:pStyle w:val="lvl1Text"/>
              <w:rPr>
                <w:sz w:val="24"/>
                <w:szCs w:val="24"/>
              </w:rPr>
            </w:pPr>
          </w:p>
        </w:tc>
      </w:tr>
      <w:tr w:rsidR="00CA0F64" w:rsidRPr="00354739" w14:paraId="7C3D7512" w14:textId="77777777" w:rsidTr="001F5DA6">
        <w:trPr>
          <w:cantSplit/>
          <w:trHeight w:val="576"/>
        </w:trPr>
        <w:tc>
          <w:tcPr>
            <w:tcW w:w="9540" w:type="dxa"/>
            <w:vAlign w:val="bottom"/>
          </w:tcPr>
          <w:p w14:paraId="00BE9C48" w14:textId="77777777" w:rsidR="00CA0F64" w:rsidRPr="00354739" w:rsidRDefault="006554E7" w:rsidP="00CA6ED1">
            <w:pPr>
              <w:pStyle w:val="lvl1Text"/>
              <w:rPr>
                <w:sz w:val="24"/>
                <w:szCs w:val="24"/>
              </w:rPr>
            </w:pPr>
            <w:r w:rsidRPr="00354739">
              <w:rPr>
                <w:sz w:val="24"/>
                <w:szCs w:val="24"/>
              </w:rPr>
              <w:t xml:space="preserve">Facilities / </w:t>
            </w:r>
            <w:r w:rsidR="00CA0F64" w:rsidRPr="00354739">
              <w:rPr>
                <w:sz w:val="24"/>
                <w:szCs w:val="24"/>
              </w:rPr>
              <w:t>Workspace  / Safety Precautions</w:t>
            </w:r>
          </w:p>
          <w:p w14:paraId="2B7E2896" w14:textId="77777777" w:rsidR="00CA0F64" w:rsidRPr="00354739" w:rsidRDefault="00D01EF8" w:rsidP="00CA0F64">
            <w:pPr>
              <w:pStyle w:val="lvl1Text"/>
              <w:rPr>
                <w:b w:val="0"/>
                <w:sz w:val="24"/>
                <w:szCs w:val="24"/>
              </w:rPr>
            </w:pPr>
            <w:r w:rsidRPr="00354739">
              <w:rPr>
                <w:b w:val="0"/>
                <w:sz w:val="24"/>
                <w:szCs w:val="24"/>
              </w:rPr>
              <w:t xml:space="preserve">You will need a flat table as a workspace.  </w:t>
            </w:r>
          </w:p>
          <w:p w14:paraId="21E7BF56" w14:textId="77777777" w:rsidR="00CA0F64" w:rsidRPr="00354739" w:rsidRDefault="00D01EF8" w:rsidP="00CA6ED1">
            <w:pPr>
              <w:pStyle w:val="lvl1Text"/>
              <w:rPr>
                <w:sz w:val="24"/>
                <w:szCs w:val="24"/>
              </w:rPr>
            </w:pPr>
            <w:r w:rsidRPr="00354739">
              <w:rPr>
                <w:b w:val="0"/>
                <w:sz w:val="24"/>
                <w:szCs w:val="24"/>
              </w:rPr>
              <w:t xml:space="preserve">For safety, it is recommended that you wear </w:t>
            </w:r>
            <w:r w:rsidR="00062DBF" w:rsidRPr="00354739">
              <w:rPr>
                <w:b w:val="0"/>
                <w:sz w:val="24"/>
                <w:szCs w:val="24"/>
              </w:rPr>
              <w:t>safety glasses and latex or nitrile gloves</w:t>
            </w:r>
            <w:r w:rsidR="00632B3A">
              <w:rPr>
                <w:b w:val="0"/>
                <w:sz w:val="24"/>
                <w:szCs w:val="24"/>
              </w:rPr>
              <w:t xml:space="preserve"> when working with the graphite and rubber cement</w:t>
            </w:r>
            <w:r w:rsidR="00062DBF" w:rsidRPr="00354739">
              <w:rPr>
                <w:b w:val="0"/>
                <w:sz w:val="24"/>
                <w:szCs w:val="24"/>
              </w:rPr>
              <w:t>.</w:t>
            </w:r>
            <w:r w:rsidR="007A2EDA">
              <w:rPr>
                <w:snapToGrid w:val="0"/>
                <w:color w:val="000000"/>
                <w:w w:val="0"/>
                <w:sz w:val="0"/>
                <w:szCs w:val="0"/>
                <w:u w:color="000000"/>
                <w:bdr w:val="none" w:sz="0" w:space="0" w:color="000000"/>
                <w:shd w:val="clear" w:color="000000" w:fill="000000"/>
              </w:rPr>
              <w:t xml:space="preserve"> </w:t>
            </w:r>
          </w:p>
          <w:p w14:paraId="52A4181A" w14:textId="77777777" w:rsidR="00CA0F64" w:rsidRPr="00354739" w:rsidRDefault="00CA0F64" w:rsidP="00CA6ED1">
            <w:pPr>
              <w:pStyle w:val="lvl1Text"/>
              <w:rPr>
                <w:sz w:val="24"/>
                <w:szCs w:val="24"/>
              </w:rPr>
            </w:pPr>
          </w:p>
        </w:tc>
      </w:tr>
      <w:tr w:rsidR="00CA0F64" w:rsidRPr="00354739" w14:paraId="7186D6F2" w14:textId="77777777" w:rsidTr="001F5DA6">
        <w:trPr>
          <w:cantSplit/>
          <w:trHeight w:val="576"/>
        </w:trPr>
        <w:tc>
          <w:tcPr>
            <w:tcW w:w="9540" w:type="dxa"/>
            <w:vAlign w:val="bottom"/>
          </w:tcPr>
          <w:p w14:paraId="5CC130F8" w14:textId="77777777" w:rsidR="00CA0F64" w:rsidRDefault="00CA0F64" w:rsidP="00CA6ED1">
            <w:pPr>
              <w:pStyle w:val="lvl1Text"/>
              <w:rPr>
                <w:sz w:val="24"/>
                <w:szCs w:val="24"/>
              </w:rPr>
            </w:pPr>
            <w:r w:rsidRPr="00E83202">
              <w:rPr>
                <w:sz w:val="24"/>
                <w:szCs w:val="24"/>
              </w:rPr>
              <w:lastRenderedPageBreak/>
              <w:t>Supplies / Equipment</w:t>
            </w:r>
            <w:r w:rsidR="003D0AD3" w:rsidRPr="00E83202">
              <w:rPr>
                <w:sz w:val="24"/>
                <w:szCs w:val="24"/>
              </w:rPr>
              <w:t xml:space="preserve">  </w:t>
            </w:r>
          </w:p>
          <w:p w14:paraId="7A8076A0" w14:textId="77777777" w:rsidR="009D085E" w:rsidRPr="009D085E" w:rsidRDefault="001D7967" w:rsidP="00CA6ED1">
            <w:pPr>
              <w:pStyle w:val="lvl1Text"/>
              <w:rPr>
                <w:b w:val="0"/>
                <w:sz w:val="24"/>
                <w:szCs w:val="24"/>
              </w:rPr>
            </w:pPr>
            <w:r>
              <w:rPr>
                <w:b w:val="0"/>
                <w:noProof/>
                <w:sz w:val="24"/>
                <w:szCs w:val="24"/>
                <w:u w:val="single"/>
              </w:rPr>
              <w:drawing>
                <wp:anchor distT="0" distB="0" distL="114300" distR="114300" simplePos="0" relativeHeight="251673088" behindDoc="0" locked="0" layoutInCell="1" allowOverlap="1" wp14:anchorId="2C7663AB" wp14:editId="54DA68B8">
                  <wp:simplePos x="0" y="0"/>
                  <wp:positionH relativeFrom="column">
                    <wp:posOffset>3268345</wp:posOffset>
                  </wp:positionH>
                  <wp:positionV relativeFrom="paragraph">
                    <wp:posOffset>50165</wp:posOffset>
                  </wp:positionV>
                  <wp:extent cx="2348230" cy="2255520"/>
                  <wp:effectExtent l="19050" t="0" r="0" b="0"/>
                  <wp:wrapSquare wrapText="bothSides"/>
                  <wp:docPr id="2" name="Picture 8" descr="suppli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ies2.jpg"/>
                          <pic:cNvPicPr/>
                        </pic:nvPicPr>
                        <pic:blipFill>
                          <a:blip r:embed="rId17" cstate="print"/>
                          <a:stretch>
                            <a:fillRect/>
                          </a:stretch>
                        </pic:blipFill>
                        <pic:spPr>
                          <a:xfrm>
                            <a:off x="0" y="0"/>
                            <a:ext cx="2348230" cy="2255520"/>
                          </a:xfrm>
                          <a:prstGeom prst="rect">
                            <a:avLst/>
                          </a:prstGeom>
                        </pic:spPr>
                      </pic:pic>
                    </a:graphicData>
                  </a:graphic>
                </wp:anchor>
              </w:drawing>
            </w:r>
            <w:r w:rsidR="009D085E">
              <w:rPr>
                <w:b w:val="0"/>
                <w:sz w:val="24"/>
                <w:szCs w:val="24"/>
                <w:u w:val="single"/>
              </w:rPr>
              <w:t>Supplies provided by Instructor</w:t>
            </w:r>
          </w:p>
          <w:p w14:paraId="2D53E4D8" w14:textId="77777777" w:rsidR="00062DBF" w:rsidRPr="00563628" w:rsidRDefault="00062DBF" w:rsidP="00563628">
            <w:pPr>
              <w:pStyle w:val="lvl1Text"/>
              <w:numPr>
                <w:ilvl w:val="0"/>
                <w:numId w:val="28"/>
              </w:numPr>
              <w:rPr>
                <w:b w:val="0"/>
              </w:rPr>
            </w:pPr>
            <w:r w:rsidRPr="00563628">
              <w:rPr>
                <w:b w:val="0"/>
                <w:sz w:val="24"/>
              </w:rPr>
              <w:t>Safety glasses and gloves</w:t>
            </w:r>
          </w:p>
          <w:p w14:paraId="067EEABE" w14:textId="77777777" w:rsidR="008761C3" w:rsidRDefault="007A2EDA" w:rsidP="008761C3">
            <w:pPr>
              <w:numPr>
                <w:ilvl w:val="0"/>
                <w:numId w:val="27"/>
              </w:numPr>
            </w:pPr>
            <w:r>
              <w:t>W</w:t>
            </w:r>
            <w:r w:rsidR="00062DBF" w:rsidRPr="00E83202">
              <w:t>ipes</w:t>
            </w:r>
            <w:r w:rsidR="008761C3">
              <w:t xml:space="preserve"> or paper towels</w:t>
            </w:r>
          </w:p>
          <w:p w14:paraId="4E003E4F" w14:textId="77777777" w:rsidR="008761C3" w:rsidRDefault="00C04F99" w:rsidP="008761C3">
            <w:pPr>
              <w:numPr>
                <w:ilvl w:val="0"/>
                <w:numId w:val="27"/>
              </w:numPr>
            </w:pPr>
            <w:r>
              <w:t xml:space="preserve">Metric </w:t>
            </w:r>
            <w:r w:rsidR="008761C3">
              <w:t>Ruler</w:t>
            </w:r>
          </w:p>
          <w:p w14:paraId="7A633AE1" w14:textId="77777777" w:rsidR="001D7967" w:rsidRDefault="001D7967" w:rsidP="001D7967">
            <w:pPr>
              <w:numPr>
                <w:ilvl w:val="0"/>
                <w:numId w:val="27"/>
              </w:numPr>
            </w:pPr>
            <w:r>
              <w:t xml:space="preserve">1 bottle of </w:t>
            </w:r>
            <w:r w:rsidRPr="00E83202">
              <w:t>Rubber cement</w:t>
            </w:r>
          </w:p>
          <w:p w14:paraId="4BD6D64E" w14:textId="77777777" w:rsidR="009D085E" w:rsidRDefault="009D085E" w:rsidP="00E83202">
            <w:pPr>
              <w:numPr>
                <w:ilvl w:val="0"/>
                <w:numId w:val="27"/>
              </w:numPr>
            </w:pPr>
            <w:r>
              <w:t>Scissors</w:t>
            </w:r>
          </w:p>
          <w:p w14:paraId="0BE83EE3" w14:textId="77777777" w:rsidR="009D085E" w:rsidRPr="00E83202" w:rsidRDefault="009D085E" w:rsidP="009D085E">
            <w:pPr>
              <w:numPr>
                <w:ilvl w:val="0"/>
                <w:numId w:val="27"/>
              </w:numPr>
            </w:pPr>
            <w:r w:rsidRPr="00E83202">
              <w:t>Blue painter’s tape 1” (or electrical tape)</w:t>
            </w:r>
          </w:p>
          <w:p w14:paraId="67C1480E" w14:textId="77777777" w:rsidR="009D085E" w:rsidRDefault="009D085E" w:rsidP="009D085E">
            <w:pPr>
              <w:numPr>
                <w:ilvl w:val="0"/>
                <w:numId w:val="27"/>
              </w:numPr>
            </w:pPr>
            <w:r>
              <w:t>6 l</w:t>
            </w:r>
            <w:r w:rsidRPr="00E83202">
              <w:t>arge paperclip</w:t>
            </w:r>
            <w:r>
              <w:t>s</w:t>
            </w:r>
          </w:p>
          <w:p w14:paraId="7CF626C3" w14:textId="77777777" w:rsidR="006F4B1C" w:rsidRPr="00E83202" w:rsidRDefault="006F4B1C" w:rsidP="006F4B1C">
            <w:pPr>
              <w:numPr>
                <w:ilvl w:val="0"/>
                <w:numId w:val="27"/>
              </w:numPr>
            </w:pPr>
            <w:r w:rsidRPr="00E83202">
              <w:t>Small brush (to brush out mortar)</w:t>
            </w:r>
          </w:p>
          <w:p w14:paraId="0A39F357" w14:textId="77777777" w:rsidR="006F4B1C" w:rsidRDefault="006F4B1C" w:rsidP="009D085E">
            <w:pPr>
              <w:numPr>
                <w:ilvl w:val="0"/>
                <w:numId w:val="27"/>
              </w:numPr>
            </w:pPr>
            <w:r>
              <w:t>Multimeter with clip-on leads</w:t>
            </w:r>
          </w:p>
          <w:p w14:paraId="6C3904AE" w14:textId="77777777" w:rsidR="006F4B1C" w:rsidRDefault="006F4B1C" w:rsidP="009D085E">
            <w:pPr>
              <w:numPr>
                <w:ilvl w:val="0"/>
                <w:numId w:val="27"/>
              </w:numPr>
            </w:pPr>
            <w:r>
              <w:t>Marker (e.g., “Sharpie”)</w:t>
            </w:r>
          </w:p>
          <w:p w14:paraId="62756A44" w14:textId="77777777" w:rsidR="006F4B1C" w:rsidRDefault="006F4B1C" w:rsidP="009D085E">
            <w:pPr>
              <w:numPr>
                <w:ilvl w:val="0"/>
                <w:numId w:val="27"/>
              </w:numPr>
            </w:pPr>
            <w:r>
              <w:t xml:space="preserve">1 small sheet of </w:t>
            </w:r>
            <w:r w:rsidR="008761C3">
              <w:t>cardstock</w:t>
            </w:r>
            <w:r w:rsidR="00FB40A3">
              <w:t xml:space="preserve"> (thick paper)</w:t>
            </w:r>
          </w:p>
          <w:p w14:paraId="4D7A91A3" w14:textId="77777777" w:rsidR="003A161F" w:rsidRDefault="003A161F" w:rsidP="008761C3">
            <w:pPr>
              <w:numPr>
                <w:ilvl w:val="0"/>
                <w:numId w:val="27"/>
              </w:numPr>
            </w:pPr>
            <w:r>
              <w:t>Ice pick or large nail</w:t>
            </w:r>
          </w:p>
          <w:p w14:paraId="7231F95F" w14:textId="77777777" w:rsidR="006F4B1C" w:rsidRDefault="006F4B1C" w:rsidP="001D7967"/>
          <w:p w14:paraId="0238A594" w14:textId="77777777" w:rsidR="009D085E" w:rsidRPr="009D085E" w:rsidRDefault="0094427C" w:rsidP="009D085E">
            <w:pPr>
              <w:ind w:left="360"/>
              <w:rPr>
                <w:u w:val="single"/>
              </w:rPr>
            </w:pPr>
            <w:r>
              <w:rPr>
                <w:u w:val="single"/>
              </w:rPr>
              <w:t>S</w:t>
            </w:r>
            <w:r w:rsidR="009D085E">
              <w:rPr>
                <w:u w:val="single"/>
              </w:rPr>
              <w:t>upplies</w:t>
            </w:r>
            <w:r>
              <w:rPr>
                <w:u w:val="single"/>
              </w:rPr>
              <w:t xml:space="preserve"> included in SCME Kit</w:t>
            </w:r>
            <w:r w:rsidR="00F10EED">
              <w:rPr>
                <w:u w:val="single"/>
              </w:rPr>
              <w:t>*</w:t>
            </w:r>
          </w:p>
          <w:p w14:paraId="5234E02D" w14:textId="77777777" w:rsidR="00062DBF" w:rsidRPr="00E83202" w:rsidRDefault="00A452D6" w:rsidP="00E83202">
            <w:pPr>
              <w:numPr>
                <w:ilvl w:val="0"/>
                <w:numId w:val="27"/>
              </w:numPr>
            </w:pPr>
            <w:r>
              <w:t>2</w:t>
            </w:r>
            <w:r w:rsidR="00062DBF" w:rsidRPr="00E83202">
              <w:t xml:space="preserve"> quart paint can</w:t>
            </w:r>
            <w:r>
              <w:t>s</w:t>
            </w:r>
            <w:r w:rsidR="000034E8" w:rsidRPr="00E83202">
              <w:t xml:space="preserve"> (empty and unused) </w:t>
            </w:r>
          </w:p>
          <w:p w14:paraId="51890E24" w14:textId="77777777" w:rsidR="00E83202" w:rsidRDefault="006F4B1C" w:rsidP="00E83202">
            <w:pPr>
              <w:numPr>
                <w:ilvl w:val="0"/>
                <w:numId w:val="27"/>
              </w:numPr>
            </w:pPr>
            <w:r>
              <w:t xml:space="preserve">6 </w:t>
            </w:r>
            <w:r w:rsidR="00062DBF" w:rsidRPr="00E83202">
              <w:t>Balloon</w:t>
            </w:r>
            <w:r>
              <w:t xml:space="preserve">s </w:t>
            </w:r>
            <w:r w:rsidR="00062DBF" w:rsidRPr="00E83202">
              <w:t>(12 “)</w:t>
            </w:r>
            <w:r w:rsidR="00661D0C" w:rsidRPr="00E83202">
              <w:t xml:space="preserve">  </w:t>
            </w:r>
            <w:r w:rsidR="00E83202">
              <w:t>(shown)</w:t>
            </w:r>
          </w:p>
          <w:p w14:paraId="11F06C39" w14:textId="77777777" w:rsidR="00062DBF" w:rsidRPr="00E83202" w:rsidRDefault="00062DBF" w:rsidP="00E83202">
            <w:pPr>
              <w:numPr>
                <w:ilvl w:val="0"/>
                <w:numId w:val="27"/>
              </w:numPr>
            </w:pPr>
            <w:r w:rsidRPr="00E83202">
              <w:t>Pencil Lead  (0.9 mm thick HB hardness)</w:t>
            </w:r>
            <w:r w:rsidR="009645C1">
              <w:t xml:space="preserve"> – 2</w:t>
            </w:r>
            <w:r w:rsidR="00C6766C" w:rsidRPr="00E83202">
              <w:t xml:space="preserve"> pack</w:t>
            </w:r>
            <w:r w:rsidR="009645C1">
              <w:t>s</w:t>
            </w:r>
            <w:r w:rsidR="00C6766C" w:rsidRPr="00E83202">
              <w:t xml:space="preserve"> </w:t>
            </w:r>
            <w:r w:rsidR="006F4B1C">
              <w:t>15</w:t>
            </w:r>
            <w:r w:rsidR="00C6766C" w:rsidRPr="00E83202">
              <w:t xml:space="preserve"> leads</w:t>
            </w:r>
            <w:r w:rsidR="009645C1">
              <w:t xml:space="preserve"> each</w:t>
            </w:r>
            <w:r w:rsidR="00E83202">
              <w:t xml:space="preserve"> (shown)</w:t>
            </w:r>
          </w:p>
          <w:p w14:paraId="4F7484D2" w14:textId="77777777" w:rsidR="00B92147" w:rsidRDefault="00867DAD" w:rsidP="00E83202">
            <w:pPr>
              <w:numPr>
                <w:ilvl w:val="0"/>
                <w:numId w:val="27"/>
              </w:numPr>
            </w:pPr>
            <w:r>
              <w:t>Mortar and pestle</w:t>
            </w:r>
            <w:r w:rsidR="00062DBF" w:rsidRPr="00E83202">
              <w:t xml:space="preserve"> </w:t>
            </w:r>
            <w:r w:rsidR="00B2680E">
              <w:t>(shown)</w:t>
            </w:r>
            <w:r w:rsidR="00B92147">
              <w:t xml:space="preserve"> </w:t>
            </w:r>
          </w:p>
          <w:p w14:paraId="44185C62" w14:textId="77777777" w:rsidR="00062DBF" w:rsidRPr="00E83202" w:rsidRDefault="00062DBF" w:rsidP="00E83202">
            <w:pPr>
              <w:numPr>
                <w:ilvl w:val="0"/>
                <w:numId w:val="27"/>
              </w:numPr>
            </w:pPr>
            <w:r w:rsidRPr="00E83202">
              <w:t>Copper foil tape ¼” wide – conductive on both sides (3M)</w:t>
            </w:r>
            <w:r w:rsidR="00B2680E">
              <w:t xml:space="preserve"> (shown)</w:t>
            </w:r>
          </w:p>
          <w:p w14:paraId="759CEB3F" w14:textId="77777777" w:rsidR="00062DBF" w:rsidRPr="00E83202" w:rsidRDefault="006F4B1C" w:rsidP="00E83202">
            <w:pPr>
              <w:numPr>
                <w:ilvl w:val="0"/>
                <w:numId w:val="27"/>
              </w:numPr>
            </w:pPr>
            <w:r>
              <w:t xml:space="preserve">Four </w:t>
            </w:r>
            <w:r w:rsidR="00B2680E">
              <w:t>3 cc (3 mL)</w:t>
            </w:r>
            <w:r w:rsidR="00D45061">
              <w:t xml:space="preserve"> </w:t>
            </w:r>
            <w:r w:rsidR="002F5240" w:rsidRPr="00E83202">
              <w:t xml:space="preserve">Plastic </w:t>
            </w:r>
            <w:r w:rsidR="00062DBF" w:rsidRPr="00E83202">
              <w:t>Syringe</w:t>
            </w:r>
            <w:r w:rsidR="009645C1">
              <w:t>s</w:t>
            </w:r>
            <w:r w:rsidR="00062DBF" w:rsidRPr="00E83202">
              <w:t xml:space="preserve"> w</w:t>
            </w:r>
            <w:r w:rsidR="002F5240" w:rsidRPr="00E83202">
              <w:t>ith</w:t>
            </w:r>
            <w:r w:rsidR="00062DBF" w:rsidRPr="00E83202">
              <w:t xml:space="preserve"> </w:t>
            </w:r>
            <w:r w:rsidR="009645C1">
              <w:t>tip</w:t>
            </w:r>
            <w:r w:rsidR="00062DBF" w:rsidRPr="00E83202">
              <w:t xml:space="preserve"> </w:t>
            </w:r>
            <w:r w:rsidR="00B2680E">
              <w:t>(shown)</w:t>
            </w:r>
          </w:p>
          <w:p w14:paraId="1FF9D350" w14:textId="77777777" w:rsidR="00062DBF" w:rsidRPr="00E83202" w:rsidRDefault="002F5240" w:rsidP="00E83202">
            <w:pPr>
              <w:numPr>
                <w:ilvl w:val="0"/>
                <w:numId w:val="27"/>
              </w:numPr>
            </w:pPr>
            <w:r w:rsidRPr="00E83202">
              <w:t>Two (2)</w:t>
            </w:r>
            <w:r w:rsidR="00062DBF" w:rsidRPr="00E83202">
              <w:t xml:space="preserve"> </w:t>
            </w:r>
            <w:r w:rsidRPr="00E83202">
              <w:t>leads with alligator</w:t>
            </w:r>
            <w:r w:rsidR="00062DBF" w:rsidRPr="00E83202">
              <w:t xml:space="preserve"> clip </w:t>
            </w:r>
            <w:r w:rsidRPr="00E83202">
              <w:t>at each end (Leads should be the same length)</w:t>
            </w:r>
          </w:p>
          <w:p w14:paraId="4E2C6E9E" w14:textId="77777777" w:rsidR="00062DBF" w:rsidRPr="00E83202" w:rsidRDefault="006F4B1C" w:rsidP="00E83202">
            <w:pPr>
              <w:numPr>
                <w:ilvl w:val="0"/>
                <w:numId w:val="27"/>
              </w:numPr>
            </w:pPr>
            <w:r>
              <w:t xml:space="preserve">Two </w:t>
            </w:r>
            <w:r w:rsidR="004C08FC">
              <w:t>plastic cups</w:t>
            </w:r>
            <w:r w:rsidR="00507981">
              <w:t xml:space="preserve"> </w:t>
            </w:r>
            <w:r w:rsidR="007D3961">
              <w:t>or glass vials</w:t>
            </w:r>
          </w:p>
          <w:p w14:paraId="199C72FA" w14:textId="77777777" w:rsidR="007A2EDA" w:rsidRDefault="00386B26" w:rsidP="00E83202">
            <w:pPr>
              <w:numPr>
                <w:ilvl w:val="0"/>
                <w:numId w:val="27"/>
              </w:numPr>
            </w:pPr>
            <w:r>
              <w:t xml:space="preserve">3 volt source, </w:t>
            </w:r>
            <w:r w:rsidR="007A2EDA">
              <w:t>AA</w:t>
            </w:r>
            <w:r w:rsidR="006F4B1C">
              <w:t>A</w:t>
            </w:r>
            <w:r w:rsidR="007A2EDA">
              <w:t xml:space="preserve"> battery holder with leads and alligator clips</w:t>
            </w:r>
          </w:p>
          <w:p w14:paraId="21F3908D" w14:textId="77777777" w:rsidR="00A452D6" w:rsidRDefault="00A452D6" w:rsidP="00A452D6">
            <w:pPr>
              <w:numPr>
                <w:ilvl w:val="0"/>
                <w:numId w:val="27"/>
              </w:numPr>
            </w:pPr>
            <w:r>
              <w:t>2  AAA batteries or 2 AA batteries</w:t>
            </w:r>
          </w:p>
          <w:p w14:paraId="17FD3FC0" w14:textId="77777777" w:rsidR="004767BC" w:rsidRDefault="004767BC" w:rsidP="00E83202">
            <w:pPr>
              <w:numPr>
                <w:ilvl w:val="0"/>
                <w:numId w:val="27"/>
              </w:numPr>
            </w:pPr>
            <w:r>
              <w:t xml:space="preserve">One </w:t>
            </w:r>
            <w:r w:rsidR="00302393">
              <w:rPr>
                <w:u w:val="single"/>
              </w:rPr>
              <w:t xml:space="preserve">Micro Pressure Sensors &amp; The Wheatstone Bridge </w:t>
            </w:r>
            <w:r>
              <w:rPr>
                <w:u w:val="single"/>
              </w:rPr>
              <w:t>Learning Module</w:t>
            </w:r>
            <w:r>
              <w:t xml:space="preserve">  - Instructor Guide</w:t>
            </w:r>
          </w:p>
          <w:p w14:paraId="69836A03" w14:textId="77777777" w:rsidR="00F10EED" w:rsidRPr="00563628" w:rsidRDefault="004767BC" w:rsidP="00F10EED">
            <w:pPr>
              <w:numPr>
                <w:ilvl w:val="0"/>
                <w:numId w:val="27"/>
              </w:numPr>
            </w:pPr>
            <w:r>
              <w:t xml:space="preserve">One </w:t>
            </w:r>
            <w:r w:rsidR="00302393">
              <w:rPr>
                <w:u w:val="single"/>
              </w:rPr>
              <w:t>Micro Pressure Sensors &amp; The Wheatstone Bridge Learning Module</w:t>
            </w:r>
            <w:r w:rsidR="00302393">
              <w:t xml:space="preserve">  </w:t>
            </w:r>
            <w:r>
              <w:t>- Participant Guide</w:t>
            </w:r>
          </w:p>
        </w:tc>
      </w:tr>
      <w:tr w:rsidR="00CA0F64" w:rsidRPr="00354739" w14:paraId="12FEA06B" w14:textId="77777777" w:rsidTr="001F5DA6">
        <w:trPr>
          <w:cantSplit/>
          <w:trHeight w:val="576"/>
        </w:trPr>
        <w:tc>
          <w:tcPr>
            <w:tcW w:w="9540" w:type="dxa"/>
            <w:vAlign w:val="bottom"/>
          </w:tcPr>
          <w:p w14:paraId="5CF0E44B" w14:textId="27397EC7" w:rsidR="000D5364" w:rsidRDefault="000D5364" w:rsidP="00CA6ED1">
            <w:pPr>
              <w:pStyle w:val="lvl1Text"/>
              <w:rPr>
                <w:sz w:val="24"/>
                <w:szCs w:val="24"/>
              </w:rPr>
            </w:pPr>
            <w:bookmarkStart w:id="4" w:name="App_bioMEM_AC50_dldl164"/>
            <w:bookmarkEnd w:id="3"/>
          </w:p>
          <w:p w14:paraId="74724F46" w14:textId="34788802" w:rsidR="006352EC" w:rsidRDefault="006352EC" w:rsidP="00CA6ED1">
            <w:pPr>
              <w:pStyle w:val="lvl1Text"/>
              <w:rPr>
                <w:b w:val="0"/>
                <w:sz w:val="24"/>
                <w:szCs w:val="24"/>
              </w:rPr>
            </w:pPr>
            <w:r>
              <w:rPr>
                <w:sz w:val="24"/>
                <w:szCs w:val="24"/>
              </w:rPr>
              <w:t>*</w:t>
            </w:r>
            <w:r>
              <w:rPr>
                <w:b w:val="0"/>
                <w:sz w:val="24"/>
                <w:szCs w:val="24"/>
              </w:rPr>
              <w:t>If you do not have an SCME Kit, you can purchase these supplies and/or substitute with other items.</w:t>
            </w:r>
          </w:p>
          <w:p w14:paraId="63C15FFF" w14:textId="77777777" w:rsidR="006352EC" w:rsidRPr="006352EC" w:rsidRDefault="006352EC" w:rsidP="00CA6ED1">
            <w:pPr>
              <w:pStyle w:val="lvl1Text"/>
              <w:rPr>
                <w:b w:val="0"/>
                <w:sz w:val="24"/>
                <w:szCs w:val="24"/>
              </w:rPr>
            </w:pPr>
            <w:bookmarkStart w:id="5" w:name="_GoBack"/>
            <w:bookmarkEnd w:id="5"/>
          </w:p>
          <w:p w14:paraId="2072FE1F" w14:textId="77777777" w:rsidR="00CA0F64" w:rsidRPr="00354739" w:rsidRDefault="00CA0F64" w:rsidP="00CA6ED1">
            <w:pPr>
              <w:pStyle w:val="lvl1Text"/>
              <w:rPr>
                <w:sz w:val="24"/>
                <w:szCs w:val="24"/>
              </w:rPr>
            </w:pPr>
            <w:r w:rsidRPr="00354739">
              <w:rPr>
                <w:sz w:val="24"/>
                <w:szCs w:val="24"/>
              </w:rPr>
              <w:t>Documentation</w:t>
            </w:r>
          </w:p>
          <w:p w14:paraId="768B9BD0" w14:textId="77777777" w:rsidR="00A74D08" w:rsidRPr="00354739" w:rsidRDefault="00A41397" w:rsidP="001F5DA6">
            <w:pPr>
              <w:keepNext/>
              <w:keepLines/>
            </w:pPr>
            <w:r w:rsidRPr="00354739">
              <w:t>Write a report to include the following:</w:t>
            </w:r>
          </w:p>
          <w:p w14:paraId="64E56F60" w14:textId="77777777" w:rsidR="00A41397" w:rsidRPr="00354739" w:rsidRDefault="00A41397" w:rsidP="00A74D08">
            <w:pPr>
              <w:keepNext/>
              <w:keepLines/>
              <w:numPr>
                <w:ilvl w:val="0"/>
                <w:numId w:val="18"/>
              </w:numPr>
            </w:pPr>
            <w:r w:rsidRPr="00354739">
              <w:t>Hypothesis and predictions</w:t>
            </w:r>
          </w:p>
          <w:p w14:paraId="50EE969B" w14:textId="77777777" w:rsidR="00A41397" w:rsidRPr="00354739" w:rsidRDefault="00A41397" w:rsidP="00A41397">
            <w:pPr>
              <w:keepNext/>
              <w:keepLines/>
              <w:numPr>
                <w:ilvl w:val="0"/>
                <w:numId w:val="18"/>
              </w:numPr>
            </w:pPr>
            <w:r w:rsidRPr="00354739">
              <w:t>Your procedure</w:t>
            </w:r>
          </w:p>
          <w:p w14:paraId="6C14A541" w14:textId="77777777" w:rsidR="00A74D08" w:rsidRPr="00354739" w:rsidRDefault="00A41397" w:rsidP="00A41397">
            <w:pPr>
              <w:keepNext/>
              <w:keepLines/>
              <w:numPr>
                <w:ilvl w:val="0"/>
                <w:numId w:val="18"/>
              </w:numPr>
            </w:pPr>
            <w:r w:rsidRPr="00354739">
              <w:t>Any problems that occurred and how these problems affected the outcome</w:t>
            </w:r>
          </w:p>
          <w:p w14:paraId="6F148C7F" w14:textId="77777777" w:rsidR="00A74D08" w:rsidRPr="00354739" w:rsidRDefault="00A41397" w:rsidP="00A74D08">
            <w:pPr>
              <w:keepNext/>
              <w:keepLines/>
              <w:numPr>
                <w:ilvl w:val="0"/>
                <w:numId w:val="18"/>
              </w:numPr>
            </w:pPr>
            <w:r w:rsidRPr="00354739">
              <w:t>All of your measurements</w:t>
            </w:r>
          </w:p>
          <w:p w14:paraId="025ED4E8" w14:textId="77777777" w:rsidR="00A74D08" w:rsidRPr="00354739" w:rsidRDefault="00A41397" w:rsidP="00A41397">
            <w:pPr>
              <w:keepNext/>
              <w:keepLines/>
              <w:numPr>
                <w:ilvl w:val="0"/>
                <w:numId w:val="18"/>
              </w:numPr>
            </w:pPr>
            <w:r w:rsidRPr="00354739">
              <w:t>A</w:t>
            </w:r>
            <w:r w:rsidR="00A74D08" w:rsidRPr="00354739">
              <w:t>n analysis of the results</w:t>
            </w:r>
            <w:r w:rsidRPr="00354739">
              <w:t xml:space="preserve"> (Did the outcome agree with your hypothesis and predictions?)</w:t>
            </w:r>
            <w:r w:rsidR="00A74D08" w:rsidRPr="00354739">
              <w:t xml:space="preserve"> </w:t>
            </w:r>
          </w:p>
          <w:p w14:paraId="0B1A89FF" w14:textId="77777777" w:rsidR="001F5DA6" w:rsidRPr="00354739" w:rsidRDefault="00A41397" w:rsidP="00A74D08">
            <w:pPr>
              <w:keepNext/>
              <w:keepLines/>
              <w:numPr>
                <w:ilvl w:val="0"/>
                <w:numId w:val="18"/>
              </w:numPr>
            </w:pPr>
            <w:r w:rsidRPr="00354739">
              <w:t>A</w:t>
            </w:r>
            <w:r w:rsidR="00A74D08" w:rsidRPr="00354739">
              <w:t>nswers to the Post-Activity questions.</w:t>
            </w:r>
          </w:p>
          <w:p w14:paraId="142CBA95" w14:textId="77777777" w:rsidR="001F5DA6" w:rsidRPr="00354739" w:rsidRDefault="001F5DA6" w:rsidP="00A74D08">
            <w:pPr>
              <w:keepNext/>
              <w:keepLines/>
            </w:pPr>
          </w:p>
        </w:tc>
      </w:tr>
      <w:tr w:rsidR="006554E7" w:rsidRPr="00354739" w14:paraId="1BC88FDE" w14:textId="77777777" w:rsidTr="00D37938">
        <w:trPr>
          <w:cantSplit/>
          <w:trHeight w:val="576"/>
        </w:trPr>
        <w:tc>
          <w:tcPr>
            <w:tcW w:w="9540" w:type="dxa"/>
            <w:vAlign w:val="bottom"/>
          </w:tcPr>
          <w:p w14:paraId="4D5CD93D" w14:textId="77777777" w:rsidR="006554E7" w:rsidRPr="00354739" w:rsidRDefault="001D7967" w:rsidP="00D37938">
            <w:pPr>
              <w:pStyle w:val="lvl1Text"/>
              <w:rPr>
                <w:sz w:val="24"/>
                <w:szCs w:val="24"/>
              </w:rPr>
            </w:pPr>
            <w:r>
              <w:lastRenderedPageBreak/>
              <w:br w:type="page"/>
            </w:r>
            <w:r w:rsidR="006554E7" w:rsidRPr="00354739">
              <w:rPr>
                <w:sz w:val="24"/>
                <w:szCs w:val="24"/>
              </w:rPr>
              <w:t xml:space="preserve">Expectations </w:t>
            </w:r>
          </w:p>
          <w:p w14:paraId="7E06C95E" w14:textId="77777777" w:rsidR="00A41397" w:rsidRPr="00354739" w:rsidRDefault="00386B26" w:rsidP="00A41397">
            <w:pPr>
              <w:keepNext/>
              <w:keepLines/>
              <w:rPr>
                <w:color w:val="000000"/>
              </w:rPr>
            </w:pPr>
            <w:r>
              <w:t>This activity</w:t>
            </w:r>
            <w:r w:rsidR="00A41397" w:rsidRPr="00354739">
              <w:t xml:space="preserve"> allow</w:t>
            </w:r>
            <w:r>
              <w:t>s</w:t>
            </w:r>
            <w:r w:rsidR="00A41397" w:rsidRPr="00354739">
              <w:t xml:space="preserve"> you to </w:t>
            </w:r>
            <w:r w:rsidR="00934285">
              <w:t xml:space="preserve">build and </w:t>
            </w:r>
            <w:r w:rsidR="00A41397" w:rsidRPr="00354739">
              <w:t xml:space="preserve">explore </w:t>
            </w:r>
            <w:r>
              <w:t>the operation of a Wheatstone b</w:t>
            </w:r>
            <w:r w:rsidR="00A41397" w:rsidRPr="00354739">
              <w:t>ridge</w:t>
            </w:r>
            <w:r w:rsidR="00934285">
              <w:t xml:space="preserve"> strain-based transducer.</w:t>
            </w:r>
            <w:r w:rsidR="00A41397" w:rsidRPr="00354739">
              <w:t xml:space="preserve"> Hypothesis:  </w:t>
            </w:r>
            <w:r w:rsidR="00A41397" w:rsidRPr="00354739">
              <w:rPr>
                <w:color w:val="000000"/>
              </w:rPr>
              <w:t>Write a statement that describes what you expect as an outcome.</w:t>
            </w:r>
          </w:p>
          <w:p w14:paraId="65681953" w14:textId="77777777" w:rsidR="00A41397" w:rsidRPr="00354739" w:rsidRDefault="00A41397" w:rsidP="00A41397">
            <w:pPr>
              <w:keepNext/>
              <w:keepLines/>
              <w:rPr>
                <w:color w:val="000000"/>
              </w:rPr>
            </w:pPr>
          </w:p>
          <w:p w14:paraId="65A080DB" w14:textId="77777777" w:rsidR="00A41397" w:rsidRPr="00354739" w:rsidRDefault="00A41397" w:rsidP="00A41397">
            <w:pPr>
              <w:keepNext/>
              <w:keepLines/>
              <w:rPr>
                <w:color w:val="000000"/>
              </w:rPr>
            </w:pPr>
            <w:r w:rsidRPr="00354739">
              <w:rPr>
                <w:color w:val="000000"/>
              </w:rPr>
              <w:t>Make predictions:</w:t>
            </w:r>
          </w:p>
          <w:p w14:paraId="597C4D7D" w14:textId="77777777" w:rsidR="00A41397" w:rsidRPr="00354739" w:rsidRDefault="00A41397" w:rsidP="00A41397">
            <w:pPr>
              <w:keepNext/>
              <w:keepLines/>
              <w:numPr>
                <w:ilvl w:val="0"/>
                <w:numId w:val="19"/>
              </w:numPr>
              <w:rPr>
                <w:color w:val="000000"/>
              </w:rPr>
            </w:pPr>
            <w:r w:rsidRPr="00354739">
              <w:rPr>
                <w:color w:val="000000"/>
              </w:rPr>
              <w:t>What factors will affect the outcome?</w:t>
            </w:r>
          </w:p>
          <w:p w14:paraId="10B59EE3" w14:textId="77777777" w:rsidR="00A41397" w:rsidRPr="00354739" w:rsidRDefault="00A41397" w:rsidP="00A41397">
            <w:pPr>
              <w:keepNext/>
              <w:keepLines/>
              <w:numPr>
                <w:ilvl w:val="0"/>
                <w:numId w:val="19"/>
              </w:numPr>
              <w:rPr>
                <w:color w:val="000000"/>
              </w:rPr>
            </w:pPr>
            <w:r w:rsidRPr="00354739">
              <w:rPr>
                <w:color w:val="000000"/>
              </w:rPr>
              <w:t xml:space="preserve">What </w:t>
            </w:r>
            <w:r w:rsidR="005F50B8">
              <w:rPr>
                <w:color w:val="000000"/>
              </w:rPr>
              <w:t>effect</w:t>
            </w:r>
            <w:r w:rsidR="005F50B8" w:rsidRPr="00354739">
              <w:rPr>
                <w:color w:val="000000"/>
              </w:rPr>
              <w:t xml:space="preserve"> </w:t>
            </w:r>
            <w:r w:rsidRPr="00354739">
              <w:rPr>
                <w:color w:val="000000"/>
              </w:rPr>
              <w:t>will a change in applied pressure have on the circuit's resistance?  Why?</w:t>
            </w:r>
          </w:p>
          <w:p w14:paraId="229D2237" w14:textId="77777777" w:rsidR="00A41397" w:rsidRPr="00354739" w:rsidRDefault="00A41397" w:rsidP="00A41397">
            <w:pPr>
              <w:keepNext/>
              <w:keepLines/>
              <w:numPr>
                <w:ilvl w:val="0"/>
                <w:numId w:val="19"/>
              </w:numPr>
              <w:rPr>
                <w:color w:val="000000"/>
              </w:rPr>
            </w:pPr>
            <w:r w:rsidRPr="00354739">
              <w:rPr>
                <w:color w:val="000000"/>
              </w:rPr>
              <w:t xml:space="preserve">What </w:t>
            </w:r>
            <w:r w:rsidR="005F50B8">
              <w:rPr>
                <w:color w:val="000000"/>
              </w:rPr>
              <w:t>effect</w:t>
            </w:r>
            <w:r w:rsidR="005F50B8" w:rsidRPr="00354739">
              <w:rPr>
                <w:color w:val="000000"/>
              </w:rPr>
              <w:t xml:space="preserve"> </w:t>
            </w:r>
            <w:r w:rsidRPr="00354739">
              <w:rPr>
                <w:color w:val="000000"/>
              </w:rPr>
              <w:t>will a change in applied pressure have on the circuit's voltage?  Why?</w:t>
            </w:r>
          </w:p>
          <w:p w14:paraId="013650DB" w14:textId="77777777" w:rsidR="006554E7" w:rsidRPr="00354739" w:rsidRDefault="006554E7" w:rsidP="00A41397">
            <w:pPr>
              <w:pStyle w:val="BulletList"/>
              <w:numPr>
                <w:ilvl w:val="0"/>
                <w:numId w:val="0"/>
              </w:numPr>
              <w:rPr>
                <w:b/>
                <w:szCs w:val="24"/>
              </w:rPr>
            </w:pPr>
          </w:p>
        </w:tc>
      </w:tr>
      <w:tr w:rsidR="00B63963" w:rsidRPr="00354739" w14:paraId="568C7BBC" w14:textId="77777777" w:rsidTr="00CB15DF">
        <w:trPr>
          <w:cantSplit/>
          <w:trHeight w:val="576"/>
        </w:trPr>
        <w:tc>
          <w:tcPr>
            <w:tcW w:w="9540" w:type="dxa"/>
            <w:vAlign w:val="bottom"/>
          </w:tcPr>
          <w:p w14:paraId="7843F4DD" w14:textId="77777777" w:rsidR="00B63963" w:rsidRPr="00354739" w:rsidRDefault="00B63963" w:rsidP="00CB15DF">
            <w:pPr>
              <w:keepNext/>
              <w:keepLines/>
              <w:rPr>
                <w:b/>
              </w:rPr>
            </w:pPr>
            <w:r w:rsidRPr="00354739">
              <w:rPr>
                <w:b/>
              </w:rPr>
              <w:t>Preparation / Setup</w:t>
            </w:r>
          </w:p>
          <w:p w14:paraId="6215B6FC" w14:textId="77777777" w:rsidR="007967BA" w:rsidRDefault="007967BA" w:rsidP="00CB15DF">
            <w:pPr>
              <w:keepNext/>
              <w:keepLines/>
              <w:rPr>
                <w:b/>
              </w:rPr>
            </w:pPr>
          </w:p>
          <w:p w14:paraId="7619CAF8" w14:textId="77777777" w:rsidR="00B63963" w:rsidRPr="00EF51DB" w:rsidRDefault="007967BA" w:rsidP="007967BA">
            <w:pPr>
              <w:keepNext/>
              <w:keepLines/>
              <w:rPr>
                <w:b/>
              </w:rPr>
            </w:pPr>
            <w:r>
              <w:t>Gather all of the supplies for this activity.  Set up a workspace on a flat table top large enough for all of the materials and for at least two students to work together to build this device.</w:t>
            </w:r>
            <w:r w:rsidR="00EF51DB" w:rsidRPr="00EF51DB">
              <w:t xml:space="preserve">  </w:t>
            </w:r>
          </w:p>
        </w:tc>
      </w:tr>
      <w:bookmarkEnd w:id="4"/>
      <w:tr w:rsidR="001F5DA6" w:rsidRPr="00354739" w14:paraId="14E91F6C" w14:textId="77777777" w:rsidTr="001F5DA6">
        <w:trPr>
          <w:cantSplit/>
          <w:trHeight w:val="576"/>
        </w:trPr>
        <w:tc>
          <w:tcPr>
            <w:tcW w:w="9540" w:type="dxa"/>
            <w:vAlign w:val="bottom"/>
          </w:tcPr>
          <w:p w14:paraId="6673CE03" w14:textId="77777777" w:rsidR="000D5364" w:rsidRDefault="00C6504C" w:rsidP="00DE7950">
            <w:pPr>
              <w:pStyle w:val="lvl1Text"/>
            </w:pPr>
            <w:r>
              <w:br w:type="page"/>
            </w:r>
          </w:p>
          <w:p w14:paraId="03B32674" w14:textId="77777777" w:rsidR="000D5364" w:rsidRDefault="000D5364" w:rsidP="00DE7950">
            <w:pPr>
              <w:pStyle w:val="lvl1Text"/>
            </w:pPr>
          </w:p>
          <w:p w14:paraId="0AD6F00F" w14:textId="77777777" w:rsidR="000D5364" w:rsidRDefault="000D5364" w:rsidP="00DE7950">
            <w:pPr>
              <w:pStyle w:val="lvl1Text"/>
            </w:pPr>
          </w:p>
          <w:p w14:paraId="72C42099" w14:textId="77777777" w:rsidR="000D5364" w:rsidRDefault="000D5364" w:rsidP="00DE7950">
            <w:pPr>
              <w:pStyle w:val="lvl1Text"/>
            </w:pPr>
          </w:p>
          <w:p w14:paraId="692393C7" w14:textId="77777777" w:rsidR="001F5DA6" w:rsidRPr="00354739" w:rsidRDefault="001F5DA6" w:rsidP="00DE7950">
            <w:pPr>
              <w:pStyle w:val="lvl1Text"/>
              <w:rPr>
                <w:sz w:val="24"/>
                <w:szCs w:val="24"/>
              </w:rPr>
            </w:pPr>
            <w:r w:rsidRPr="00A716FD">
              <w:rPr>
                <w:sz w:val="28"/>
                <w:szCs w:val="24"/>
              </w:rPr>
              <w:t xml:space="preserve">Activity: </w:t>
            </w:r>
            <w:r w:rsidR="008A1437">
              <w:rPr>
                <w:sz w:val="28"/>
                <w:szCs w:val="24"/>
              </w:rPr>
              <w:t xml:space="preserve"> </w:t>
            </w:r>
            <w:r w:rsidR="00DE7950">
              <w:rPr>
                <w:sz w:val="28"/>
                <w:szCs w:val="24"/>
              </w:rPr>
              <w:t>Modeling a Micro Pressure Sensor</w:t>
            </w:r>
          </w:p>
        </w:tc>
      </w:tr>
      <w:tr w:rsidR="00915CCD" w:rsidRPr="00354739" w14:paraId="7D9F9C14" w14:textId="77777777" w:rsidTr="001F5DA6">
        <w:tc>
          <w:tcPr>
            <w:tcW w:w="9540" w:type="dxa"/>
          </w:tcPr>
          <w:p w14:paraId="4E673BD0" w14:textId="77777777" w:rsidR="00915CCD" w:rsidRPr="00915CCD" w:rsidRDefault="00915CCD" w:rsidP="00101042">
            <w:pPr>
              <w:keepNext/>
              <w:keepLines/>
            </w:pPr>
          </w:p>
          <w:p w14:paraId="696E82A3" w14:textId="77777777" w:rsidR="00915CCD" w:rsidRPr="00915CCD" w:rsidRDefault="00915CCD" w:rsidP="00915CCD">
            <w:pPr>
              <w:keepNext/>
              <w:keepLines/>
            </w:pPr>
            <w:r w:rsidRPr="00915CCD">
              <w:rPr>
                <w:b/>
              </w:rPr>
              <w:t>Description:</w:t>
            </w:r>
            <w:r w:rsidRPr="00915CCD">
              <w:t xml:space="preserve">  Using an empty paint can, balloon and ground mechanical pencil lead (graphene) mixed with rubber cement, </w:t>
            </w:r>
            <w:r w:rsidR="004C08FC">
              <w:t xml:space="preserve">build </w:t>
            </w:r>
            <w:r w:rsidRPr="00915CCD">
              <w:t>a macro-size</w:t>
            </w:r>
            <w:r w:rsidR="004C08FC">
              <w:t>d model of a micro</w:t>
            </w:r>
            <w:r w:rsidRPr="00915CCD">
              <w:t>pressure sensor using a Wheatstone bridge sensing circuit.</w:t>
            </w:r>
          </w:p>
          <w:p w14:paraId="4F968C84" w14:textId="77777777" w:rsidR="00915CCD" w:rsidRPr="00915CCD" w:rsidRDefault="00915CCD" w:rsidP="00101042">
            <w:pPr>
              <w:keepNext/>
              <w:keepLines/>
            </w:pPr>
          </w:p>
          <w:p w14:paraId="5D9993F8" w14:textId="77777777" w:rsidR="00915CCD" w:rsidRPr="00915CCD" w:rsidRDefault="00915CCD" w:rsidP="00101042">
            <w:pPr>
              <w:keepNext/>
              <w:keepLines/>
            </w:pPr>
            <w:r w:rsidRPr="00915CCD">
              <w:rPr>
                <w:u w:val="single"/>
              </w:rPr>
              <w:t>Safety</w:t>
            </w:r>
          </w:p>
          <w:p w14:paraId="67CE8023" w14:textId="77777777" w:rsidR="00915CCD" w:rsidRPr="00915CCD" w:rsidRDefault="00915CCD" w:rsidP="00101042">
            <w:pPr>
              <w:keepNext/>
              <w:keepLines/>
            </w:pPr>
          </w:p>
          <w:p w14:paraId="78169FE5" w14:textId="77777777" w:rsidR="00915CCD" w:rsidRDefault="00915CCD" w:rsidP="00915CCD">
            <w:pPr>
              <w:pStyle w:val="ListParagraph"/>
              <w:keepNext/>
              <w:keepLines/>
              <w:numPr>
                <w:ilvl w:val="0"/>
                <w:numId w:val="31"/>
              </w:numPr>
              <w:rPr>
                <w:rFonts w:ascii="Times New Roman" w:hAnsi="Times New Roman"/>
              </w:rPr>
            </w:pPr>
            <w:r>
              <w:rPr>
                <w:rFonts w:ascii="Times New Roman" w:hAnsi="Times New Roman"/>
              </w:rPr>
              <w:t>From the Internet, download a Material Safety Data Sheet</w:t>
            </w:r>
            <w:r w:rsidR="005C0495">
              <w:rPr>
                <w:rFonts w:ascii="Times New Roman" w:hAnsi="Times New Roman"/>
              </w:rPr>
              <w:t xml:space="preserve"> (MSDS)</w:t>
            </w:r>
            <w:r>
              <w:rPr>
                <w:rFonts w:ascii="Times New Roman" w:hAnsi="Times New Roman"/>
              </w:rPr>
              <w:t xml:space="preserve"> for rubber cement.</w:t>
            </w:r>
          </w:p>
          <w:p w14:paraId="17010496" w14:textId="77777777" w:rsidR="00915CCD" w:rsidRDefault="00915CCD" w:rsidP="00915CCD">
            <w:pPr>
              <w:pStyle w:val="ListParagraph"/>
              <w:keepNext/>
              <w:keepLines/>
              <w:numPr>
                <w:ilvl w:val="0"/>
                <w:numId w:val="31"/>
              </w:numPr>
              <w:rPr>
                <w:rFonts w:ascii="Times New Roman" w:hAnsi="Times New Roman"/>
              </w:rPr>
            </w:pPr>
            <w:r>
              <w:rPr>
                <w:rFonts w:ascii="Times New Roman" w:hAnsi="Times New Roman"/>
              </w:rPr>
              <w:t>Answer the following questions relative to rubber cement.</w:t>
            </w:r>
          </w:p>
          <w:p w14:paraId="1D19B3A7" w14:textId="77777777" w:rsidR="00915CCD" w:rsidRDefault="00915CCD" w:rsidP="00915CCD">
            <w:pPr>
              <w:pStyle w:val="ListParagraph"/>
              <w:keepNext/>
              <w:keepLines/>
              <w:numPr>
                <w:ilvl w:val="1"/>
                <w:numId w:val="31"/>
              </w:numPr>
              <w:rPr>
                <w:rFonts w:ascii="Times New Roman" w:hAnsi="Times New Roman"/>
              </w:rPr>
            </w:pPr>
            <w:r>
              <w:rPr>
                <w:rFonts w:ascii="Times New Roman" w:hAnsi="Times New Roman"/>
              </w:rPr>
              <w:t>What are two hazards of rubber cement that you need to be constantly aware of?</w:t>
            </w:r>
          </w:p>
          <w:p w14:paraId="7E0DDA3E" w14:textId="77777777" w:rsidR="001E275B" w:rsidRDefault="001E275B" w:rsidP="001E275B">
            <w:pPr>
              <w:keepNext/>
              <w:keepLines/>
            </w:pPr>
          </w:p>
          <w:p w14:paraId="747A6EC9" w14:textId="77777777" w:rsidR="000D5364" w:rsidRDefault="000D5364" w:rsidP="001E275B">
            <w:pPr>
              <w:keepNext/>
              <w:keepLines/>
            </w:pPr>
          </w:p>
          <w:p w14:paraId="17F91560" w14:textId="77777777" w:rsidR="000D5364" w:rsidRPr="001E275B" w:rsidRDefault="000D5364" w:rsidP="001E275B">
            <w:pPr>
              <w:keepNext/>
              <w:keepLines/>
            </w:pPr>
          </w:p>
          <w:p w14:paraId="49B5BD32" w14:textId="77777777" w:rsidR="00915CCD" w:rsidRDefault="005C0495" w:rsidP="00915CCD">
            <w:pPr>
              <w:pStyle w:val="ListParagraph"/>
              <w:keepNext/>
              <w:keepLines/>
              <w:numPr>
                <w:ilvl w:val="1"/>
                <w:numId w:val="31"/>
              </w:numPr>
              <w:rPr>
                <w:rFonts w:ascii="Times New Roman" w:hAnsi="Times New Roman"/>
              </w:rPr>
            </w:pPr>
            <w:r>
              <w:rPr>
                <w:rFonts w:ascii="Times New Roman" w:hAnsi="Times New Roman"/>
              </w:rPr>
              <w:t>What type of personal protective equipment should you wear when handling rubber cement?</w:t>
            </w:r>
          </w:p>
          <w:p w14:paraId="5C27FF47" w14:textId="77777777" w:rsidR="001E275B" w:rsidRDefault="001E275B" w:rsidP="001E275B">
            <w:pPr>
              <w:keepNext/>
              <w:keepLines/>
            </w:pPr>
          </w:p>
          <w:p w14:paraId="05793803" w14:textId="77777777" w:rsidR="000D5364" w:rsidRDefault="000D5364" w:rsidP="001E275B">
            <w:pPr>
              <w:keepNext/>
              <w:keepLines/>
            </w:pPr>
          </w:p>
          <w:p w14:paraId="1666902D" w14:textId="77777777" w:rsidR="000D5364" w:rsidRPr="001E275B" w:rsidRDefault="000D5364" w:rsidP="001E275B">
            <w:pPr>
              <w:keepNext/>
              <w:keepLines/>
            </w:pPr>
          </w:p>
          <w:p w14:paraId="77B5D3F4" w14:textId="77777777" w:rsidR="005C0495" w:rsidRDefault="005C0495" w:rsidP="00915CCD">
            <w:pPr>
              <w:pStyle w:val="ListParagraph"/>
              <w:keepNext/>
              <w:keepLines/>
              <w:numPr>
                <w:ilvl w:val="1"/>
                <w:numId w:val="31"/>
              </w:numPr>
              <w:rPr>
                <w:rFonts w:ascii="Times New Roman" w:hAnsi="Times New Roman"/>
              </w:rPr>
            </w:pPr>
            <w:r>
              <w:rPr>
                <w:rFonts w:ascii="Times New Roman" w:hAnsi="Times New Roman"/>
              </w:rPr>
              <w:t>What conditions should be avoided when working with rubber cement?</w:t>
            </w:r>
          </w:p>
          <w:p w14:paraId="15912E08" w14:textId="77777777" w:rsidR="001E275B" w:rsidRPr="001E275B" w:rsidRDefault="001E275B" w:rsidP="001E275B">
            <w:pPr>
              <w:keepNext/>
              <w:keepLines/>
              <w:ind w:left="1440"/>
              <w:rPr>
                <w:i/>
                <w:color w:val="C00000"/>
              </w:rPr>
            </w:pPr>
          </w:p>
        </w:tc>
      </w:tr>
    </w:tbl>
    <w:p w14:paraId="6F33ADCA" w14:textId="77777777" w:rsidR="00524850" w:rsidRDefault="00524850">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8A1437" w:rsidRPr="00354739" w14:paraId="60D9B28D" w14:textId="77777777" w:rsidTr="001F5DA6">
        <w:tc>
          <w:tcPr>
            <w:tcW w:w="9540" w:type="dxa"/>
          </w:tcPr>
          <w:p w14:paraId="2C9F0868" w14:textId="77777777" w:rsidR="00320DF4" w:rsidRDefault="00320DF4" w:rsidP="00B63963">
            <w:pPr>
              <w:keepNext/>
              <w:keepLines/>
              <w:rPr>
                <w:b/>
              </w:rPr>
            </w:pPr>
          </w:p>
          <w:p w14:paraId="6C125884" w14:textId="77777777" w:rsidR="008A1437" w:rsidRDefault="008A1437" w:rsidP="00B63963">
            <w:pPr>
              <w:keepNext/>
              <w:keepLines/>
              <w:rPr>
                <w:b/>
              </w:rPr>
            </w:pPr>
            <w:r>
              <w:rPr>
                <w:b/>
              </w:rPr>
              <w:t>Building the Pressure Sensor Model</w:t>
            </w:r>
          </w:p>
          <w:p w14:paraId="16DABEE2" w14:textId="77777777" w:rsidR="008A1437" w:rsidRPr="008A1437" w:rsidRDefault="008A1437" w:rsidP="00B63963">
            <w:pPr>
              <w:keepNext/>
              <w:keepLines/>
              <w:rPr>
                <w:b/>
              </w:rPr>
            </w:pPr>
          </w:p>
        </w:tc>
      </w:tr>
      <w:tr w:rsidR="00B63963" w:rsidRPr="00354739" w14:paraId="32A0CA45" w14:textId="77777777" w:rsidTr="001F5DA6">
        <w:tc>
          <w:tcPr>
            <w:tcW w:w="9540" w:type="dxa"/>
          </w:tcPr>
          <w:p w14:paraId="1AA3ABE2" w14:textId="77777777" w:rsidR="00B63963" w:rsidRPr="00354739" w:rsidRDefault="005B643E" w:rsidP="00B63963">
            <w:pPr>
              <w:keepNext/>
              <w:keepLines/>
              <w:rPr>
                <w:u w:val="single"/>
              </w:rPr>
            </w:pPr>
            <w:r>
              <w:br w:type="page"/>
            </w:r>
            <w:r w:rsidR="00B63963">
              <w:rPr>
                <w:u w:val="single"/>
              </w:rPr>
              <w:t xml:space="preserve">Constructing the Diaphragm </w:t>
            </w:r>
          </w:p>
          <w:p w14:paraId="1405BCB8" w14:textId="77777777" w:rsidR="005B643E" w:rsidRPr="007967BA" w:rsidRDefault="009645C1" w:rsidP="005B643E">
            <w:pPr>
              <w:keepNext/>
              <w:keepLines/>
              <w:jc w:val="right"/>
              <w:rPr>
                <w:i/>
              </w:rPr>
            </w:pPr>
            <w:r>
              <w:rPr>
                <w:i/>
              </w:rPr>
              <w:t>F</w:t>
            </w:r>
            <w:r w:rsidR="005B643E">
              <w:rPr>
                <w:i/>
              </w:rPr>
              <w:t>igure 1.</w:t>
            </w:r>
          </w:p>
          <w:p w14:paraId="3B259A7D" w14:textId="77777777" w:rsidR="009645C1" w:rsidRDefault="00376171" w:rsidP="009645C1">
            <w:pPr>
              <w:keepNext/>
              <w:keepLines/>
            </w:pPr>
            <w:r>
              <w:rPr>
                <w:noProof/>
              </w:rPr>
              <w:drawing>
                <wp:anchor distT="0" distB="0" distL="114300" distR="114300" simplePos="0" relativeHeight="251680256" behindDoc="0" locked="0" layoutInCell="1" allowOverlap="1" wp14:anchorId="59F04444" wp14:editId="7177D458">
                  <wp:simplePos x="0" y="0"/>
                  <wp:positionH relativeFrom="margin">
                    <wp:posOffset>4758055</wp:posOffset>
                  </wp:positionH>
                  <wp:positionV relativeFrom="paragraph">
                    <wp:posOffset>76200</wp:posOffset>
                  </wp:positionV>
                  <wp:extent cx="1178560" cy="1263650"/>
                  <wp:effectExtent l="19050" t="19050" r="21590" b="12700"/>
                  <wp:wrapSquare wrapText="bothSides"/>
                  <wp:docPr id="9" name="Picture 6" descr="bridge_cutout_3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ridge_cutout_300x"/>
                          <pic:cNvPicPr>
                            <a:picLocks noChangeAspect="1" noChangeArrowheads="1"/>
                          </pic:cNvPicPr>
                        </pic:nvPicPr>
                        <pic:blipFill>
                          <a:blip r:embed="rId18" cstate="print"/>
                          <a:srcRect/>
                          <a:stretch>
                            <a:fillRect/>
                          </a:stretch>
                        </pic:blipFill>
                        <pic:spPr bwMode="auto">
                          <a:xfrm>
                            <a:off x="0" y="0"/>
                            <a:ext cx="1178560" cy="1263650"/>
                          </a:xfrm>
                          <a:prstGeom prst="rect">
                            <a:avLst/>
                          </a:prstGeom>
                          <a:noFill/>
                          <a:ln w="9525">
                            <a:solidFill>
                              <a:srgbClr val="000000"/>
                            </a:solidFill>
                            <a:miter lim="800000"/>
                            <a:headEnd/>
                            <a:tailEnd/>
                          </a:ln>
                        </pic:spPr>
                      </pic:pic>
                    </a:graphicData>
                  </a:graphic>
                </wp:anchor>
              </w:drawing>
            </w:r>
            <w:r w:rsidR="009645C1">
              <w:t>Remove the lid from the paint can (if applicable).</w:t>
            </w:r>
          </w:p>
          <w:p w14:paraId="2CA4775E" w14:textId="77777777" w:rsidR="001A282E" w:rsidRPr="001A282E" w:rsidRDefault="001A282E" w:rsidP="00B63963">
            <w:pPr>
              <w:pStyle w:val="ListParagraph"/>
              <w:numPr>
                <w:ilvl w:val="0"/>
                <w:numId w:val="20"/>
              </w:numPr>
              <w:rPr>
                <w:rFonts w:ascii="Times New Roman" w:hAnsi="Times New Roman"/>
                <w:sz w:val="24"/>
                <w:szCs w:val="24"/>
              </w:rPr>
            </w:pPr>
            <w:r>
              <w:rPr>
                <w:rFonts w:ascii="Times New Roman" w:hAnsi="Times New Roman"/>
                <w:sz w:val="24"/>
              </w:rPr>
              <w:t>Using the ice pick or nail, punch a hole in the side of the paint can.  The hole should be big enough to insert the TT tip of a syringe.</w:t>
            </w:r>
          </w:p>
          <w:p w14:paraId="3C840F57" w14:textId="77777777" w:rsidR="007967BA" w:rsidRDefault="007967BA" w:rsidP="00B63963">
            <w:pPr>
              <w:pStyle w:val="ListParagraph"/>
              <w:numPr>
                <w:ilvl w:val="0"/>
                <w:numId w:val="20"/>
              </w:numPr>
              <w:rPr>
                <w:rFonts w:ascii="Times New Roman" w:hAnsi="Times New Roman"/>
                <w:sz w:val="24"/>
                <w:szCs w:val="24"/>
              </w:rPr>
            </w:pPr>
            <w:r>
              <w:rPr>
                <w:rFonts w:ascii="Times New Roman" w:hAnsi="Times New Roman"/>
                <w:sz w:val="24"/>
                <w:szCs w:val="24"/>
              </w:rPr>
              <w:t>Using the stencil provided (see attached at the end of this document), cut the bridge pattern from a piece of the cardboard or cardstock. (Figure 1)</w:t>
            </w:r>
            <w:r>
              <w:rPr>
                <w:b/>
                <w:noProof/>
              </w:rPr>
              <w:t xml:space="preserve"> </w:t>
            </w:r>
          </w:p>
          <w:p w14:paraId="314D4D4E" w14:textId="77777777" w:rsidR="00B63963" w:rsidRPr="0084202C" w:rsidRDefault="00B63963" w:rsidP="00B63963">
            <w:pPr>
              <w:pStyle w:val="ListParagraph"/>
              <w:numPr>
                <w:ilvl w:val="0"/>
                <w:numId w:val="20"/>
              </w:numPr>
              <w:rPr>
                <w:rFonts w:ascii="Times New Roman" w:hAnsi="Times New Roman"/>
                <w:sz w:val="24"/>
                <w:szCs w:val="24"/>
              </w:rPr>
            </w:pPr>
            <w:r w:rsidRPr="0084202C">
              <w:rPr>
                <w:rFonts w:ascii="Times New Roman" w:hAnsi="Times New Roman"/>
                <w:sz w:val="24"/>
                <w:szCs w:val="24"/>
              </w:rPr>
              <w:t xml:space="preserve">Cut the neck off the balloon to </w:t>
            </w:r>
            <w:r w:rsidR="00707C24" w:rsidRPr="0084202C">
              <w:rPr>
                <w:rFonts w:ascii="Times New Roman" w:hAnsi="Times New Roman"/>
                <w:sz w:val="24"/>
                <w:szCs w:val="24"/>
              </w:rPr>
              <w:t>about</w:t>
            </w:r>
            <w:r w:rsidRPr="0084202C">
              <w:rPr>
                <w:rFonts w:ascii="Times New Roman" w:hAnsi="Times New Roman"/>
                <w:sz w:val="24"/>
                <w:szCs w:val="24"/>
              </w:rPr>
              <w:t xml:space="preserve"> </w:t>
            </w:r>
            <w:r w:rsidR="00B3755E">
              <w:rPr>
                <w:rFonts w:ascii="Times New Roman" w:hAnsi="Times New Roman"/>
                <w:sz w:val="24"/>
                <w:szCs w:val="24"/>
              </w:rPr>
              <w:t>4 cm</w:t>
            </w:r>
            <w:r w:rsidRPr="0084202C">
              <w:rPr>
                <w:rFonts w:ascii="Times New Roman" w:hAnsi="Times New Roman"/>
                <w:sz w:val="24"/>
                <w:szCs w:val="24"/>
              </w:rPr>
              <w:t xml:space="preserve"> from  </w:t>
            </w:r>
            <w:r w:rsidR="005D36D4">
              <w:rPr>
                <w:rFonts w:ascii="Times New Roman" w:hAnsi="Times New Roman"/>
                <w:sz w:val="24"/>
                <w:szCs w:val="24"/>
              </w:rPr>
              <w:t>top opening</w:t>
            </w:r>
            <w:r w:rsidR="00B3755E">
              <w:rPr>
                <w:rFonts w:ascii="Times New Roman" w:hAnsi="Times New Roman"/>
                <w:sz w:val="24"/>
                <w:szCs w:val="24"/>
              </w:rPr>
              <w:t xml:space="preserve"> or at least 1 cm</w:t>
            </w:r>
            <w:r w:rsidRPr="0084202C">
              <w:rPr>
                <w:rFonts w:ascii="Times New Roman" w:hAnsi="Times New Roman"/>
                <w:sz w:val="24"/>
                <w:szCs w:val="24"/>
              </w:rPr>
              <w:t xml:space="preserve"> below the curvature of neck</w:t>
            </w:r>
            <w:r w:rsidR="00707C24">
              <w:rPr>
                <w:rFonts w:ascii="Times New Roman" w:hAnsi="Times New Roman"/>
                <w:sz w:val="24"/>
                <w:szCs w:val="24"/>
              </w:rPr>
              <w:t xml:space="preserve"> </w:t>
            </w:r>
            <w:r w:rsidR="00C6504C">
              <w:rPr>
                <w:rFonts w:ascii="Times New Roman" w:hAnsi="Times New Roman"/>
                <w:sz w:val="24"/>
                <w:szCs w:val="24"/>
              </w:rPr>
              <w:t>(Figure 2)</w:t>
            </w:r>
          </w:p>
          <w:p w14:paraId="7D9B74DC" w14:textId="77777777" w:rsidR="00B63963" w:rsidRPr="0084202C" w:rsidRDefault="00B63963" w:rsidP="00B63963">
            <w:pPr>
              <w:pStyle w:val="ListParagraph"/>
              <w:numPr>
                <w:ilvl w:val="0"/>
                <w:numId w:val="20"/>
              </w:numPr>
              <w:rPr>
                <w:rFonts w:ascii="Times New Roman" w:hAnsi="Times New Roman"/>
                <w:sz w:val="24"/>
                <w:szCs w:val="24"/>
              </w:rPr>
            </w:pPr>
            <w:r w:rsidRPr="0084202C">
              <w:rPr>
                <w:rFonts w:ascii="Times New Roman" w:hAnsi="Times New Roman"/>
                <w:sz w:val="24"/>
                <w:szCs w:val="24"/>
              </w:rPr>
              <w:t xml:space="preserve">Stretch the balloon </w:t>
            </w:r>
            <w:r w:rsidR="005D36D4">
              <w:rPr>
                <w:rFonts w:ascii="Times New Roman" w:hAnsi="Times New Roman"/>
                <w:sz w:val="24"/>
                <w:szCs w:val="24"/>
              </w:rPr>
              <w:t xml:space="preserve">tightly </w:t>
            </w:r>
            <w:r w:rsidRPr="0084202C">
              <w:rPr>
                <w:rFonts w:ascii="Times New Roman" w:hAnsi="Times New Roman"/>
                <w:sz w:val="24"/>
                <w:szCs w:val="24"/>
              </w:rPr>
              <w:t>over the open end of the paint can.</w:t>
            </w:r>
            <w:r w:rsidR="00C6504C">
              <w:rPr>
                <w:rFonts w:ascii="Times New Roman" w:hAnsi="Times New Roman"/>
                <w:sz w:val="24"/>
                <w:szCs w:val="24"/>
              </w:rPr>
              <w:t xml:space="preserve"> (Figure 3)</w:t>
            </w:r>
            <w:r w:rsidR="005D36D4">
              <w:rPr>
                <w:rFonts w:ascii="Times New Roman" w:hAnsi="Times New Roman"/>
                <w:sz w:val="24"/>
                <w:szCs w:val="24"/>
              </w:rPr>
              <w:t>.  You want an “even” stretch.</w:t>
            </w:r>
          </w:p>
          <w:p w14:paraId="4FDF1FB8" w14:textId="77777777" w:rsidR="00B63963" w:rsidRPr="0084202C" w:rsidRDefault="005D36D4" w:rsidP="00B63963">
            <w:pPr>
              <w:pStyle w:val="ListParagraph"/>
              <w:numPr>
                <w:ilvl w:val="0"/>
                <w:numId w:val="20"/>
              </w:numPr>
              <w:rPr>
                <w:rFonts w:ascii="Times New Roman" w:hAnsi="Times New Roman"/>
                <w:sz w:val="24"/>
                <w:szCs w:val="24"/>
              </w:rPr>
            </w:pPr>
            <w:r>
              <w:rPr>
                <w:rFonts w:ascii="Times New Roman" w:hAnsi="Times New Roman"/>
                <w:sz w:val="24"/>
                <w:szCs w:val="24"/>
              </w:rPr>
              <w:t>S</w:t>
            </w:r>
            <w:r w:rsidR="00B63963" w:rsidRPr="0084202C">
              <w:rPr>
                <w:rFonts w:ascii="Times New Roman" w:hAnsi="Times New Roman"/>
                <w:sz w:val="24"/>
                <w:szCs w:val="24"/>
              </w:rPr>
              <w:t>ecure the edges of the balloon to the can</w:t>
            </w:r>
            <w:r>
              <w:rPr>
                <w:rFonts w:ascii="Times New Roman" w:hAnsi="Times New Roman"/>
                <w:sz w:val="24"/>
                <w:szCs w:val="24"/>
              </w:rPr>
              <w:t xml:space="preserve"> with painter’s tape</w:t>
            </w:r>
            <w:r w:rsidR="00B63963" w:rsidRPr="0084202C">
              <w:rPr>
                <w:rFonts w:ascii="Times New Roman" w:hAnsi="Times New Roman"/>
                <w:sz w:val="24"/>
                <w:szCs w:val="24"/>
              </w:rPr>
              <w:t>.</w:t>
            </w:r>
            <w:r w:rsidR="005B622C">
              <w:rPr>
                <w:rFonts w:ascii="Times New Roman" w:hAnsi="Times New Roman"/>
                <w:sz w:val="24"/>
                <w:szCs w:val="24"/>
              </w:rPr>
              <w:t xml:space="preserve"> (Figure 4)</w:t>
            </w:r>
            <w:r w:rsidR="00B63963" w:rsidRPr="0084202C">
              <w:rPr>
                <w:rFonts w:ascii="Times New Roman" w:hAnsi="Times New Roman"/>
                <w:sz w:val="24"/>
                <w:szCs w:val="24"/>
              </w:rPr>
              <w:t xml:space="preserve">  </w:t>
            </w:r>
          </w:p>
          <w:p w14:paraId="3DD0C32A" w14:textId="77777777" w:rsidR="00DB4DC5" w:rsidRDefault="00320DF4" w:rsidP="001C7BC4">
            <w:pPr>
              <w:pStyle w:val="ListParagraph"/>
              <w:jc w:val="right"/>
              <w:rPr>
                <w:rFonts w:ascii="Times New Roman" w:hAnsi="Times New Roman"/>
                <w:sz w:val="24"/>
                <w:szCs w:val="24"/>
              </w:rPr>
            </w:pPr>
            <w:r>
              <w:rPr>
                <w:rFonts w:ascii="Times New Roman" w:hAnsi="Times New Roman"/>
                <w:noProof/>
                <w:sz w:val="24"/>
                <w:szCs w:val="24"/>
              </w:rPr>
              <w:drawing>
                <wp:anchor distT="0" distB="0" distL="114300" distR="114300" simplePos="0" relativeHeight="251655680" behindDoc="0" locked="0" layoutInCell="1" allowOverlap="1" wp14:anchorId="1D1A2689" wp14:editId="0F452546">
                  <wp:simplePos x="0" y="0"/>
                  <wp:positionH relativeFrom="margin">
                    <wp:posOffset>-38735</wp:posOffset>
                  </wp:positionH>
                  <wp:positionV relativeFrom="paragraph">
                    <wp:posOffset>140970</wp:posOffset>
                  </wp:positionV>
                  <wp:extent cx="1252220" cy="1616710"/>
                  <wp:effectExtent l="38100" t="19050" r="24130" b="21590"/>
                  <wp:wrapSquare wrapText="bothSides"/>
                  <wp:docPr id="15" name="Picture 15" descr="ballo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alloons"/>
                          <pic:cNvPicPr>
                            <a:picLocks noChangeAspect="1" noChangeArrowheads="1"/>
                          </pic:cNvPicPr>
                        </pic:nvPicPr>
                        <pic:blipFill>
                          <a:blip r:embed="rId19" cstate="print"/>
                          <a:srcRect l="24036" r="17789"/>
                          <a:stretch>
                            <a:fillRect/>
                          </a:stretch>
                        </pic:blipFill>
                        <pic:spPr bwMode="auto">
                          <a:xfrm>
                            <a:off x="0" y="0"/>
                            <a:ext cx="1252220" cy="1616710"/>
                          </a:xfrm>
                          <a:prstGeom prst="rect">
                            <a:avLst/>
                          </a:prstGeom>
                          <a:noFill/>
                          <a:ln w="9525">
                            <a:solidFill>
                              <a:srgbClr val="000000"/>
                            </a:solidFill>
                            <a:miter lim="800000"/>
                            <a:headEnd/>
                            <a:tailEnd/>
                          </a:ln>
                        </pic:spPr>
                      </pic:pic>
                    </a:graphicData>
                  </a:graphic>
                </wp:anchor>
              </w:drawing>
            </w:r>
          </w:p>
          <w:p w14:paraId="0CDBFCA0" w14:textId="77777777" w:rsidR="00DB4DC5" w:rsidRDefault="00DB4DC5" w:rsidP="001C7BC4">
            <w:pPr>
              <w:pStyle w:val="ListParagraph"/>
              <w:jc w:val="right"/>
              <w:rPr>
                <w:rFonts w:ascii="Times New Roman" w:hAnsi="Times New Roman"/>
                <w:sz w:val="24"/>
                <w:szCs w:val="24"/>
              </w:rPr>
            </w:pPr>
          </w:p>
          <w:p w14:paraId="6E773BD9" w14:textId="77777777" w:rsidR="00DB4DC5" w:rsidRDefault="00DB4DC5" w:rsidP="001C7BC4">
            <w:pPr>
              <w:pStyle w:val="ListParagraph"/>
              <w:jc w:val="right"/>
              <w:rPr>
                <w:rFonts w:ascii="Times New Roman" w:hAnsi="Times New Roman"/>
                <w:sz w:val="24"/>
                <w:szCs w:val="24"/>
              </w:rPr>
            </w:pPr>
          </w:p>
          <w:p w14:paraId="6F3FD6BC" w14:textId="77777777" w:rsidR="00DB4DC5" w:rsidRDefault="00DB4DC5" w:rsidP="001C7BC4">
            <w:pPr>
              <w:pStyle w:val="ListParagraph"/>
              <w:jc w:val="right"/>
              <w:rPr>
                <w:rFonts w:ascii="Times New Roman" w:hAnsi="Times New Roman"/>
                <w:sz w:val="24"/>
                <w:szCs w:val="24"/>
              </w:rPr>
            </w:pPr>
          </w:p>
          <w:p w14:paraId="7F1DE181" w14:textId="77777777" w:rsidR="00DB4DC5" w:rsidRDefault="00DB4DC5" w:rsidP="001C7BC4">
            <w:pPr>
              <w:pStyle w:val="ListParagraph"/>
              <w:jc w:val="right"/>
              <w:rPr>
                <w:rFonts w:ascii="Times New Roman" w:hAnsi="Times New Roman"/>
                <w:sz w:val="24"/>
                <w:szCs w:val="24"/>
              </w:rPr>
            </w:pPr>
          </w:p>
          <w:p w14:paraId="386111C4" w14:textId="77777777" w:rsidR="00C6504C" w:rsidRDefault="00C6504C" w:rsidP="001C7BC4">
            <w:pPr>
              <w:pStyle w:val="ListParagraph"/>
              <w:jc w:val="right"/>
              <w:rPr>
                <w:rFonts w:ascii="Times New Roman" w:hAnsi="Times New Roman"/>
                <w:sz w:val="24"/>
                <w:szCs w:val="24"/>
              </w:rPr>
            </w:pPr>
          </w:p>
          <w:p w14:paraId="7EF36870" w14:textId="77777777" w:rsidR="00C6504C" w:rsidRDefault="00C6504C" w:rsidP="001C7BC4">
            <w:pPr>
              <w:pStyle w:val="ListParagraph"/>
              <w:jc w:val="right"/>
              <w:rPr>
                <w:rFonts w:ascii="Times New Roman" w:hAnsi="Times New Roman"/>
                <w:sz w:val="24"/>
                <w:szCs w:val="24"/>
              </w:rPr>
            </w:pPr>
          </w:p>
          <w:p w14:paraId="5AFA8187" w14:textId="77777777" w:rsidR="00C6504C" w:rsidRDefault="00C6504C" w:rsidP="001C7BC4">
            <w:pPr>
              <w:pStyle w:val="ListParagraph"/>
              <w:jc w:val="right"/>
              <w:rPr>
                <w:rFonts w:ascii="Times New Roman" w:hAnsi="Times New Roman"/>
                <w:sz w:val="24"/>
                <w:szCs w:val="24"/>
              </w:rPr>
            </w:pPr>
          </w:p>
          <w:p w14:paraId="57480729" w14:textId="77777777" w:rsidR="00C6504C" w:rsidRDefault="00C6504C" w:rsidP="001C7BC4">
            <w:pPr>
              <w:pStyle w:val="ListParagraph"/>
              <w:jc w:val="right"/>
              <w:rPr>
                <w:rFonts w:ascii="Times New Roman" w:hAnsi="Times New Roman"/>
                <w:sz w:val="24"/>
                <w:szCs w:val="24"/>
              </w:rPr>
            </w:pPr>
          </w:p>
          <w:p w14:paraId="0147980D" w14:textId="77777777" w:rsidR="00EF51DB" w:rsidRPr="0084202C" w:rsidRDefault="00320DF4" w:rsidP="001A282E">
            <w:pPr>
              <w:pStyle w:val="ListParagraph"/>
              <w:jc w:val="right"/>
              <w:rPr>
                <w:rFonts w:ascii="Times New Roman" w:hAnsi="Times New Roman"/>
                <w:sz w:val="24"/>
                <w:szCs w:val="24"/>
              </w:rPr>
            </w:pPr>
            <w:r>
              <w:rPr>
                <w:noProof/>
              </w:rPr>
              <w:drawing>
                <wp:anchor distT="0" distB="0" distL="114300" distR="114300" simplePos="0" relativeHeight="251648512" behindDoc="0" locked="0" layoutInCell="1" allowOverlap="1" wp14:anchorId="6AB39730" wp14:editId="06BC0573">
                  <wp:simplePos x="0" y="0"/>
                  <wp:positionH relativeFrom="margin">
                    <wp:posOffset>3924935</wp:posOffset>
                  </wp:positionH>
                  <wp:positionV relativeFrom="paragraph">
                    <wp:posOffset>-1662430</wp:posOffset>
                  </wp:positionV>
                  <wp:extent cx="1586230" cy="1548765"/>
                  <wp:effectExtent l="19050" t="19050" r="13970" b="13335"/>
                  <wp:wrapSquare wrapText="bothSides"/>
                  <wp:docPr id="5" name="Picture 5" descr="taped-balloon_3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aped-balloon_300x"/>
                          <pic:cNvPicPr>
                            <a:picLocks noChangeAspect="1" noChangeArrowheads="1"/>
                          </pic:cNvPicPr>
                        </pic:nvPicPr>
                        <pic:blipFill>
                          <a:blip r:embed="rId20" cstate="print"/>
                          <a:srcRect/>
                          <a:stretch>
                            <a:fillRect/>
                          </a:stretch>
                        </pic:blipFill>
                        <pic:spPr bwMode="auto">
                          <a:xfrm>
                            <a:off x="0" y="0"/>
                            <a:ext cx="1586230" cy="1548765"/>
                          </a:xfrm>
                          <a:prstGeom prst="rect">
                            <a:avLst/>
                          </a:prstGeom>
                          <a:noFill/>
                          <a:ln w="9525">
                            <a:solidFill>
                              <a:srgbClr val="000000"/>
                            </a:solidFill>
                            <a:miter lim="800000"/>
                            <a:headEnd/>
                            <a:tailEnd/>
                          </a:ln>
                        </pic:spPr>
                      </pic:pic>
                    </a:graphicData>
                  </a:graphic>
                </wp:anchor>
              </w:drawing>
            </w:r>
            <w:r>
              <w:rPr>
                <w:noProof/>
              </w:rPr>
              <w:drawing>
                <wp:anchor distT="0" distB="0" distL="114300" distR="114300" simplePos="0" relativeHeight="251656704" behindDoc="0" locked="0" layoutInCell="1" allowOverlap="1" wp14:anchorId="7629CDAA" wp14:editId="3CC3D823">
                  <wp:simplePos x="0" y="0"/>
                  <wp:positionH relativeFrom="margin">
                    <wp:posOffset>1750695</wp:posOffset>
                  </wp:positionH>
                  <wp:positionV relativeFrom="paragraph">
                    <wp:posOffset>-1672590</wp:posOffset>
                  </wp:positionV>
                  <wp:extent cx="1661160" cy="1567815"/>
                  <wp:effectExtent l="19050" t="19050" r="15240" b="13335"/>
                  <wp:wrapSquare wrapText="bothSides"/>
                  <wp:docPr id="16" name="Picture 16" descr="balloon-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alloon-can"/>
                          <pic:cNvPicPr>
                            <a:picLocks noChangeAspect="1" noChangeArrowheads="1"/>
                          </pic:cNvPicPr>
                        </pic:nvPicPr>
                        <pic:blipFill>
                          <a:blip r:embed="rId21" cstate="print"/>
                          <a:srcRect/>
                          <a:stretch>
                            <a:fillRect/>
                          </a:stretch>
                        </pic:blipFill>
                        <pic:spPr bwMode="auto">
                          <a:xfrm>
                            <a:off x="0" y="0"/>
                            <a:ext cx="1661160" cy="1567815"/>
                          </a:xfrm>
                          <a:prstGeom prst="rect">
                            <a:avLst/>
                          </a:prstGeom>
                          <a:noFill/>
                          <a:ln w="9525">
                            <a:solidFill>
                              <a:srgbClr val="000000"/>
                            </a:solidFill>
                            <a:miter lim="800000"/>
                            <a:headEnd/>
                            <a:tailEnd/>
                          </a:ln>
                        </pic:spPr>
                      </pic:pic>
                    </a:graphicData>
                  </a:graphic>
                </wp:anchor>
              </w:drawing>
            </w:r>
            <w:r w:rsidR="00B40D3A">
              <w:rPr>
                <w:noProof/>
              </w:rPr>
              <mc:AlternateContent>
                <mc:Choice Requires="wps">
                  <w:drawing>
                    <wp:anchor distT="0" distB="0" distL="114300" distR="114300" simplePos="0" relativeHeight="251657728" behindDoc="0" locked="0" layoutInCell="1" allowOverlap="1" wp14:anchorId="4047876A" wp14:editId="1322B90A">
                      <wp:simplePos x="0" y="0"/>
                      <wp:positionH relativeFrom="column">
                        <wp:posOffset>-20955</wp:posOffset>
                      </wp:positionH>
                      <wp:positionV relativeFrom="paragraph">
                        <wp:posOffset>-15875</wp:posOffset>
                      </wp:positionV>
                      <wp:extent cx="5476875" cy="266700"/>
                      <wp:effectExtent l="0" t="3175" r="1905" b="0"/>
                      <wp:wrapNone/>
                      <wp:docPr id="2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87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5C45E" w14:textId="77777777" w:rsidR="000D5364" w:rsidRDefault="000D5364">
                                  <w:r>
                                    <w:t xml:space="preserve">      Figure 2                                       Figure 3                                       Figure 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7" o:spid="_x0000_s1029" type="#_x0000_t202" style="position:absolute;left:0;text-align:left;margin-left:-1.65pt;margin-top:-1.25pt;width:431.25pt;height:21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" filled="f" stroked="f">
                      <v:textbox style="mso-fit-shape-to-text:t">
                        <w:txbxContent>
                          <w:p w:rsidR="000D5364" w:rsidRDefault="000D5364">
                            <w:r>
                              <w:t xml:space="preserve">      Figure 2                                       Figure </w:t>
                            </w:r>
                            <w:proofErr w:type="gramStart"/>
                            <w:r>
                              <w:t>3                                       Figure</w:t>
                            </w:r>
                            <w:proofErr w:type="gramEnd"/>
                            <w:r>
                              <w:t xml:space="preserve"> 4</w:t>
                            </w:r>
                          </w:p>
                        </w:txbxContent>
                      </v:textbox>
                    </v:shape>
                  </w:pict>
                </mc:Fallback>
              </mc:AlternateContent>
            </w:r>
            <w:r w:rsidR="00EF51DB" w:rsidRPr="0084202C">
              <w:rPr>
                <w:rFonts w:ascii="Times New Roman" w:hAnsi="Times New Roman"/>
                <w:sz w:val="24"/>
                <w:szCs w:val="24"/>
              </w:rPr>
              <w:t xml:space="preserve"> </w:t>
            </w:r>
          </w:p>
        </w:tc>
      </w:tr>
    </w:tbl>
    <w:p w14:paraId="5D7C7E99" w14:textId="77777777" w:rsidR="00524850" w:rsidRDefault="00524850">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104DC2" w:rsidRPr="00354739" w14:paraId="004D1555" w14:textId="77777777" w:rsidTr="001F5DA6">
        <w:tc>
          <w:tcPr>
            <w:tcW w:w="9540" w:type="dxa"/>
          </w:tcPr>
          <w:p w14:paraId="0C11AE81" w14:textId="77777777" w:rsidR="00104DC2" w:rsidRDefault="00707C24" w:rsidP="00101042">
            <w:pPr>
              <w:keepNext/>
              <w:keepLines/>
            </w:pPr>
            <w:r>
              <w:lastRenderedPageBreak/>
              <w:br w:type="page"/>
            </w:r>
            <w:r w:rsidR="00104DC2">
              <w:rPr>
                <w:u w:val="single"/>
              </w:rPr>
              <w:t>Creating the leads and bridge pattern</w:t>
            </w:r>
          </w:p>
          <w:p w14:paraId="1D6050D9" w14:textId="77777777" w:rsidR="00104DC2" w:rsidRDefault="00104DC2" w:rsidP="00101042">
            <w:pPr>
              <w:keepNext/>
              <w:keepLines/>
            </w:pPr>
          </w:p>
          <w:p w14:paraId="130A6156" w14:textId="77777777" w:rsidR="007842F9" w:rsidRPr="0084202C" w:rsidRDefault="007842F9" w:rsidP="007842F9">
            <w:pPr>
              <w:pStyle w:val="ListParagraph"/>
              <w:numPr>
                <w:ilvl w:val="0"/>
                <w:numId w:val="21"/>
              </w:numPr>
              <w:rPr>
                <w:rFonts w:ascii="Times New Roman" w:hAnsi="Times New Roman"/>
                <w:sz w:val="24"/>
                <w:szCs w:val="24"/>
              </w:rPr>
            </w:pPr>
            <w:r w:rsidRPr="0084202C">
              <w:rPr>
                <w:rFonts w:ascii="Times New Roman" w:hAnsi="Times New Roman"/>
                <w:sz w:val="24"/>
                <w:szCs w:val="24"/>
              </w:rPr>
              <w:t xml:space="preserve">Center the template over the balloon diaphragm </w:t>
            </w:r>
            <w:r w:rsidR="00320DF4">
              <w:rPr>
                <w:rFonts w:ascii="Times New Roman" w:hAnsi="Times New Roman"/>
                <w:sz w:val="24"/>
                <w:szCs w:val="24"/>
              </w:rPr>
              <w:t xml:space="preserve">as shown in Figure 1. </w:t>
            </w:r>
          </w:p>
          <w:p w14:paraId="1044E52E" w14:textId="77777777" w:rsidR="007842F9" w:rsidRPr="00C06D5E" w:rsidRDefault="007842F9" w:rsidP="007842F9">
            <w:pPr>
              <w:pStyle w:val="ListParagraph"/>
              <w:numPr>
                <w:ilvl w:val="0"/>
                <w:numId w:val="21"/>
              </w:numPr>
              <w:rPr>
                <w:rFonts w:ascii="Times New Roman" w:hAnsi="Times New Roman"/>
                <w:i/>
                <w:sz w:val="24"/>
                <w:szCs w:val="24"/>
              </w:rPr>
            </w:pPr>
            <w:r w:rsidRPr="0084202C">
              <w:rPr>
                <w:rFonts w:ascii="Times New Roman" w:hAnsi="Times New Roman"/>
                <w:sz w:val="24"/>
                <w:szCs w:val="24"/>
              </w:rPr>
              <w:t xml:space="preserve">Outline the pattern with a </w:t>
            </w:r>
            <w:r>
              <w:rPr>
                <w:rFonts w:ascii="Times New Roman" w:hAnsi="Times New Roman"/>
                <w:sz w:val="24"/>
                <w:szCs w:val="24"/>
              </w:rPr>
              <w:t>marker</w:t>
            </w:r>
            <w:r w:rsidRPr="0084202C">
              <w:rPr>
                <w:rFonts w:ascii="Times New Roman" w:hAnsi="Times New Roman"/>
                <w:sz w:val="24"/>
                <w:szCs w:val="24"/>
              </w:rPr>
              <w:t xml:space="preserve"> onto the top of the diaphragm.</w:t>
            </w:r>
            <w:r>
              <w:rPr>
                <w:rFonts w:ascii="Times New Roman" w:hAnsi="Times New Roman"/>
                <w:sz w:val="24"/>
                <w:szCs w:val="24"/>
              </w:rPr>
              <w:t xml:space="preserve"> </w:t>
            </w:r>
            <w:r w:rsidR="00320DF4">
              <w:rPr>
                <w:rFonts w:ascii="Times New Roman" w:hAnsi="Times New Roman"/>
                <w:sz w:val="24"/>
                <w:szCs w:val="24"/>
              </w:rPr>
              <w:t>R</w:t>
            </w:r>
            <w:r>
              <w:rPr>
                <w:rFonts w:ascii="Times New Roman" w:hAnsi="Times New Roman"/>
                <w:sz w:val="24"/>
                <w:szCs w:val="24"/>
              </w:rPr>
              <w:t xml:space="preserve">emove template from diaphragm.  </w:t>
            </w:r>
            <w:r w:rsidRPr="00C06D5E">
              <w:rPr>
                <w:rFonts w:ascii="Times New Roman" w:hAnsi="Times New Roman"/>
                <w:i/>
                <w:sz w:val="24"/>
                <w:szCs w:val="24"/>
              </w:rPr>
              <w:t>(Figure 5)</w:t>
            </w:r>
          </w:p>
          <w:p w14:paraId="3E18CD62" w14:textId="77777777" w:rsidR="007842F9" w:rsidRPr="00D85ABE" w:rsidRDefault="007842F9" w:rsidP="007842F9">
            <w:pPr>
              <w:pStyle w:val="ListParagraph"/>
              <w:numPr>
                <w:ilvl w:val="0"/>
                <w:numId w:val="21"/>
              </w:numPr>
              <w:rPr>
                <w:rFonts w:ascii="Times New Roman" w:hAnsi="Times New Roman"/>
                <w:sz w:val="24"/>
                <w:szCs w:val="24"/>
              </w:rPr>
            </w:pPr>
            <w:r w:rsidRPr="0084202C">
              <w:rPr>
                <w:rFonts w:ascii="Times New Roman" w:hAnsi="Times New Roman"/>
                <w:sz w:val="24"/>
                <w:szCs w:val="24"/>
              </w:rPr>
              <w:t xml:space="preserve">Cut four </w:t>
            </w:r>
            <w:r w:rsidR="000E23C3">
              <w:rPr>
                <w:rFonts w:ascii="Times New Roman" w:hAnsi="Times New Roman"/>
                <w:sz w:val="24"/>
                <w:szCs w:val="24"/>
              </w:rPr>
              <w:t>– 6-8</w:t>
            </w:r>
            <w:r>
              <w:rPr>
                <w:rFonts w:ascii="Times New Roman" w:hAnsi="Times New Roman"/>
                <w:sz w:val="24"/>
                <w:szCs w:val="24"/>
              </w:rPr>
              <w:t xml:space="preserve"> cm</w:t>
            </w:r>
            <w:r w:rsidRPr="0084202C">
              <w:rPr>
                <w:rFonts w:ascii="Times New Roman" w:hAnsi="Times New Roman"/>
                <w:sz w:val="24"/>
                <w:szCs w:val="24"/>
              </w:rPr>
              <w:t xml:space="preserve"> strips of conductive</w:t>
            </w:r>
            <w:r>
              <w:rPr>
                <w:rFonts w:ascii="Times New Roman" w:hAnsi="Times New Roman"/>
                <w:sz w:val="24"/>
                <w:szCs w:val="24"/>
              </w:rPr>
              <w:t xml:space="preserve"> copper</w:t>
            </w:r>
            <w:r w:rsidRPr="0084202C">
              <w:rPr>
                <w:rFonts w:ascii="Times New Roman" w:hAnsi="Times New Roman"/>
                <w:sz w:val="24"/>
                <w:szCs w:val="24"/>
              </w:rPr>
              <w:t xml:space="preserve"> tape.</w:t>
            </w:r>
          </w:p>
          <w:p w14:paraId="588C00DE" w14:textId="77777777" w:rsidR="007842F9" w:rsidRPr="002F3FD3" w:rsidRDefault="00320DF4" w:rsidP="007842F9">
            <w:pPr>
              <w:pStyle w:val="ListParagraph"/>
              <w:numPr>
                <w:ilvl w:val="0"/>
                <w:numId w:val="21"/>
              </w:numPr>
              <w:rPr>
                <w:rFonts w:ascii="Times New Roman" w:hAnsi="Times New Roman"/>
                <w:i/>
                <w:sz w:val="24"/>
                <w:szCs w:val="24"/>
              </w:rPr>
            </w:pPr>
            <w:r>
              <w:rPr>
                <w:rFonts w:ascii="Times New Roman" w:hAnsi="Times New Roman"/>
                <w:sz w:val="24"/>
                <w:szCs w:val="24"/>
              </w:rPr>
              <w:t>Remove the backing off one</w:t>
            </w:r>
            <w:r w:rsidR="007842F9" w:rsidRPr="00B0013B">
              <w:rPr>
                <w:rFonts w:ascii="Times New Roman" w:hAnsi="Times New Roman"/>
                <w:sz w:val="24"/>
                <w:szCs w:val="24"/>
              </w:rPr>
              <w:t xml:space="preserve"> strip of conductive tape.  Place one end of the tape </w:t>
            </w:r>
            <w:r w:rsidR="002F3FD3">
              <w:rPr>
                <w:rFonts w:ascii="Times New Roman" w:hAnsi="Times New Roman"/>
                <w:sz w:val="24"/>
                <w:szCs w:val="24"/>
              </w:rPr>
              <w:t xml:space="preserve">on the membrane (balloon) </w:t>
            </w:r>
            <w:r w:rsidR="000E23C3">
              <w:rPr>
                <w:rFonts w:ascii="Times New Roman" w:hAnsi="Times New Roman"/>
                <w:sz w:val="24"/>
                <w:szCs w:val="24"/>
              </w:rPr>
              <w:t xml:space="preserve">at one of the four “nodes” </w:t>
            </w:r>
            <w:r w:rsidR="00036853">
              <w:rPr>
                <w:rFonts w:ascii="Times New Roman" w:hAnsi="Times New Roman"/>
                <w:sz w:val="24"/>
                <w:szCs w:val="24"/>
              </w:rPr>
              <w:t>and on top of part of</w:t>
            </w:r>
            <w:r w:rsidR="002F3FD3">
              <w:rPr>
                <w:rFonts w:ascii="Times New Roman" w:hAnsi="Times New Roman"/>
                <w:sz w:val="24"/>
                <w:szCs w:val="24"/>
              </w:rPr>
              <w:t xml:space="preserve"> the “circuit” as shown in Figure 6.  </w:t>
            </w:r>
            <w:r w:rsidR="000E23C3">
              <w:rPr>
                <w:rFonts w:ascii="Times New Roman" w:hAnsi="Times New Roman"/>
                <w:sz w:val="24"/>
                <w:szCs w:val="24"/>
              </w:rPr>
              <w:t xml:space="preserve">Limit the contact of the copper tape with the “circuit” to about 1 cm. </w:t>
            </w:r>
          </w:p>
          <w:p w14:paraId="0E0A1D71" w14:textId="77777777" w:rsidR="002F3FD3" w:rsidRPr="002F3FD3" w:rsidRDefault="002F3FD3" w:rsidP="007842F9">
            <w:pPr>
              <w:pStyle w:val="ListParagraph"/>
              <w:numPr>
                <w:ilvl w:val="0"/>
                <w:numId w:val="21"/>
              </w:numPr>
              <w:rPr>
                <w:rFonts w:ascii="Times New Roman" w:hAnsi="Times New Roman"/>
                <w:i/>
                <w:sz w:val="24"/>
                <w:szCs w:val="24"/>
              </w:rPr>
            </w:pPr>
            <w:r w:rsidRPr="002F3FD3">
              <w:rPr>
                <w:rFonts w:ascii="Times New Roman" w:hAnsi="Times New Roman"/>
                <w:sz w:val="24"/>
                <w:szCs w:val="24"/>
              </w:rPr>
              <w:t xml:space="preserve">Pinch the middle of the strip of tape to create a tab and </w:t>
            </w:r>
            <w:r>
              <w:rPr>
                <w:rFonts w:ascii="Times New Roman" w:hAnsi="Times New Roman"/>
                <w:sz w:val="24"/>
                <w:szCs w:val="24"/>
              </w:rPr>
              <w:t>a</w:t>
            </w:r>
            <w:r w:rsidR="007842F9" w:rsidRPr="002F3FD3">
              <w:rPr>
                <w:rFonts w:ascii="Times New Roman" w:hAnsi="Times New Roman"/>
                <w:sz w:val="24"/>
                <w:szCs w:val="24"/>
              </w:rPr>
              <w:t xml:space="preserve">ttach the other end of the conductive tape to the side of can </w:t>
            </w:r>
            <w:r w:rsidRPr="002F3FD3">
              <w:rPr>
                <w:rFonts w:ascii="Times New Roman" w:hAnsi="Times New Roman"/>
                <w:sz w:val="24"/>
                <w:szCs w:val="24"/>
              </w:rPr>
              <w:t>(as shown in Figure 6)</w:t>
            </w:r>
            <w:r>
              <w:rPr>
                <w:rFonts w:ascii="Times New Roman" w:hAnsi="Times New Roman"/>
                <w:sz w:val="24"/>
                <w:szCs w:val="24"/>
              </w:rPr>
              <w:t>.</w:t>
            </w:r>
            <w:r w:rsidR="00036853">
              <w:rPr>
                <w:rFonts w:ascii="Times New Roman" w:hAnsi="Times New Roman"/>
                <w:sz w:val="24"/>
                <w:szCs w:val="24"/>
              </w:rPr>
              <w:t xml:space="preserve">  The tab will be used to connect the meter leads for measuring resistance and voltage.</w:t>
            </w:r>
          </w:p>
          <w:p w14:paraId="351834E5" w14:textId="77777777" w:rsidR="007842F9" w:rsidRPr="00922937" w:rsidRDefault="007842F9" w:rsidP="007842F9">
            <w:pPr>
              <w:pStyle w:val="ListParagraph"/>
              <w:numPr>
                <w:ilvl w:val="0"/>
                <w:numId w:val="21"/>
              </w:numPr>
              <w:rPr>
                <w:rFonts w:ascii="Times New Roman" w:hAnsi="Times New Roman"/>
                <w:i/>
                <w:sz w:val="24"/>
                <w:szCs w:val="24"/>
              </w:rPr>
            </w:pPr>
            <w:r w:rsidRPr="002F3FD3">
              <w:rPr>
                <w:rFonts w:ascii="Times New Roman" w:hAnsi="Times New Roman"/>
                <w:sz w:val="24"/>
                <w:szCs w:val="24"/>
              </w:rPr>
              <w:t xml:space="preserve">Repeat steps 5 and 6 with the other three leads (strips of conductive tape). </w:t>
            </w:r>
            <w:r w:rsidRPr="002F3FD3">
              <w:rPr>
                <w:rFonts w:ascii="Times New Roman" w:hAnsi="Times New Roman"/>
                <w:i/>
                <w:sz w:val="24"/>
                <w:szCs w:val="24"/>
              </w:rPr>
              <w:t xml:space="preserve"> (See Figure </w:t>
            </w:r>
            <w:r w:rsidR="00DE7950">
              <w:rPr>
                <w:rFonts w:ascii="Times New Roman" w:hAnsi="Times New Roman"/>
                <w:i/>
                <w:sz w:val="24"/>
                <w:szCs w:val="24"/>
              </w:rPr>
              <w:t>6</w:t>
            </w:r>
            <w:r w:rsidRPr="002F3FD3">
              <w:rPr>
                <w:rFonts w:ascii="Times New Roman" w:hAnsi="Times New Roman"/>
                <w:i/>
                <w:sz w:val="24"/>
                <w:szCs w:val="24"/>
              </w:rPr>
              <w:t xml:space="preserve"> for placement of all four pieces of conductive tape) </w:t>
            </w:r>
            <w:r w:rsidR="000E23C3">
              <w:rPr>
                <w:rFonts w:ascii="Times New Roman" w:hAnsi="Times New Roman"/>
                <w:sz w:val="24"/>
                <w:szCs w:val="24"/>
              </w:rPr>
              <w:t>To hold the ends of the copper tape in place, you could add another strip of blue tape around the side of the can, over the tape ends</w:t>
            </w:r>
            <w:r w:rsidR="00DE7950">
              <w:rPr>
                <w:rFonts w:ascii="Times New Roman" w:hAnsi="Times New Roman"/>
                <w:sz w:val="24"/>
                <w:szCs w:val="24"/>
              </w:rPr>
              <w:t xml:space="preserve"> as shown in Figure 7.</w:t>
            </w:r>
          </w:p>
          <w:p w14:paraId="7CB1FB8C" w14:textId="77777777" w:rsidR="00922937" w:rsidRPr="000E23C3" w:rsidRDefault="00922937" w:rsidP="00922937">
            <w:pPr>
              <w:pStyle w:val="ListParagraph"/>
              <w:rPr>
                <w:rFonts w:ascii="Times New Roman" w:hAnsi="Times New Roman"/>
                <w:i/>
                <w:sz w:val="24"/>
                <w:szCs w:val="24"/>
              </w:rPr>
            </w:pPr>
          </w:p>
          <w:p w14:paraId="530C1934" w14:textId="77777777" w:rsidR="00922937" w:rsidRPr="00922937" w:rsidRDefault="00922937" w:rsidP="00922937">
            <w:pPr>
              <w:pStyle w:val="ListParagraph"/>
              <w:ind w:left="0"/>
              <w:rPr>
                <w:rFonts w:ascii="Times New Roman" w:hAnsi="Times New Roman"/>
                <w:i/>
                <w:sz w:val="24"/>
                <w:szCs w:val="24"/>
              </w:rPr>
            </w:pPr>
            <w:r>
              <w:rPr>
                <w:noProof/>
              </w:rPr>
              <w:drawing>
                <wp:anchor distT="0" distB="0" distL="114300" distR="114300" simplePos="0" relativeHeight="251699712" behindDoc="0" locked="0" layoutInCell="1" allowOverlap="1" wp14:anchorId="36216BB5" wp14:editId="3B2DC5A3">
                  <wp:simplePos x="0" y="0"/>
                  <wp:positionH relativeFrom="column">
                    <wp:posOffset>3905885</wp:posOffset>
                  </wp:positionH>
                  <wp:positionV relativeFrom="paragraph">
                    <wp:posOffset>960120</wp:posOffset>
                  </wp:positionV>
                  <wp:extent cx="2032000" cy="1448435"/>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acts_Taped_web.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32000" cy="1448435"/>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i/>
                <w:sz w:val="24"/>
                <w:szCs w:val="24"/>
              </w:rPr>
              <w:t>Note:  The resistance of the copper tape is very low relative to the graphite/rubber cement mixture; therefore, at the nodes, where the graphite mixture is applied on top of the copper tape, current will flow through the tape (path of least resistance) and not the graphite mixture. Minimizing the amount of copper tape IN the circuit, will yield the best results.)</w:t>
            </w:r>
          </w:p>
          <w:p w14:paraId="122FB6BC" w14:textId="77777777" w:rsidR="000E23C3" w:rsidRPr="000E23C3" w:rsidRDefault="00B40D3A" w:rsidP="000E23C3">
            <w:pPr>
              <w:pStyle w:val="ListParagraph"/>
              <w:rPr>
                <w:rFonts w:ascii="Times New Roman" w:hAnsi="Times New Roman"/>
                <w:i/>
                <w:sz w:val="24"/>
                <w:szCs w:val="24"/>
              </w:rPr>
            </w:pPr>
            <w:r>
              <w:rPr>
                <w:noProof/>
              </w:rPr>
              <mc:AlternateContent>
                <mc:Choice Requires="wps">
                  <w:drawing>
                    <wp:anchor distT="0" distB="0" distL="114300" distR="114300" simplePos="0" relativeHeight="251661824" behindDoc="0" locked="0" layoutInCell="1" allowOverlap="1" wp14:anchorId="6603D19C" wp14:editId="3B8D2DE1">
                      <wp:simplePos x="0" y="0"/>
                      <wp:positionH relativeFrom="column">
                        <wp:posOffset>150495</wp:posOffset>
                      </wp:positionH>
                      <wp:positionV relativeFrom="paragraph">
                        <wp:posOffset>1684020</wp:posOffset>
                      </wp:positionV>
                      <wp:extent cx="1910080" cy="617220"/>
                      <wp:effectExtent l="0" t="0" r="0" b="3810"/>
                      <wp:wrapNone/>
                      <wp:docPr id="2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008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D5CCA5" w14:textId="77777777" w:rsidR="000D5364" w:rsidRDefault="000D5364" w:rsidP="00EE5C69">
                                  <w:pPr>
                                    <w:jc w:val="center"/>
                                  </w:pPr>
                                  <w:r>
                                    <w:t>Figure 7</w:t>
                                  </w:r>
                                </w:p>
                                <w:p w14:paraId="0318DE9D" w14:textId="77777777" w:rsidR="000D5364" w:rsidRDefault="000D5364" w:rsidP="00EE5C69">
                                  <w:pPr>
                                    <w:jc w:val="center"/>
                                  </w:pPr>
                                  <w:r>
                                    <w:t xml:space="preserve">(Securing the </w:t>
                                  </w:r>
                                </w:p>
                                <w:p w14:paraId="6C20EC7F" w14:textId="77777777" w:rsidR="000D5364" w:rsidRDefault="000D5364" w:rsidP="00EE5C69">
                                  <w:pPr>
                                    <w:jc w:val="center"/>
                                  </w:pPr>
                                  <w:proofErr w:type="gramStart"/>
                                  <w:r>
                                    <w:t>copper</w:t>
                                  </w:r>
                                  <w:proofErr w:type="gramEnd"/>
                                  <w:r>
                                    <w:t xml:space="preserve"> tape)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1" o:spid="_x0000_s1030" type="#_x0000_t202" style="position:absolute;left:0;text-align:left;margin-left:11.85pt;margin-top:132.6pt;width:150.4pt;height:48.6pt;z-index:2516618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" filled="f" stroked="f">
                      <v:textbox style="mso-fit-shape-to-text:t">
                        <w:txbxContent>
                          <w:p w:rsidR="000D5364" w:rsidRDefault="000D5364" w:rsidP="00EE5C69">
                            <w:pPr>
                              <w:jc w:val="center"/>
                            </w:pPr>
                            <w:r>
                              <w:t>Figure 7</w:t>
                            </w:r>
                          </w:p>
                          <w:p w:rsidR="000D5364" w:rsidRDefault="000D5364" w:rsidP="00EE5C69">
                            <w:pPr>
                              <w:jc w:val="center"/>
                            </w:pPr>
                            <w:r>
                              <w:t xml:space="preserve">(Securing the </w:t>
                            </w:r>
                          </w:p>
                          <w:p w:rsidR="000D5364" w:rsidRDefault="000D5364" w:rsidP="00EE5C69">
                            <w:pPr>
                              <w:jc w:val="center"/>
                            </w:pPr>
                            <w:proofErr w:type="gramStart"/>
                            <w:r>
                              <w:t>copper</w:t>
                            </w:r>
                            <w:proofErr w:type="gramEnd"/>
                            <w:r>
                              <w:t xml:space="preserve"> tape)</w:t>
                            </w:r>
                          </w:p>
                        </w:txbxContent>
                      </v:textbox>
                    </v:shape>
                  </w:pict>
                </mc:Fallback>
              </mc:AlternateContent>
            </w:r>
            <w:r w:rsidR="00091CB3">
              <w:rPr>
                <w:noProof/>
              </w:rPr>
              <w:drawing>
                <wp:anchor distT="0" distB="0" distL="114300" distR="114300" simplePos="0" relativeHeight="251700736" behindDoc="0" locked="0" layoutInCell="1" allowOverlap="1" wp14:anchorId="3225F345" wp14:editId="74F2726F">
                  <wp:simplePos x="0" y="0"/>
                  <wp:positionH relativeFrom="column">
                    <wp:posOffset>1877695</wp:posOffset>
                  </wp:positionH>
                  <wp:positionV relativeFrom="paragraph">
                    <wp:posOffset>149860</wp:posOffset>
                  </wp:positionV>
                  <wp:extent cx="1878965" cy="151384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pe_Placement_Web.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878965" cy="1513840"/>
                          </a:xfrm>
                          <a:prstGeom prst="rect">
                            <a:avLst/>
                          </a:prstGeom>
                        </pic:spPr>
                      </pic:pic>
                    </a:graphicData>
                  </a:graphic>
                  <wp14:sizeRelH relativeFrom="page">
                    <wp14:pctWidth>0</wp14:pctWidth>
                  </wp14:sizeRelH>
                  <wp14:sizeRelV relativeFrom="page">
                    <wp14:pctHeight>0</wp14:pctHeight>
                  </wp14:sizeRelV>
                </wp:anchor>
              </w:drawing>
            </w:r>
            <w:r w:rsidR="00922937">
              <w:rPr>
                <w:noProof/>
              </w:rPr>
              <w:drawing>
                <wp:anchor distT="0" distB="0" distL="114300" distR="114300" simplePos="0" relativeHeight="251688448" behindDoc="0" locked="0" layoutInCell="1" allowOverlap="1" wp14:anchorId="141CFA66" wp14:editId="36BEC816">
                  <wp:simplePos x="0" y="0"/>
                  <wp:positionH relativeFrom="margin">
                    <wp:posOffset>-10160</wp:posOffset>
                  </wp:positionH>
                  <wp:positionV relativeFrom="margin">
                    <wp:posOffset>4328160</wp:posOffset>
                  </wp:positionV>
                  <wp:extent cx="1697990" cy="1503680"/>
                  <wp:effectExtent l="0" t="0" r="0" b="0"/>
                  <wp:wrapSquare wrapText="bothSides"/>
                  <wp:docPr id="12" name="Picture 11" descr="template-outlin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outline2.jpg"/>
                          <pic:cNvPicPr/>
                        </pic:nvPicPr>
                        <pic:blipFill>
                          <a:blip r:embed="rId24" cstate="print"/>
                          <a:stretch>
                            <a:fillRect/>
                          </a:stretch>
                        </pic:blipFill>
                        <pic:spPr>
                          <a:xfrm>
                            <a:off x="0" y="0"/>
                            <a:ext cx="1697990" cy="1503680"/>
                          </a:xfrm>
                          <a:prstGeom prst="rect">
                            <a:avLst/>
                          </a:prstGeom>
                        </pic:spPr>
                      </pic:pic>
                    </a:graphicData>
                  </a:graphic>
                </wp:anchor>
              </w:drawing>
            </w:r>
          </w:p>
          <w:p w14:paraId="4B8211C7" w14:textId="77777777" w:rsidR="00DE7950" w:rsidRDefault="00DE7950" w:rsidP="00EE5C69">
            <w:pPr>
              <w:ind w:left="360"/>
            </w:pPr>
          </w:p>
          <w:p w14:paraId="57F0E412" w14:textId="77777777" w:rsidR="00DE7950" w:rsidRDefault="00DE7950" w:rsidP="00EE5C69">
            <w:pPr>
              <w:ind w:left="360"/>
            </w:pPr>
          </w:p>
          <w:p w14:paraId="4F6A6C24" w14:textId="77777777" w:rsidR="00DE7950" w:rsidRDefault="00B40D3A" w:rsidP="00EE5C69">
            <w:pPr>
              <w:ind w:left="360"/>
            </w:pPr>
            <w:r>
              <w:rPr>
                <w:noProof/>
              </w:rPr>
              <mc:AlternateContent>
                <mc:Choice Requires="wps">
                  <w:drawing>
                    <wp:anchor distT="0" distB="0" distL="114300" distR="114300" simplePos="0" relativeHeight="251659776" behindDoc="0" locked="0" layoutInCell="1" allowOverlap="1" wp14:anchorId="500ED433" wp14:editId="63EF8B0E">
                      <wp:simplePos x="0" y="0"/>
                      <wp:positionH relativeFrom="column">
                        <wp:posOffset>-16510</wp:posOffset>
                      </wp:positionH>
                      <wp:positionV relativeFrom="paragraph">
                        <wp:posOffset>-597535</wp:posOffset>
                      </wp:positionV>
                      <wp:extent cx="1666875" cy="441960"/>
                      <wp:effectExtent l="2540" t="2540" r="0" b="3175"/>
                      <wp:wrapNone/>
                      <wp:docPr id="18"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24D04F" w14:textId="77777777" w:rsidR="000D5364" w:rsidRDefault="000D5364" w:rsidP="009645C1">
                                  <w:pPr>
                                    <w:jc w:val="center"/>
                                  </w:pPr>
                                  <w:r>
                                    <w:t>Figure 5</w:t>
                                  </w:r>
                                </w:p>
                                <w:p w14:paraId="65586EC4" w14:textId="77777777" w:rsidR="000D5364" w:rsidRDefault="000D5364" w:rsidP="009645C1">
                                  <w:pPr>
                                    <w:jc w:val="center"/>
                                  </w:pPr>
                                  <w:r>
                                    <w:t>(Template outline)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9" o:spid="_x0000_s1031" type="#_x0000_t202" style="position:absolute;left:0;text-align:left;margin-left:-1.3pt;margin-top:-47.05pt;width:131.25pt;height:34.8pt;z-index:2516597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" filled="f" stroked="f">
                      <v:textbox style="mso-fit-shape-to-text:t">
                        <w:txbxContent>
                          <w:p w:rsidR="000D5364" w:rsidRDefault="000D5364" w:rsidP="009645C1">
                            <w:pPr>
                              <w:jc w:val="center"/>
                            </w:pPr>
                            <w:r>
                              <w:t>Figure 5</w:t>
                            </w:r>
                          </w:p>
                          <w:p w:rsidR="000D5364" w:rsidRDefault="000D5364" w:rsidP="009645C1">
                            <w:pPr>
                              <w:jc w:val="center"/>
                            </w:pPr>
                            <w:r>
                              <w:t>(Template outline)</w:t>
                            </w:r>
                          </w:p>
                        </w:txbxContent>
                      </v:textbox>
                    </v:shape>
                  </w:pict>
                </mc:Fallback>
              </mc:AlternateContent>
            </w:r>
          </w:p>
          <w:p w14:paraId="40C3869B" w14:textId="77777777" w:rsidR="00EE5C69" w:rsidRPr="00EE5C69" w:rsidRDefault="00B40D3A" w:rsidP="00EE5C69">
            <w:pPr>
              <w:ind w:left="360"/>
            </w:pPr>
            <w:r>
              <w:rPr>
                <w:noProof/>
              </w:rPr>
              <mc:AlternateContent>
                <mc:Choice Requires="wps">
                  <w:drawing>
                    <wp:anchor distT="0" distB="0" distL="114300" distR="114300" simplePos="0" relativeHeight="251651584" behindDoc="0" locked="0" layoutInCell="1" allowOverlap="1" wp14:anchorId="77B692D1" wp14:editId="322B49FF">
                      <wp:simplePos x="0" y="0"/>
                      <wp:positionH relativeFrom="margin">
                        <wp:posOffset>1955165</wp:posOffset>
                      </wp:positionH>
                      <wp:positionV relativeFrom="margin">
                        <wp:posOffset>5926455</wp:posOffset>
                      </wp:positionV>
                      <wp:extent cx="1811020" cy="492125"/>
                      <wp:effectExtent l="2540" t="1905" r="0" b="1270"/>
                      <wp:wrapSquare wrapText="bothSides"/>
                      <wp:docPr id="1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020" cy="492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051C4" w14:textId="77777777" w:rsidR="000D5364" w:rsidRPr="00EE5C69" w:rsidRDefault="000D5364" w:rsidP="00EE5C69">
                                  <w:pPr>
                                    <w:jc w:val="center"/>
                                  </w:pPr>
                                  <w:r w:rsidRPr="00EE5C69">
                                    <w:t>Figure 6</w:t>
                                  </w:r>
                                </w:p>
                                <w:p w14:paraId="5FFD9B67" w14:textId="77777777" w:rsidR="000D5364" w:rsidRPr="00EE5C69" w:rsidRDefault="000D5364" w:rsidP="00EE5C69">
                                  <w:pPr>
                                    <w:jc w:val="center"/>
                                  </w:pPr>
                                  <w:r w:rsidRPr="00EE5C69">
                                    <w:t>(</w:t>
                                  </w:r>
                                  <w:r>
                                    <w:t>Copper Tape Placement</w:t>
                                  </w:r>
                                  <w:r w:rsidRPr="00EE5C69">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 o:spid="_x0000_s1032" type="#_x0000_t202" style="position:absolute;left:0;text-align:left;margin-left:153.95pt;margin-top:466.65pt;width:142.6pt;height:38.75pt;z-index:2516515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nLgtwIAAME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" filled="f" stroked="f">
                      <v:textbox>
                        <w:txbxContent>
                          <w:p w:rsidR="000D5364" w:rsidRPr="00EE5C69" w:rsidRDefault="000D5364" w:rsidP="00EE5C69">
                            <w:pPr>
                              <w:jc w:val="center"/>
                            </w:pPr>
                            <w:r w:rsidRPr="00EE5C69">
                              <w:t>Figure 6</w:t>
                            </w:r>
                          </w:p>
                          <w:p w:rsidR="000D5364" w:rsidRPr="00EE5C69" w:rsidRDefault="000D5364" w:rsidP="00EE5C69">
                            <w:pPr>
                              <w:jc w:val="center"/>
                            </w:pPr>
                            <w:r w:rsidRPr="00EE5C69">
                              <w:t>(</w:t>
                            </w:r>
                            <w:r>
                              <w:t>Copper Tape Placement</w:t>
                            </w:r>
                            <w:r w:rsidRPr="00EE5C69">
                              <w:t>)</w:t>
                            </w:r>
                          </w:p>
                        </w:txbxContent>
                      </v:textbox>
                      <w10:wrap type="square" anchorx="margin" anchory="margin"/>
                    </v:shape>
                  </w:pict>
                </mc:Fallback>
              </mc:AlternateContent>
            </w:r>
          </w:p>
          <w:p w14:paraId="280FC6DF" w14:textId="77777777" w:rsidR="00EF51DB" w:rsidRPr="000E23C3" w:rsidRDefault="00EF51DB" w:rsidP="000E23C3"/>
        </w:tc>
      </w:tr>
    </w:tbl>
    <w:p w14:paraId="283819D3" w14:textId="77777777" w:rsidR="00DC31CA" w:rsidRDefault="00DC31CA">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320DF4" w:rsidRPr="00354739" w14:paraId="41BFA8F0" w14:textId="77777777" w:rsidTr="00E5404D">
        <w:tc>
          <w:tcPr>
            <w:tcW w:w="9540" w:type="dxa"/>
          </w:tcPr>
          <w:p w14:paraId="0B43731F" w14:textId="77777777" w:rsidR="00320DF4" w:rsidRDefault="009F41C9" w:rsidP="00E5404D">
            <w:pPr>
              <w:pStyle w:val="ListParagraph"/>
              <w:ind w:left="0"/>
              <w:rPr>
                <w:rFonts w:ascii="Times New Roman" w:hAnsi="Times New Roman"/>
                <w:sz w:val="24"/>
                <w:szCs w:val="24"/>
                <w:u w:val="single"/>
              </w:rPr>
            </w:pPr>
            <w:r>
              <w:lastRenderedPageBreak/>
              <w:br w:type="page"/>
            </w:r>
            <w:r w:rsidR="00320DF4" w:rsidRPr="0084202C">
              <w:rPr>
                <w:rFonts w:ascii="Times New Roman" w:hAnsi="Times New Roman"/>
                <w:sz w:val="24"/>
                <w:szCs w:val="24"/>
                <w:u w:val="single"/>
              </w:rPr>
              <w:t>Making the conductive material (carbon paste)</w:t>
            </w:r>
          </w:p>
          <w:p w14:paraId="35A4285B" w14:textId="77777777" w:rsidR="00D364CE" w:rsidRDefault="00D364CE" w:rsidP="00E5404D">
            <w:pPr>
              <w:pStyle w:val="ListParagraph"/>
              <w:ind w:left="0"/>
              <w:rPr>
                <w:rFonts w:ascii="Times New Roman" w:hAnsi="Times New Roman"/>
                <w:sz w:val="24"/>
                <w:szCs w:val="24"/>
                <w:u w:val="single"/>
              </w:rPr>
            </w:pPr>
          </w:p>
          <w:p w14:paraId="75ACF875" w14:textId="77777777" w:rsidR="00320DF4" w:rsidRPr="00E80A90" w:rsidRDefault="00320DF4" w:rsidP="00E5404D">
            <w:pPr>
              <w:pStyle w:val="ListParagraph"/>
              <w:numPr>
                <w:ilvl w:val="0"/>
                <w:numId w:val="22"/>
              </w:numPr>
              <w:rPr>
                <w:rFonts w:ascii="Times New Roman" w:hAnsi="Times New Roman"/>
                <w:b/>
                <w:sz w:val="24"/>
                <w:szCs w:val="24"/>
              </w:rPr>
            </w:pPr>
            <w:r w:rsidRPr="00E80A90">
              <w:rPr>
                <w:rFonts w:ascii="Times New Roman" w:hAnsi="Times New Roman"/>
                <w:b/>
                <w:sz w:val="24"/>
                <w:szCs w:val="24"/>
              </w:rPr>
              <w:t>Put on gloves and safety glasses.</w:t>
            </w:r>
          </w:p>
          <w:p w14:paraId="07C492B3" w14:textId="77777777" w:rsidR="00320DF4" w:rsidRPr="0084202C" w:rsidRDefault="00320DF4" w:rsidP="00E5404D">
            <w:pPr>
              <w:pStyle w:val="ListParagraph"/>
              <w:numPr>
                <w:ilvl w:val="0"/>
                <w:numId w:val="22"/>
              </w:numPr>
              <w:rPr>
                <w:rFonts w:ascii="Times New Roman" w:hAnsi="Times New Roman"/>
                <w:sz w:val="24"/>
                <w:szCs w:val="24"/>
              </w:rPr>
            </w:pPr>
            <w:r>
              <w:rPr>
                <w:rFonts w:ascii="Times New Roman" w:hAnsi="Times New Roman"/>
                <w:sz w:val="24"/>
                <w:szCs w:val="24"/>
              </w:rPr>
              <w:t>Carefully break</w:t>
            </w:r>
            <w:r w:rsidRPr="0084202C">
              <w:rPr>
                <w:rFonts w:ascii="Times New Roman" w:hAnsi="Times New Roman"/>
                <w:sz w:val="24"/>
                <w:szCs w:val="24"/>
              </w:rPr>
              <w:t xml:space="preserve"> </w:t>
            </w:r>
            <w:r>
              <w:rPr>
                <w:rFonts w:ascii="Times New Roman" w:hAnsi="Times New Roman"/>
                <w:sz w:val="24"/>
                <w:szCs w:val="24"/>
              </w:rPr>
              <w:t xml:space="preserve">one pack of the </w:t>
            </w:r>
            <w:r w:rsidRPr="0084202C">
              <w:rPr>
                <w:rFonts w:ascii="Times New Roman" w:hAnsi="Times New Roman"/>
                <w:sz w:val="24"/>
                <w:szCs w:val="24"/>
              </w:rPr>
              <w:t>graphite leads</w:t>
            </w:r>
            <w:r>
              <w:rPr>
                <w:rFonts w:ascii="Times New Roman" w:hAnsi="Times New Roman"/>
                <w:sz w:val="24"/>
                <w:szCs w:val="24"/>
              </w:rPr>
              <w:t xml:space="preserve"> (15 pieces)</w:t>
            </w:r>
            <w:r w:rsidRPr="0084202C">
              <w:rPr>
                <w:rFonts w:ascii="Times New Roman" w:hAnsi="Times New Roman"/>
                <w:sz w:val="24"/>
                <w:szCs w:val="24"/>
              </w:rPr>
              <w:t xml:space="preserve"> into small pieces</w:t>
            </w:r>
            <w:r>
              <w:rPr>
                <w:rFonts w:ascii="Times New Roman" w:hAnsi="Times New Roman"/>
                <w:sz w:val="24"/>
                <w:szCs w:val="24"/>
              </w:rPr>
              <w:t xml:space="preserve"> and place in</w:t>
            </w:r>
            <w:r w:rsidRPr="0084202C">
              <w:rPr>
                <w:rFonts w:ascii="Times New Roman" w:hAnsi="Times New Roman"/>
                <w:sz w:val="24"/>
                <w:szCs w:val="24"/>
              </w:rPr>
              <w:t xml:space="preserve"> the mortar.</w:t>
            </w:r>
          </w:p>
          <w:p w14:paraId="1B3C899D" w14:textId="77777777" w:rsidR="00320DF4" w:rsidRDefault="00320DF4" w:rsidP="00E5404D">
            <w:pPr>
              <w:pStyle w:val="ListParagraph"/>
              <w:numPr>
                <w:ilvl w:val="0"/>
                <w:numId w:val="22"/>
              </w:numPr>
              <w:rPr>
                <w:rFonts w:ascii="Times New Roman" w:hAnsi="Times New Roman"/>
                <w:sz w:val="24"/>
                <w:szCs w:val="24"/>
              </w:rPr>
            </w:pPr>
            <w:r w:rsidRPr="00236E73">
              <w:rPr>
                <w:rFonts w:ascii="Times New Roman" w:hAnsi="Times New Roman"/>
                <w:sz w:val="24"/>
                <w:szCs w:val="24"/>
              </w:rPr>
              <w:t xml:space="preserve">Grind the graphite into as fine of a carbon powder as possible.  Grind until you see no “grain pieces” and the graphite is a powder.  The finer the better.  </w:t>
            </w:r>
            <w:r>
              <w:rPr>
                <w:rFonts w:ascii="Times New Roman" w:hAnsi="Times New Roman"/>
                <w:sz w:val="24"/>
                <w:szCs w:val="24"/>
              </w:rPr>
              <w:t>You will be mixing this powder with rubber cement and then forcing the mixture through a syringe tip.  A small graphite chunk could clog the syringe.</w:t>
            </w:r>
          </w:p>
          <w:p w14:paraId="7C78026E" w14:textId="77777777" w:rsidR="00320DF4" w:rsidRPr="00236E73" w:rsidRDefault="00320DF4" w:rsidP="00E5404D">
            <w:pPr>
              <w:pStyle w:val="ListParagraph"/>
              <w:numPr>
                <w:ilvl w:val="0"/>
                <w:numId w:val="22"/>
              </w:numPr>
              <w:rPr>
                <w:rFonts w:ascii="Times New Roman" w:hAnsi="Times New Roman"/>
                <w:sz w:val="24"/>
                <w:szCs w:val="24"/>
              </w:rPr>
            </w:pPr>
            <w:r w:rsidRPr="00236E73">
              <w:rPr>
                <w:rFonts w:ascii="Times New Roman" w:hAnsi="Times New Roman"/>
                <w:sz w:val="24"/>
                <w:szCs w:val="24"/>
              </w:rPr>
              <w:t xml:space="preserve">Pour </w:t>
            </w:r>
            <w:r>
              <w:rPr>
                <w:rFonts w:ascii="Times New Roman" w:hAnsi="Times New Roman"/>
                <w:sz w:val="24"/>
                <w:szCs w:val="24"/>
              </w:rPr>
              <w:t xml:space="preserve">the </w:t>
            </w:r>
            <w:r w:rsidR="007D3961">
              <w:rPr>
                <w:rFonts w:ascii="Times New Roman" w:hAnsi="Times New Roman"/>
                <w:sz w:val="24"/>
                <w:szCs w:val="24"/>
              </w:rPr>
              <w:t>carbon powder i</w:t>
            </w:r>
            <w:r w:rsidRPr="00236E73">
              <w:rPr>
                <w:rFonts w:ascii="Times New Roman" w:hAnsi="Times New Roman"/>
                <w:sz w:val="24"/>
                <w:szCs w:val="24"/>
              </w:rPr>
              <w:t xml:space="preserve">nto </w:t>
            </w:r>
            <w:r w:rsidR="00DF5FE8">
              <w:rPr>
                <w:rFonts w:ascii="Times New Roman" w:hAnsi="Times New Roman"/>
                <w:sz w:val="24"/>
                <w:szCs w:val="24"/>
              </w:rPr>
              <w:t>the small plastic cup</w:t>
            </w:r>
            <w:r w:rsidR="007D3961">
              <w:rPr>
                <w:rFonts w:ascii="Times New Roman" w:hAnsi="Times New Roman"/>
                <w:sz w:val="24"/>
                <w:szCs w:val="24"/>
              </w:rPr>
              <w:t xml:space="preserve"> or glass vial</w:t>
            </w:r>
            <w:r w:rsidRPr="00236E73">
              <w:rPr>
                <w:rFonts w:ascii="Times New Roman" w:hAnsi="Times New Roman"/>
                <w:sz w:val="24"/>
                <w:szCs w:val="24"/>
              </w:rPr>
              <w:t>.  Use a small brush to get all</w:t>
            </w:r>
            <w:r>
              <w:rPr>
                <w:rFonts w:ascii="Times New Roman" w:hAnsi="Times New Roman"/>
                <w:sz w:val="24"/>
                <w:szCs w:val="24"/>
              </w:rPr>
              <w:t xml:space="preserve"> of the carbon</w:t>
            </w:r>
            <w:r w:rsidRPr="00236E73">
              <w:rPr>
                <w:rFonts w:ascii="Times New Roman" w:hAnsi="Times New Roman"/>
                <w:sz w:val="24"/>
                <w:szCs w:val="24"/>
              </w:rPr>
              <w:t xml:space="preserve"> out of the mortar.</w:t>
            </w:r>
          </w:p>
          <w:p w14:paraId="23023138" w14:textId="77777777" w:rsidR="00F401DC" w:rsidRDefault="00F401DC" w:rsidP="00F401DC">
            <w:pPr>
              <w:pStyle w:val="ListParagraph"/>
              <w:numPr>
                <w:ilvl w:val="0"/>
                <w:numId w:val="22"/>
              </w:numPr>
              <w:rPr>
                <w:rFonts w:ascii="Times New Roman" w:hAnsi="Times New Roman"/>
                <w:sz w:val="24"/>
                <w:szCs w:val="24"/>
              </w:rPr>
            </w:pPr>
            <w:r w:rsidRPr="00DB4DC5">
              <w:rPr>
                <w:rFonts w:ascii="Times New Roman" w:hAnsi="Times New Roman"/>
                <w:sz w:val="24"/>
                <w:szCs w:val="24"/>
              </w:rPr>
              <w:t>Using the syringe</w:t>
            </w:r>
            <w:r>
              <w:rPr>
                <w:rFonts w:ascii="Times New Roman" w:hAnsi="Times New Roman"/>
                <w:sz w:val="24"/>
                <w:szCs w:val="24"/>
              </w:rPr>
              <w:t xml:space="preserve"> with tip attached, extract 3 </w:t>
            </w:r>
            <w:r w:rsidR="00DF5FE8">
              <w:rPr>
                <w:rFonts w:ascii="Times New Roman" w:hAnsi="Times New Roman"/>
                <w:sz w:val="24"/>
                <w:szCs w:val="24"/>
              </w:rPr>
              <w:t>ml of rubber cement from the rubber cement bottle.</w:t>
            </w:r>
          </w:p>
          <w:p w14:paraId="2627038B" w14:textId="77777777" w:rsidR="00F401DC" w:rsidRPr="00DC31CA" w:rsidRDefault="00F401DC" w:rsidP="00DC31CA">
            <w:pPr>
              <w:pStyle w:val="ListParagraph"/>
              <w:numPr>
                <w:ilvl w:val="0"/>
                <w:numId w:val="22"/>
              </w:numPr>
              <w:rPr>
                <w:rFonts w:ascii="Times New Roman" w:hAnsi="Times New Roman"/>
                <w:sz w:val="24"/>
                <w:szCs w:val="24"/>
              </w:rPr>
            </w:pPr>
            <w:r w:rsidRPr="00DB4DC5">
              <w:rPr>
                <w:rFonts w:ascii="Times New Roman" w:hAnsi="Times New Roman"/>
                <w:sz w:val="24"/>
                <w:szCs w:val="24"/>
              </w:rPr>
              <w:t xml:space="preserve">Transfer the rubber cement to </w:t>
            </w:r>
            <w:r w:rsidR="00DC31CA">
              <w:rPr>
                <w:rFonts w:ascii="Times New Roman" w:hAnsi="Times New Roman"/>
                <w:sz w:val="24"/>
                <w:szCs w:val="24"/>
              </w:rPr>
              <w:t>the cup</w:t>
            </w:r>
            <w:r w:rsidR="007D3961">
              <w:rPr>
                <w:rFonts w:ascii="Times New Roman" w:hAnsi="Times New Roman"/>
                <w:sz w:val="24"/>
                <w:szCs w:val="24"/>
              </w:rPr>
              <w:t xml:space="preserve"> or vial</w:t>
            </w:r>
            <w:r w:rsidRPr="00DB4DC5">
              <w:rPr>
                <w:rFonts w:ascii="Times New Roman" w:hAnsi="Times New Roman"/>
                <w:sz w:val="24"/>
                <w:szCs w:val="24"/>
              </w:rPr>
              <w:t xml:space="preserve"> containing the </w:t>
            </w:r>
            <w:r>
              <w:rPr>
                <w:rFonts w:ascii="Times New Roman" w:hAnsi="Times New Roman"/>
                <w:sz w:val="24"/>
                <w:szCs w:val="24"/>
              </w:rPr>
              <w:t>graphite</w:t>
            </w:r>
            <w:r w:rsidRPr="00DB4DC5">
              <w:rPr>
                <w:rFonts w:ascii="Times New Roman" w:hAnsi="Times New Roman"/>
                <w:sz w:val="24"/>
                <w:szCs w:val="24"/>
              </w:rPr>
              <w:t xml:space="preserve"> powder.  </w:t>
            </w:r>
          </w:p>
        </w:tc>
      </w:tr>
      <w:tr w:rsidR="00320DF4" w:rsidRPr="00354739" w14:paraId="346C93DD" w14:textId="77777777" w:rsidTr="00E5404D">
        <w:tc>
          <w:tcPr>
            <w:tcW w:w="9540" w:type="dxa"/>
          </w:tcPr>
          <w:p w14:paraId="70C0D6ED" w14:textId="77777777" w:rsidR="00320DF4" w:rsidRPr="0084202C" w:rsidRDefault="00D364CE" w:rsidP="00E5404D">
            <w:pPr>
              <w:pStyle w:val="ListParagraph"/>
              <w:numPr>
                <w:ilvl w:val="0"/>
                <w:numId w:val="22"/>
              </w:numPr>
              <w:rPr>
                <w:rFonts w:ascii="Times New Roman" w:hAnsi="Times New Roman"/>
                <w:sz w:val="24"/>
                <w:szCs w:val="24"/>
              </w:rPr>
            </w:pPr>
            <w:r>
              <w:br w:type="page"/>
            </w:r>
            <w:r w:rsidR="007D3961">
              <w:rPr>
                <w:rFonts w:ascii="Times New Roman" w:hAnsi="Times New Roman"/>
                <w:sz w:val="24"/>
                <w:szCs w:val="24"/>
              </w:rPr>
              <w:t>Unfold a large paperclip</w:t>
            </w:r>
            <w:r w:rsidR="00320DF4">
              <w:rPr>
                <w:rFonts w:ascii="Times New Roman" w:hAnsi="Times New Roman"/>
                <w:sz w:val="24"/>
                <w:szCs w:val="24"/>
              </w:rPr>
              <w:t>.  (This will be your stirring mechanism.)</w:t>
            </w:r>
          </w:p>
          <w:p w14:paraId="310236D6" w14:textId="77777777" w:rsidR="00320DF4" w:rsidRPr="00AA35B8" w:rsidRDefault="00320DF4" w:rsidP="00E5404D">
            <w:pPr>
              <w:pStyle w:val="ListParagraph"/>
              <w:numPr>
                <w:ilvl w:val="0"/>
                <w:numId w:val="22"/>
              </w:numPr>
              <w:rPr>
                <w:rFonts w:ascii="Times New Roman" w:hAnsi="Times New Roman"/>
                <w:sz w:val="24"/>
                <w:szCs w:val="24"/>
              </w:rPr>
            </w:pPr>
            <w:r w:rsidRPr="0084202C">
              <w:rPr>
                <w:rFonts w:ascii="Times New Roman" w:hAnsi="Times New Roman"/>
                <w:sz w:val="24"/>
                <w:szCs w:val="24"/>
              </w:rPr>
              <w:t xml:space="preserve">Using the paperclip, stir the powder and </w:t>
            </w:r>
            <w:r>
              <w:rPr>
                <w:rFonts w:ascii="Times New Roman" w:hAnsi="Times New Roman"/>
                <w:sz w:val="24"/>
                <w:szCs w:val="24"/>
              </w:rPr>
              <w:t xml:space="preserve">rubber </w:t>
            </w:r>
            <w:r w:rsidRPr="0084202C">
              <w:rPr>
                <w:rFonts w:ascii="Times New Roman" w:hAnsi="Times New Roman"/>
                <w:sz w:val="24"/>
                <w:szCs w:val="24"/>
              </w:rPr>
              <w:t>cement mixture</w:t>
            </w:r>
            <w:r>
              <w:rPr>
                <w:rFonts w:ascii="Times New Roman" w:hAnsi="Times New Roman"/>
                <w:sz w:val="24"/>
                <w:szCs w:val="24"/>
              </w:rPr>
              <w:t xml:space="preserve"> </w:t>
            </w:r>
            <w:r w:rsidR="00DC31CA">
              <w:rPr>
                <w:rFonts w:ascii="Times New Roman" w:hAnsi="Times New Roman"/>
                <w:sz w:val="24"/>
                <w:szCs w:val="24"/>
              </w:rPr>
              <w:t>to incorporate the graphene throughout the liquid</w:t>
            </w:r>
            <w:r w:rsidRPr="0084202C">
              <w:rPr>
                <w:rFonts w:ascii="Times New Roman" w:hAnsi="Times New Roman"/>
                <w:sz w:val="24"/>
                <w:szCs w:val="24"/>
              </w:rPr>
              <w:t xml:space="preserve">.  The color of the mixture should be black, and the viscosity </w:t>
            </w:r>
            <w:r>
              <w:rPr>
                <w:rFonts w:ascii="Times New Roman" w:hAnsi="Times New Roman"/>
                <w:sz w:val="24"/>
                <w:szCs w:val="24"/>
              </w:rPr>
              <w:t>(thickness) should be close to</w:t>
            </w:r>
            <w:r w:rsidR="00DC31CA">
              <w:rPr>
                <w:rFonts w:ascii="Times New Roman" w:hAnsi="Times New Roman"/>
                <w:sz w:val="24"/>
                <w:szCs w:val="24"/>
              </w:rPr>
              <w:t xml:space="preserve"> that of rubber</w:t>
            </w:r>
            <w:r>
              <w:rPr>
                <w:rFonts w:ascii="Times New Roman" w:hAnsi="Times New Roman"/>
                <w:sz w:val="24"/>
                <w:szCs w:val="24"/>
              </w:rPr>
              <w:t xml:space="preserve"> cement.</w:t>
            </w:r>
            <w:r w:rsidRPr="0084202C">
              <w:rPr>
                <w:rFonts w:ascii="Times New Roman" w:hAnsi="Times New Roman"/>
                <w:sz w:val="24"/>
                <w:szCs w:val="24"/>
              </w:rPr>
              <w:t xml:space="preserve">  If it is too thick, add a little more rubber cement.  If too thin, add more carbon powder.  </w:t>
            </w:r>
            <w:r>
              <w:rPr>
                <w:rFonts w:ascii="Times New Roman" w:hAnsi="Times New Roman"/>
                <w:sz w:val="24"/>
                <w:szCs w:val="24"/>
              </w:rPr>
              <w:t>(A comment – You will be applying this graphite/rubber cement mixture onto the diaphragm in the same manner as decorating a cake; therefore, the viscosity of the mixture should similar to that of toothpaste.</w:t>
            </w:r>
          </w:p>
          <w:p w14:paraId="3CFE8995" w14:textId="77777777" w:rsidR="00320DF4" w:rsidRDefault="00320DF4" w:rsidP="00E5404D">
            <w:r>
              <w:t>Your conductive material is now made and ready for use.</w:t>
            </w:r>
          </w:p>
          <w:p w14:paraId="0BF0EACE" w14:textId="77777777" w:rsidR="00320DF4" w:rsidRPr="00AA35B8" w:rsidRDefault="00320DF4" w:rsidP="00E5404D"/>
        </w:tc>
      </w:tr>
    </w:tbl>
    <w:p w14:paraId="44715383" w14:textId="77777777" w:rsidR="00DC31CA" w:rsidRDefault="00DC31CA">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823F7B" w:rsidRPr="00354739" w14:paraId="4983AE8E" w14:textId="77777777" w:rsidTr="001F5DA6">
        <w:tc>
          <w:tcPr>
            <w:tcW w:w="9540" w:type="dxa"/>
          </w:tcPr>
          <w:p w14:paraId="4A9D9458" w14:textId="77777777" w:rsidR="00823F7B" w:rsidRDefault="00823F7B" w:rsidP="00B63963">
            <w:pPr>
              <w:pStyle w:val="ListParagraph"/>
              <w:ind w:left="0"/>
              <w:rPr>
                <w:rFonts w:ascii="Times New Roman" w:hAnsi="Times New Roman"/>
                <w:sz w:val="24"/>
                <w:szCs w:val="24"/>
              </w:rPr>
            </w:pPr>
            <w:r>
              <w:rPr>
                <w:rFonts w:ascii="Times New Roman" w:hAnsi="Times New Roman"/>
                <w:sz w:val="24"/>
                <w:szCs w:val="24"/>
                <w:u w:val="single"/>
              </w:rPr>
              <w:lastRenderedPageBreak/>
              <w:t xml:space="preserve">Making a conductive bridge </w:t>
            </w:r>
          </w:p>
          <w:p w14:paraId="1A50BFF3" w14:textId="77777777" w:rsidR="00823F7B" w:rsidRDefault="00DC31CA" w:rsidP="00823F7B">
            <w:pPr>
              <w:pStyle w:val="ListParagraph"/>
              <w:numPr>
                <w:ilvl w:val="0"/>
                <w:numId w:val="23"/>
              </w:numPr>
              <w:rPr>
                <w:rFonts w:ascii="Times New Roman" w:hAnsi="Times New Roman"/>
                <w:sz w:val="24"/>
                <w:szCs w:val="24"/>
              </w:rPr>
            </w:pPr>
            <w:r>
              <w:rPr>
                <w:rFonts w:ascii="Times New Roman" w:hAnsi="Times New Roman"/>
                <w:sz w:val="24"/>
                <w:szCs w:val="24"/>
              </w:rPr>
              <w:t>Using the syringe, p</w:t>
            </w:r>
            <w:r w:rsidR="00823F7B" w:rsidRPr="0084202C">
              <w:rPr>
                <w:rFonts w:ascii="Times New Roman" w:hAnsi="Times New Roman"/>
                <w:sz w:val="24"/>
                <w:szCs w:val="24"/>
              </w:rPr>
              <w:t xml:space="preserve">ull </w:t>
            </w:r>
            <w:r>
              <w:rPr>
                <w:rFonts w:ascii="Times New Roman" w:hAnsi="Times New Roman"/>
                <w:sz w:val="24"/>
                <w:szCs w:val="24"/>
              </w:rPr>
              <w:t>the graphene mixture</w:t>
            </w:r>
            <w:r w:rsidR="00823F7B" w:rsidRPr="0084202C">
              <w:rPr>
                <w:rFonts w:ascii="Times New Roman" w:hAnsi="Times New Roman"/>
                <w:sz w:val="24"/>
                <w:szCs w:val="24"/>
              </w:rPr>
              <w:t xml:space="preserve"> from </w:t>
            </w:r>
            <w:r w:rsidR="00823F7B">
              <w:rPr>
                <w:rFonts w:ascii="Times New Roman" w:hAnsi="Times New Roman"/>
                <w:sz w:val="24"/>
                <w:szCs w:val="24"/>
              </w:rPr>
              <w:t xml:space="preserve">the </w:t>
            </w:r>
            <w:r>
              <w:rPr>
                <w:rFonts w:ascii="Times New Roman" w:hAnsi="Times New Roman"/>
                <w:sz w:val="24"/>
                <w:szCs w:val="24"/>
              </w:rPr>
              <w:t>cup</w:t>
            </w:r>
            <w:r w:rsidR="001A282E">
              <w:rPr>
                <w:rFonts w:ascii="Times New Roman" w:hAnsi="Times New Roman"/>
                <w:sz w:val="24"/>
                <w:szCs w:val="24"/>
              </w:rPr>
              <w:t xml:space="preserve"> or vial</w:t>
            </w:r>
            <w:r>
              <w:rPr>
                <w:rFonts w:ascii="Times New Roman" w:hAnsi="Times New Roman"/>
                <w:sz w:val="24"/>
                <w:szCs w:val="24"/>
              </w:rPr>
              <w:t xml:space="preserve"> into</w:t>
            </w:r>
            <w:r w:rsidR="00823F7B" w:rsidRPr="0084202C">
              <w:rPr>
                <w:rFonts w:ascii="Times New Roman" w:hAnsi="Times New Roman"/>
                <w:sz w:val="24"/>
                <w:szCs w:val="24"/>
              </w:rPr>
              <w:t xml:space="preserve"> </w:t>
            </w:r>
            <w:r w:rsidR="00823F7B">
              <w:rPr>
                <w:rFonts w:ascii="Times New Roman" w:hAnsi="Times New Roman"/>
                <w:sz w:val="24"/>
                <w:szCs w:val="24"/>
              </w:rPr>
              <w:t xml:space="preserve">the </w:t>
            </w:r>
            <w:r w:rsidR="00823F7B" w:rsidRPr="0084202C">
              <w:rPr>
                <w:rFonts w:ascii="Times New Roman" w:hAnsi="Times New Roman"/>
                <w:sz w:val="24"/>
                <w:szCs w:val="24"/>
              </w:rPr>
              <w:t>syringe</w:t>
            </w:r>
            <w:r w:rsidR="006605BE" w:rsidRPr="0084202C">
              <w:rPr>
                <w:rFonts w:ascii="Times New Roman" w:hAnsi="Times New Roman"/>
                <w:sz w:val="24"/>
                <w:szCs w:val="24"/>
              </w:rPr>
              <w:t xml:space="preserve">.  </w:t>
            </w:r>
            <w:r w:rsidR="00823F7B">
              <w:rPr>
                <w:rFonts w:ascii="Times New Roman" w:hAnsi="Times New Roman"/>
                <w:sz w:val="24"/>
                <w:szCs w:val="24"/>
              </w:rPr>
              <w:t>Fill the syringe</w:t>
            </w:r>
            <w:r>
              <w:rPr>
                <w:rFonts w:ascii="Times New Roman" w:hAnsi="Times New Roman"/>
                <w:sz w:val="24"/>
                <w:szCs w:val="24"/>
              </w:rPr>
              <w:t xml:space="preserve"> with the mixture.</w:t>
            </w:r>
          </w:p>
          <w:p w14:paraId="26E087CC" w14:textId="77777777" w:rsidR="007B77E9" w:rsidRDefault="00823F7B" w:rsidP="007B77E9">
            <w:pPr>
              <w:pStyle w:val="ListParagraph"/>
              <w:numPr>
                <w:ilvl w:val="0"/>
                <w:numId w:val="23"/>
              </w:numPr>
              <w:rPr>
                <w:rFonts w:ascii="Times New Roman" w:hAnsi="Times New Roman"/>
                <w:sz w:val="24"/>
                <w:szCs w:val="24"/>
              </w:rPr>
            </w:pPr>
            <w:r w:rsidRPr="00236E73">
              <w:rPr>
                <w:rFonts w:ascii="Times New Roman" w:hAnsi="Times New Roman"/>
                <w:sz w:val="24"/>
                <w:szCs w:val="24"/>
              </w:rPr>
              <w:t>To eliminate the air from the syringe, insert the paperclip into the tip of the needle, through the liquid and into the air gap at the top of the syringe</w:t>
            </w:r>
            <w:r w:rsidR="00D531AB">
              <w:rPr>
                <w:rFonts w:ascii="Times New Roman" w:hAnsi="Times New Roman"/>
                <w:sz w:val="24"/>
                <w:szCs w:val="24"/>
              </w:rPr>
              <w:t>.</w:t>
            </w:r>
          </w:p>
          <w:p w14:paraId="0EC671A2" w14:textId="77777777" w:rsidR="007B77E9" w:rsidRPr="00F06CF7" w:rsidRDefault="00823F7B" w:rsidP="007B77E9">
            <w:pPr>
              <w:pStyle w:val="ListParagraph"/>
              <w:numPr>
                <w:ilvl w:val="0"/>
                <w:numId w:val="23"/>
              </w:numPr>
              <w:rPr>
                <w:rFonts w:ascii="Times New Roman" w:hAnsi="Times New Roman"/>
                <w:sz w:val="28"/>
                <w:szCs w:val="24"/>
              </w:rPr>
            </w:pPr>
            <w:r w:rsidRPr="007B77E9">
              <w:rPr>
                <w:rFonts w:ascii="Times New Roman" w:hAnsi="Times New Roman"/>
                <w:sz w:val="24"/>
                <w:szCs w:val="24"/>
              </w:rPr>
              <w:t>Burp the air from the syringe, by gently compressing the liquid in the syringe until a little comes out of the needle.</w:t>
            </w:r>
            <w:r w:rsidR="00507981" w:rsidRPr="007B77E9">
              <w:rPr>
                <w:rFonts w:ascii="Times New Roman" w:hAnsi="Times New Roman"/>
                <w:sz w:val="24"/>
                <w:szCs w:val="24"/>
              </w:rPr>
              <w:t xml:space="preserve"> </w:t>
            </w:r>
            <w:r w:rsidR="007B77E9" w:rsidRPr="00F06CF7">
              <w:rPr>
                <w:rFonts w:ascii="Times New Roman" w:hAnsi="Times New Roman"/>
                <w:i/>
                <w:sz w:val="20"/>
                <w:szCs w:val="18"/>
              </w:rPr>
              <w:t>*Note: It is important when filling the syringe that there are no air bubbles because when applying the conductive material it is essential that there are no gaps in the lines</w:t>
            </w:r>
            <w:r w:rsidR="00F401DC">
              <w:rPr>
                <w:rFonts w:ascii="Times New Roman" w:hAnsi="Times New Roman"/>
                <w:i/>
                <w:sz w:val="20"/>
                <w:szCs w:val="18"/>
              </w:rPr>
              <w:t>.</w:t>
            </w:r>
          </w:p>
          <w:p w14:paraId="6E020321" w14:textId="77777777" w:rsidR="00823F7B" w:rsidRDefault="00644A35" w:rsidP="007B77E9">
            <w:pPr>
              <w:pStyle w:val="ListParagraph"/>
              <w:numPr>
                <w:ilvl w:val="0"/>
                <w:numId w:val="23"/>
              </w:numPr>
              <w:rPr>
                <w:rFonts w:ascii="Times New Roman" w:hAnsi="Times New Roman"/>
                <w:sz w:val="24"/>
                <w:szCs w:val="24"/>
              </w:rPr>
            </w:pPr>
            <w:r>
              <w:rPr>
                <w:rFonts w:ascii="Times New Roman" w:hAnsi="Times New Roman"/>
                <w:sz w:val="24"/>
                <w:szCs w:val="24"/>
              </w:rPr>
              <w:t>If the syringe does not have at least 2 ml of liquid, p</w:t>
            </w:r>
            <w:r w:rsidR="00823F7B" w:rsidRPr="007B77E9">
              <w:rPr>
                <w:rFonts w:ascii="Times New Roman" w:hAnsi="Times New Roman"/>
                <w:sz w:val="24"/>
                <w:szCs w:val="24"/>
              </w:rPr>
              <w:t xml:space="preserve">lace the syringe </w:t>
            </w:r>
            <w:r w:rsidR="00507981" w:rsidRPr="007B77E9">
              <w:rPr>
                <w:rFonts w:ascii="Times New Roman" w:hAnsi="Times New Roman"/>
                <w:sz w:val="24"/>
                <w:szCs w:val="24"/>
              </w:rPr>
              <w:t>tip</w:t>
            </w:r>
            <w:r w:rsidR="00823F7B" w:rsidRPr="007B77E9">
              <w:rPr>
                <w:rFonts w:ascii="Times New Roman" w:hAnsi="Times New Roman"/>
                <w:sz w:val="24"/>
                <w:szCs w:val="24"/>
              </w:rPr>
              <w:t xml:space="preserve"> back into the </w:t>
            </w:r>
            <w:r w:rsidR="00DC31CA">
              <w:rPr>
                <w:rFonts w:ascii="Times New Roman" w:hAnsi="Times New Roman"/>
                <w:sz w:val="24"/>
                <w:szCs w:val="24"/>
              </w:rPr>
              <w:t>cup</w:t>
            </w:r>
            <w:r w:rsidR="00823F7B" w:rsidRPr="007B77E9">
              <w:rPr>
                <w:rFonts w:ascii="Times New Roman" w:hAnsi="Times New Roman"/>
                <w:sz w:val="24"/>
                <w:szCs w:val="24"/>
              </w:rPr>
              <w:t xml:space="preserve"> and</w:t>
            </w:r>
            <w:r w:rsidR="00507981" w:rsidRPr="007B77E9">
              <w:rPr>
                <w:rFonts w:ascii="Times New Roman" w:hAnsi="Times New Roman"/>
                <w:sz w:val="24"/>
                <w:szCs w:val="24"/>
              </w:rPr>
              <w:t xml:space="preserve"> continue to</w:t>
            </w:r>
            <w:r w:rsidR="00823F7B" w:rsidRPr="007B77E9">
              <w:rPr>
                <w:rFonts w:ascii="Times New Roman" w:hAnsi="Times New Roman"/>
                <w:sz w:val="24"/>
                <w:szCs w:val="24"/>
              </w:rPr>
              <w:t xml:space="preserve"> fill the syringe to </w:t>
            </w:r>
            <w:r>
              <w:rPr>
                <w:rFonts w:ascii="Times New Roman" w:hAnsi="Times New Roman"/>
                <w:sz w:val="24"/>
                <w:szCs w:val="24"/>
              </w:rPr>
              <w:t xml:space="preserve">the </w:t>
            </w:r>
            <w:r w:rsidR="00823F7B" w:rsidRPr="007B77E9">
              <w:rPr>
                <w:rFonts w:ascii="Times New Roman" w:hAnsi="Times New Roman"/>
                <w:sz w:val="24"/>
                <w:szCs w:val="24"/>
              </w:rPr>
              <w:t xml:space="preserve">2 </w:t>
            </w:r>
            <w:r w:rsidR="007B77E9">
              <w:rPr>
                <w:rFonts w:ascii="Times New Roman" w:hAnsi="Times New Roman"/>
                <w:sz w:val="24"/>
                <w:szCs w:val="24"/>
              </w:rPr>
              <w:t>ml</w:t>
            </w:r>
            <w:r>
              <w:rPr>
                <w:rFonts w:ascii="Times New Roman" w:hAnsi="Times New Roman"/>
                <w:sz w:val="24"/>
                <w:szCs w:val="24"/>
              </w:rPr>
              <w:t xml:space="preserve"> mark</w:t>
            </w:r>
            <w:r w:rsidR="00823F7B" w:rsidRPr="007B77E9">
              <w:rPr>
                <w:rFonts w:ascii="Times New Roman" w:hAnsi="Times New Roman"/>
                <w:sz w:val="24"/>
                <w:szCs w:val="24"/>
              </w:rPr>
              <w:t>.</w:t>
            </w:r>
          </w:p>
          <w:p w14:paraId="5E3EFA6E" w14:textId="77777777" w:rsidR="00917E4E" w:rsidRPr="007B77E9" w:rsidRDefault="00917E4E" w:rsidP="007B77E9">
            <w:pPr>
              <w:pStyle w:val="ListParagraph"/>
              <w:numPr>
                <w:ilvl w:val="0"/>
                <w:numId w:val="23"/>
              </w:numPr>
              <w:rPr>
                <w:rFonts w:ascii="Times New Roman" w:hAnsi="Times New Roman"/>
                <w:sz w:val="24"/>
                <w:szCs w:val="24"/>
              </w:rPr>
            </w:pPr>
            <w:r>
              <w:rPr>
                <w:rFonts w:ascii="Times New Roman" w:hAnsi="Times New Roman"/>
                <w:sz w:val="24"/>
                <w:szCs w:val="24"/>
              </w:rPr>
              <w:t>Using a wipe or paper towel, wipe the tip clean.</w:t>
            </w:r>
          </w:p>
          <w:p w14:paraId="311A281A" w14:textId="77777777" w:rsidR="007B77E9" w:rsidRDefault="00823F7B" w:rsidP="007B77E9">
            <w:pPr>
              <w:pStyle w:val="ListParagraph"/>
              <w:numPr>
                <w:ilvl w:val="0"/>
                <w:numId w:val="23"/>
              </w:numPr>
              <w:rPr>
                <w:rFonts w:ascii="Times New Roman" w:hAnsi="Times New Roman"/>
                <w:sz w:val="24"/>
                <w:szCs w:val="24"/>
              </w:rPr>
            </w:pPr>
            <w:r w:rsidRPr="00823F7B">
              <w:rPr>
                <w:rFonts w:ascii="Times New Roman" w:hAnsi="Times New Roman"/>
                <w:sz w:val="24"/>
                <w:szCs w:val="24"/>
              </w:rPr>
              <w:t xml:space="preserve">Using the syringe, </w:t>
            </w:r>
            <w:r>
              <w:rPr>
                <w:rFonts w:ascii="Times New Roman" w:hAnsi="Times New Roman"/>
                <w:sz w:val="24"/>
                <w:szCs w:val="24"/>
              </w:rPr>
              <w:t xml:space="preserve">carefully apply about a </w:t>
            </w:r>
            <w:r w:rsidR="003730FD">
              <w:rPr>
                <w:rFonts w:ascii="Times New Roman" w:hAnsi="Times New Roman"/>
                <w:sz w:val="24"/>
                <w:szCs w:val="24"/>
              </w:rPr>
              <w:t>1 to 2 mm</w:t>
            </w:r>
            <w:r>
              <w:rPr>
                <w:rFonts w:ascii="Times New Roman" w:hAnsi="Times New Roman"/>
                <w:sz w:val="24"/>
                <w:szCs w:val="24"/>
              </w:rPr>
              <w:t xml:space="preserve"> line</w:t>
            </w:r>
            <w:r w:rsidR="00507981">
              <w:rPr>
                <w:rFonts w:ascii="Times New Roman" w:hAnsi="Times New Roman"/>
                <w:sz w:val="24"/>
                <w:szCs w:val="24"/>
              </w:rPr>
              <w:t xml:space="preserve"> (width)</w:t>
            </w:r>
            <w:r>
              <w:rPr>
                <w:rFonts w:ascii="Times New Roman" w:hAnsi="Times New Roman"/>
                <w:sz w:val="24"/>
                <w:szCs w:val="24"/>
              </w:rPr>
              <w:t xml:space="preserve"> of your conductive material (</w:t>
            </w:r>
            <w:r w:rsidR="009F7DE4">
              <w:rPr>
                <w:rFonts w:ascii="Times New Roman" w:hAnsi="Times New Roman"/>
                <w:sz w:val="24"/>
                <w:szCs w:val="24"/>
              </w:rPr>
              <w:t>rubber cement</w:t>
            </w:r>
            <w:r w:rsidR="00DC31CA">
              <w:rPr>
                <w:rFonts w:ascii="Times New Roman" w:hAnsi="Times New Roman"/>
                <w:sz w:val="24"/>
                <w:szCs w:val="24"/>
              </w:rPr>
              <w:t xml:space="preserve"> and graphen</w:t>
            </w:r>
            <w:r w:rsidR="00961004">
              <w:rPr>
                <w:rFonts w:ascii="Times New Roman" w:hAnsi="Times New Roman"/>
                <w:sz w:val="24"/>
                <w:szCs w:val="24"/>
              </w:rPr>
              <w:t>e</w:t>
            </w:r>
            <w:r w:rsidR="009F7DE4">
              <w:rPr>
                <w:rFonts w:ascii="Times New Roman" w:hAnsi="Times New Roman"/>
                <w:sz w:val="24"/>
                <w:szCs w:val="24"/>
              </w:rPr>
              <w:t xml:space="preserve"> mixture</w:t>
            </w:r>
            <w:r w:rsidR="006605BE">
              <w:rPr>
                <w:rFonts w:ascii="Times New Roman" w:hAnsi="Times New Roman"/>
                <w:sz w:val="24"/>
                <w:szCs w:val="24"/>
              </w:rPr>
              <w:t>) following</w:t>
            </w:r>
            <w:r w:rsidR="00961004">
              <w:rPr>
                <w:rFonts w:ascii="Times New Roman" w:hAnsi="Times New Roman"/>
                <w:sz w:val="24"/>
                <w:szCs w:val="24"/>
              </w:rPr>
              <w:t xml:space="preserve"> the</w:t>
            </w:r>
            <w:r w:rsidRPr="00823F7B">
              <w:rPr>
                <w:rFonts w:ascii="Times New Roman" w:hAnsi="Times New Roman"/>
                <w:sz w:val="24"/>
                <w:szCs w:val="24"/>
              </w:rPr>
              <w:t xml:space="preserve"> pattern</w:t>
            </w:r>
            <w:r w:rsidR="00961004">
              <w:rPr>
                <w:rFonts w:ascii="Times New Roman" w:hAnsi="Times New Roman"/>
                <w:sz w:val="24"/>
                <w:szCs w:val="24"/>
              </w:rPr>
              <w:t xml:space="preserve"> transferred from the template</w:t>
            </w:r>
            <w:r w:rsidRPr="00823F7B">
              <w:rPr>
                <w:rFonts w:ascii="Times New Roman" w:hAnsi="Times New Roman"/>
                <w:sz w:val="24"/>
                <w:szCs w:val="24"/>
              </w:rPr>
              <w:t xml:space="preserve">.  Try to keep </w:t>
            </w:r>
            <w:r w:rsidR="007B77E9">
              <w:rPr>
                <w:rFonts w:ascii="Times New Roman" w:hAnsi="Times New Roman"/>
                <w:sz w:val="24"/>
                <w:szCs w:val="24"/>
              </w:rPr>
              <w:t xml:space="preserve">the </w:t>
            </w:r>
            <w:r w:rsidRPr="00823F7B">
              <w:rPr>
                <w:rFonts w:ascii="Times New Roman" w:hAnsi="Times New Roman"/>
                <w:sz w:val="24"/>
                <w:szCs w:val="24"/>
              </w:rPr>
              <w:t>width</w:t>
            </w:r>
            <w:r w:rsidR="00917E4E">
              <w:rPr>
                <w:rFonts w:ascii="Times New Roman" w:hAnsi="Times New Roman"/>
                <w:sz w:val="24"/>
                <w:szCs w:val="24"/>
              </w:rPr>
              <w:t xml:space="preserve"> and height</w:t>
            </w:r>
            <w:r w:rsidRPr="00823F7B">
              <w:rPr>
                <w:rFonts w:ascii="Times New Roman" w:hAnsi="Times New Roman"/>
                <w:sz w:val="24"/>
                <w:szCs w:val="24"/>
              </w:rPr>
              <w:t xml:space="preserve"> of </w:t>
            </w:r>
            <w:r w:rsidR="00961004">
              <w:rPr>
                <w:rFonts w:ascii="Times New Roman" w:hAnsi="Times New Roman"/>
                <w:sz w:val="24"/>
                <w:szCs w:val="24"/>
              </w:rPr>
              <w:t xml:space="preserve">the </w:t>
            </w:r>
            <w:r w:rsidRPr="00823F7B">
              <w:rPr>
                <w:rFonts w:ascii="Times New Roman" w:hAnsi="Times New Roman"/>
                <w:sz w:val="24"/>
                <w:szCs w:val="24"/>
              </w:rPr>
              <w:t>carbon</w:t>
            </w:r>
            <w:r w:rsidR="00961004">
              <w:rPr>
                <w:rFonts w:ascii="Times New Roman" w:hAnsi="Times New Roman"/>
                <w:sz w:val="24"/>
                <w:szCs w:val="24"/>
              </w:rPr>
              <w:t>/cement line</w:t>
            </w:r>
            <w:r w:rsidRPr="00823F7B">
              <w:rPr>
                <w:rFonts w:ascii="Times New Roman" w:hAnsi="Times New Roman"/>
                <w:sz w:val="24"/>
                <w:szCs w:val="24"/>
              </w:rPr>
              <w:t xml:space="preserve"> consistent.</w:t>
            </w:r>
            <w:r w:rsidR="00236E73">
              <w:rPr>
                <w:rFonts w:ascii="Times New Roman" w:hAnsi="Times New Roman"/>
                <w:sz w:val="24"/>
                <w:szCs w:val="24"/>
              </w:rPr>
              <w:t xml:space="preserve">  Be sure to flow ON TOP</w:t>
            </w:r>
            <w:r w:rsidR="00961004">
              <w:rPr>
                <w:rFonts w:ascii="Times New Roman" w:hAnsi="Times New Roman"/>
                <w:sz w:val="24"/>
                <w:szCs w:val="24"/>
              </w:rPr>
              <w:t xml:space="preserve"> </w:t>
            </w:r>
            <w:r w:rsidR="00917E4E">
              <w:rPr>
                <w:rFonts w:ascii="Times New Roman" w:hAnsi="Times New Roman"/>
                <w:sz w:val="24"/>
                <w:szCs w:val="24"/>
              </w:rPr>
              <w:t xml:space="preserve">of </w:t>
            </w:r>
            <w:r w:rsidR="00961004">
              <w:rPr>
                <w:rFonts w:ascii="Times New Roman" w:hAnsi="Times New Roman"/>
                <w:sz w:val="24"/>
                <w:szCs w:val="24"/>
              </w:rPr>
              <w:t>and over</w:t>
            </w:r>
            <w:r w:rsidR="00236E73">
              <w:rPr>
                <w:rFonts w:ascii="Times New Roman" w:hAnsi="Times New Roman"/>
                <w:sz w:val="24"/>
                <w:szCs w:val="24"/>
              </w:rPr>
              <w:t xml:space="preserve"> the copper wire at the </w:t>
            </w:r>
            <w:r w:rsidR="00961004">
              <w:rPr>
                <w:rFonts w:ascii="Times New Roman" w:hAnsi="Times New Roman"/>
                <w:sz w:val="24"/>
                <w:szCs w:val="24"/>
              </w:rPr>
              <w:t xml:space="preserve">bridge </w:t>
            </w:r>
            <w:r w:rsidR="00236E73">
              <w:rPr>
                <w:rFonts w:ascii="Times New Roman" w:hAnsi="Times New Roman"/>
                <w:sz w:val="24"/>
                <w:szCs w:val="24"/>
              </w:rPr>
              <w:t>corners</w:t>
            </w:r>
            <w:r w:rsidR="00DC31CA">
              <w:rPr>
                <w:rFonts w:ascii="Times New Roman" w:hAnsi="Times New Roman"/>
                <w:sz w:val="24"/>
                <w:szCs w:val="24"/>
              </w:rPr>
              <w:t xml:space="preserve"> (nodes)</w:t>
            </w:r>
            <w:r w:rsidR="00236E73">
              <w:rPr>
                <w:rFonts w:ascii="Times New Roman" w:hAnsi="Times New Roman"/>
                <w:sz w:val="24"/>
                <w:szCs w:val="24"/>
              </w:rPr>
              <w:t>.</w:t>
            </w:r>
            <w:r w:rsidR="009F7DE4">
              <w:rPr>
                <w:rFonts w:ascii="Times New Roman" w:hAnsi="Times New Roman"/>
                <w:sz w:val="24"/>
                <w:szCs w:val="24"/>
              </w:rPr>
              <w:t xml:space="preserve">  You need to make good electrical contact.</w:t>
            </w:r>
            <w:r w:rsidR="007B77E9">
              <w:rPr>
                <w:rFonts w:ascii="Times New Roman" w:hAnsi="Times New Roman"/>
                <w:sz w:val="24"/>
                <w:szCs w:val="24"/>
              </w:rPr>
              <w:t xml:space="preserve">  </w:t>
            </w:r>
            <w:r w:rsidR="007B77E9">
              <w:rPr>
                <w:rFonts w:ascii="Times New Roman" w:hAnsi="Times New Roman"/>
                <w:i/>
                <w:sz w:val="24"/>
                <w:szCs w:val="24"/>
              </w:rPr>
              <w:t>(Figure 8)</w:t>
            </w:r>
            <w:r w:rsidR="00F401DC">
              <w:rPr>
                <w:noProof/>
                <w:sz w:val="18"/>
                <w:szCs w:val="18"/>
              </w:rPr>
              <w:t xml:space="preserve"> </w:t>
            </w:r>
          </w:p>
          <w:p w14:paraId="538134A0" w14:textId="77777777" w:rsidR="008F5405" w:rsidRDefault="007638E6" w:rsidP="007B77E9">
            <w:pPr>
              <w:pStyle w:val="ListParagraph"/>
              <w:numPr>
                <w:ilvl w:val="0"/>
                <w:numId w:val="23"/>
              </w:numPr>
              <w:rPr>
                <w:rFonts w:ascii="Times New Roman" w:hAnsi="Times New Roman"/>
                <w:sz w:val="24"/>
                <w:szCs w:val="24"/>
              </w:rPr>
            </w:pPr>
            <w:r>
              <w:rPr>
                <w:noProof/>
              </w:rPr>
              <w:drawing>
                <wp:anchor distT="0" distB="0" distL="114300" distR="114300" simplePos="0" relativeHeight="251698688" behindDoc="0" locked="0" layoutInCell="1" allowOverlap="1" wp14:anchorId="41C28F08" wp14:editId="5FF6061D">
                  <wp:simplePos x="0" y="0"/>
                  <wp:positionH relativeFrom="column">
                    <wp:posOffset>3848735</wp:posOffset>
                  </wp:positionH>
                  <wp:positionV relativeFrom="paragraph">
                    <wp:posOffset>48260</wp:posOffset>
                  </wp:positionV>
                  <wp:extent cx="2047240" cy="1869440"/>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rcuit_web.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047240" cy="1869440"/>
                          </a:xfrm>
                          <a:prstGeom prst="rect">
                            <a:avLst/>
                          </a:prstGeom>
                        </pic:spPr>
                      </pic:pic>
                    </a:graphicData>
                  </a:graphic>
                  <wp14:sizeRelH relativeFrom="page">
                    <wp14:pctWidth>0</wp14:pctWidth>
                  </wp14:sizeRelH>
                  <wp14:sizeRelV relativeFrom="page">
                    <wp14:pctHeight>0</wp14:pctHeight>
                  </wp14:sizeRelV>
                </wp:anchor>
              </w:drawing>
            </w:r>
            <w:r w:rsidR="008F5405">
              <w:rPr>
                <w:rFonts w:ascii="Times New Roman" w:hAnsi="Times New Roman"/>
                <w:sz w:val="24"/>
                <w:szCs w:val="24"/>
              </w:rPr>
              <w:t>Check for any “opens” in your circuit.  Close them</w:t>
            </w:r>
            <w:r w:rsidR="00F401DC">
              <w:rPr>
                <w:rFonts w:ascii="Times New Roman" w:hAnsi="Times New Roman"/>
                <w:sz w:val="24"/>
                <w:szCs w:val="24"/>
              </w:rPr>
              <w:t xml:space="preserve"> with the graphene solution</w:t>
            </w:r>
            <w:r w:rsidR="008F5405">
              <w:rPr>
                <w:rFonts w:ascii="Times New Roman" w:hAnsi="Times New Roman"/>
                <w:sz w:val="24"/>
                <w:szCs w:val="24"/>
              </w:rPr>
              <w:t>.</w:t>
            </w:r>
          </w:p>
          <w:p w14:paraId="1ECCCD65" w14:textId="77777777" w:rsidR="00736672" w:rsidRDefault="00B40D3A" w:rsidP="00736672">
            <w:pPr>
              <w:ind w:left="720"/>
              <w:rPr>
                <w:b/>
                <w:i/>
              </w:rPr>
            </w:pPr>
            <w:r>
              <w:rPr>
                <w:noProof/>
              </w:rPr>
              <mc:AlternateContent>
                <mc:Choice Requires="wps">
                  <w:drawing>
                    <wp:anchor distT="0" distB="0" distL="114300" distR="114300" simplePos="0" relativeHeight="251662848" behindDoc="0" locked="0" layoutInCell="1" allowOverlap="1" wp14:anchorId="7C556910" wp14:editId="73AC858B">
                      <wp:simplePos x="0" y="0"/>
                      <wp:positionH relativeFrom="column">
                        <wp:posOffset>360045</wp:posOffset>
                      </wp:positionH>
                      <wp:positionV relativeFrom="paragraph">
                        <wp:posOffset>50800</wp:posOffset>
                      </wp:positionV>
                      <wp:extent cx="3064510" cy="617220"/>
                      <wp:effectExtent l="0" t="3175" r="4445" b="0"/>
                      <wp:wrapNone/>
                      <wp:docPr id="7"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451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84E09" w14:textId="77777777" w:rsidR="000D5364" w:rsidRPr="001E25CB" w:rsidRDefault="000D5364" w:rsidP="00236E73">
                                  <w:pPr>
                                    <w:jc w:val="right"/>
                                    <w:rPr>
                                      <w:i/>
                                    </w:rPr>
                                  </w:pPr>
                                  <w:r w:rsidRPr="001E25CB">
                                    <w:rPr>
                                      <w:i/>
                                    </w:rPr>
                                    <w:t>Figure 8</w:t>
                                  </w:r>
                                </w:p>
                                <w:p w14:paraId="6A969505" w14:textId="77777777" w:rsidR="000D5364" w:rsidRPr="001E25CB" w:rsidRDefault="000D5364" w:rsidP="00236E73">
                                  <w:pPr>
                                    <w:jc w:val="right"/>
                                    <w:rPr>
                                      <w:i/>
                                    </w:rPr>
                                  </w:pPr>
                                  <w:r w:rsidRPr="001E25CB">
                                    <w:rPr>
                                      <w:i/>
                                    </w:rPr>
                                    <w:t>(Conductive material placed on pattern and on top of conductive tape)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2" o:spid="_x0000_s1033" type="#_x0000_t202" style="position:absolute;left:0;text-align:left;margin-left:28.35pt;margin-top:4pt;width:241.3pt;height:48.6pt;z-index:2516628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" filled="f" stroked="f">
                      <v:textbox style="mso-fit-shape-to-text:t">
                        <w:txbxContent>
                          <w:p w:rsidR="000D5364" w:rsidRPr="001E25CB" w:rsidRDefault="000D5364" w:rsidP="00236E73">
                            <w:pPr>
                              <w:jc w:val="right"/>
                              <w:rPr>
                                <w:i/>
                              </w:rPr>
                            </w:pPr>
                            <w:r w:rsidRPr="001E25CB">
                              <w:rPr>
                                <w:i/>
                              </w:rPr>
                              <w:t>Figure 8</w:t>
                            </w:r>
                          </w:p>
                          <w:p w:rsidR="000D5364" w:rsidRPr="001E25CB" w:rsidRDefault="000D5364" w:rsidP="00236E73">
                            <w:pPr>
                              <w:jc w:val="right"/>
                              <w:rPr>
                                <w:i/>
                              </w:rPr>
                            </w:pPr>
                            <w:r w:rsidRPr="001E25CB">
                              <w:rPr>
                                <w:i/>
                              </w:rPr>
                              <w:t>(Conductive material placed on pattern and on top of conductive tape)</w:t>
                            </w:r>
                          </w:p>
                        </w:txbxContent>
                      </v:textbox>
                    </v:shape>
                  </w:pict>
                </mc:Fallback>
              </mc:AlternateContent>
            </w:r>
          </w:p>
          <w:p w14:paraId="31F06B6B" w14:textId="77777777" w:rsidR="00736672" w:rsidRDefault="00736672" w:rsidP="00736672">
            <w:pPr>
              <w:ind w:left="720"/>
              <w:rPr>
                <w:b/>
                <w:i/>
              </w:rPr>
            </w:pPr>
          </w:p>
          <w:p w14:paraId="6F55A589" w14:textId="77777777" w:rsidR="00736672" w:rsidRDefault="00736672" w:rsidP="00736672">
            <w:pPr>
              <w:ind w:left="720"/>
              <w:rPr>
                <w:b/>
                <w:i/>
              </w:rPr>
            </w:pPr>
          </w:p>
          <w:p w14:paraId="43BC656A" w14:textId="77777777" w:rsidR="00736672" w:rsidRDefault="00736672" w:rsidP="00736672">
            <w:pPr>
              <w:ind w:left="720"/>
              <w:rPr>
                <w:b/>
                <w:i/>
              </w:rPr>
            </w:pPr>
          </w:p>
          <w:p w14:paraId="2D8B7C09" w14:textId="77777777" w:rsidR="00736672" w:rsidRDefault="00736672" w:rsidP="00736672">
            <w:pPr>
              <w:ind w:left="720"/>
              <w:rPr>
                <w:b/>
                <w:i/>
              </w:rPr>
            </w:pPr>
          </w:p>
          <w:p w14:paraId="5B2227A8" w14:textId="77777777" w:rsidR="007638E6" w:rsidRDefault="007638E6" w:rsidP="00736672">
            <w:pPr>
              <w:ind w:left="720"/>
              <w:rPr>
                <w:b/>
                <w:i/>
              </w:rPr>
            </w:pPr>
          </w:p>
          <w:p w14:paraId="48582F53" w14:textId="77777777" w:rsidR="007638E6" w:rsidRDefault="007638E6" w:rsidP="00736672">
            <w:pPr>
              <w:ind w:left="720"/>
              <w:rPr>
                <w:b/>
                <w:i/>
              </w:rPr>
            </w:pPr>
          </w:p>
          <w:p w14:paraId="7A1C4E14" w14:textId="77777777" w:rsidR="007638E6" w:rsidRDefault="007638E6" w:rsidP="00736672">
            <w:pPr>
              <w:ind w:left="720"/>
              <w:rPr>
                <w:b/>
                <w:i/>
              </w:rPr>
            </w:pPr>
          </w:p>
          <w:p w14:paraId="2AEC47AF" w14:textId="77777777" w:rsidR="007638E6" w:rsidRDefault="007638E6" w:rsidP="00736672">
            <w:pPr>
              <w:ind w:left="720"/>
              <w:rPr>
                <w:b/>
                <w:i/>
              </w:rPr>
            </w:pPr>
          </w:p>
          <w:p w14:paraId="4586C623" w14:textId="77777777" w:rsidR="00736672" w:rsidRDefault="00736672" w:rsidP="00736672">
            <w:pPr>
              <w:ind w:left="720"/>
            </w:pPr>
            <w:r w:rsidRPr="006605BE">
              <w:rPr>
                <w:b/>
                <w:i/>
              </w:rPr>
              <w:t xml:space="preserve">You have now created a </w:t>
            </w:r>
            <w:r w:rsidR="00DC31CA">
              <w:rPr>
                <w:b/>
                <w:i/>
              </w:rPr>
              <w:t>micro</w:t>
            </w:r>
            <w:r w:rsidRPr="006605BE">
              <w:rPr>
                <w:b/>
                <w:i/>
              </w:rPr>
              <w:t>pressure sensor</w:t>
            </w:r>
            <w:r w:rsidR="00DC31CA">
              <w:rPr>
                <w:b/>
                <w:i/>
              </w:rPr>
              <w:t xml:space="preserve"> model</w:t>
            </w:r>
            <w:r w:rsidRPr="006605BE">
              <w:rPr>
                <w:b/>
                <w:i/>
              </w:rPr>
              <w:t xml:space="preserve"> with a </w:t>
            </w:r>
            <w:r>
              <w:rPr>
                <w:b/>
                <w:i/>
              </w:rPr>
              <w:t>Wheatstone b</w:t>
            </w:r>
            <w:r w:rsidRPr="006605BE">
              <w:rPr>
                <w:b/>
                <w:i/>
              </w:rPr>
              <w:t>ridge</w:t>
            </w:r>
            <w:r>
              <w:rPr>
                <w:b/>
                <w:i/>
              </w:rPr>
              <w:t>.</w:t>
            </w:r>
          </w:p>
          <w:p w14:paraId="5E6C0414" w14:textId="77777777" w:rsidR="00736672" w:rsidRPr="00736672" w:rsidRDefault="00736672" w:rsidP="00736672"/>
          <w:p w14:paraId="70E56B86" w14:textId="77777777" w:rsidR="00736672" w:rsidRPr="00736672" w:rsidRDefault="00736672" w:rsidP="007B77E9">
            <w:pPr>
              <w:pStyle w:val="ListParagraph"/>
              <w:numPr>
                <w:ilvl w:val="0"/>
                <w:numId w:val="23"/>
              </w:numPr>
              <w:rPr>
                <w:rFonts w:ascii="Times New Roman" w:hAnsi="Times New Roman"/>
                <w:sz w:val="24"/>
                <w:szCs w:val="24"/>
              </w:rPr>
            </w:pPr>
            <w:r w:rsidRPr="00267974">
              <w:rPr>
                <w:rFonts w:ascii="Times New Roman" w:hAnsi="Times New Roman"/>
                <w:sz w:val="24"/>
              </w:rPr>
              <w:t xml:space="preserve">Before testing your bridge circuit, you should let it set </w:t>
            </w:r>
            <w:r w:rsidRPr="00B158E9">
              <w:rPr>
                <w:rFonts w:ascii="Times New Roman" w:hAnsi="Times New Roman"/>
                <w:b/>
                <w:sz w:val="24"/>
              </w:rPr>
              <w:t xml:space="preserve">for </w:t>
            </w:r>
            <w:r w:rsidR="00DC31CA" w:rsidRPr="00B158E9">
              <w:rPr>
                <w:rFonts w:ascii="Times New Roman" w:hAnsi="Times New Roman"/>
                <w:b/>
                <w:sz w:val="24"/>
              </w:rPr>
              <w:t>at least</w:t>
            </w:r>
            <w:r w:rsidR="00AA7FC3">
              <w:rPr>
                <w:rFonts w:ascii="Times New Roman" w:hAnsi="Times New Roman"/>
                <w:sz w:val="24"/>
              </w:rPr>
              <w:t xml:space="preserve"> 30 minutes</w:t>
            </w:r>
            <w:r w:rsidRPr="00267974">
              <w:rPr>
                <w:rFonts w:ascii="Times New Roman" w:hAnsi="Times New Roman"/>
                <w:sz w:val="24"/>
              </w:rPr>
              <w:t>.</w:t>
            </w:r>
            <w:r>
              <w:rPr>
                <w:rFonts w:ascii="Times New Roman" w:hAnsi="Times New Roman"/>
                <w:sz w:val="24"/>
              </w:rPr>
              <w:t xml:space="preserve">  </w:t>
            </w:r>
          </w:p>
          <w:p w14:paraId="2C5AE1FA" w14:textId="77777777" w:rsidR="00736672" w:rsidRPr="006F7244" w:rsidRDefault="00DC31CA" w:rsidP="007B77E9">
            <w:pPr>
              <w:pStyle w:val="ListParagraph"/>
              <w:numPr>
                <w:ilvl w:val="0"/>
                <w:numId w:val="23"/>
              </w:numPr>
              <w:rPr>
                <w:rFonts w:ascii="Times New Roman" w:hAnsi="Times New Roman"/>
                <w:sz w:val="24"/>
                <w:szCs w:val="24"/>
              </w:rPr>
            </w:pPr>
            <w:r>
              <w:rPr>
                <w:rFonts w:ascii="Times New Roman" w:hAnsi="Times New Roman"/>
                <w:sz w:val="24"/>
                <w:szCs w:val="24"/>
              </w:rPr>
              <w:t>Any remaining mixture can be shared or tossed.</w:t>
            </w:r>
          </w:p>
          <w:p w14:paraId="359BF5AF" w14:textId="77777777" w:rsidR="008F5405" w:rsidRPr="00F401DC" w:rsidRDefault="006F7244" w:rsidP="008F5405">
            <w:pPr>
              <w:pStyle w:val="ListParagraph"/>
              <w:numPr>
                <w:ilvl w:val="0"/>
                <w:numId w:val="23"/>
              </w:numPr>
              <w:rPr>
                <w:rFonts w:ascii="Times New Roman" w:hAnsi="Times New Roman"/>
                <w:sz w:val="24"/>
                <w:szCs w:val="24"/>
              </w:rPr>
            </w:pPr>
            <w:r>
              <w:rPr>
                <w:rFonts w:ascii="Times New Roman" w:hAnsi="Times New Roman"/>
                <w:sz w:val="24"/>
              </w:rPr>
              <w:t>Clean or properly dispose of the syringe.</w:t>
            </w:r>
          </w:p>
          <w:p w14:paraId="3B2D0774" w14:textId="77777777" w:rsidR="008F5405" w:rsidRPr="00B92147" w:rsidRDefault="008F5405" w:rsidP="008F5405">
            <w:pPr>
              <w:rPr>
                <w:sz w:val="18"/>
                <w:szCs w:val="18"/>
              </w:rPr>
            </w:pPr>
          </w:p>
        </w:tc>
      </w:tr>
    </w:tbl>
    <w:p w14:paraId="5BCC4704" w14:textId="77777777" w:rsidR="00DC31CA" w:rsidRDefault="00DC31CA">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BE3D1A" w:rsidRPr="00354739" w14:paraId="4BDB5091" w14:textId="77777777" w:rsidTr="001F5DA6">
        <w:tc>
          <w:tcPr>
            <w:tcW w:w="9540" w:type="dxa"/>
          </w:tcPr>
          <w:p w14:paraId="46CD3E97" w14:textId="77777777" w:rsidR="00C43876" w:rsidRDefault="00415918" w:rsidP="00FE6F8D">
            <w:pPr>
              <w:pStyle w:val="ListParagraph"/>
              <w:ind w:left="0"/>
            </w:pPr>
            <w:r>
              <w:lastRenderedPageBreak/>
              <w:br w:type="page"/>
            </w:r>
            <w:r w:rsidR="00C43876">
              <w:rPr>
                <w:rFonts w:ascii="Times New Roman" w:hAnsi="Times New Roman"/>
                <w:sz w:val="24"/>
                <w:szCs w:val="24"/>
                <w:u w:val="single"/>
              </w:rPr>
              <w:t>Testing your Pressure Sensor (Measuring Resistance)</w:t>
            </w:r>
          </w:p>
          <w:p w14:paraId="4AE71466" w14:textId="77777777" w:rsidR="00C43876" w:rsidRDefault="00C43876" w:rsidP="00FE6F8D">
            <w:pPr>
              <w:pStyle w:val="ListParagraph"/>
              <w:ind w:left="0"/>
            </w:pPr>
          </w:p>
          <w:p w14:paraId="1E067C53" w14:textId="77777777" w:rsidR="00BE3D1A" w:rsidRDefault="00BE3D1A" w:rsidP="00FE6F8D">
            <w:pPr>
              <w:pStyle w:val="ListParagraph"/>
              <w:ind w:left="0"/>
            </w:pPr>
            <w:r w:rsidRPr="00BE3D1A">
              <w:rPr>
                <w:noProof/>
              </w:rPr>
              <w:drawing>
                <wp:inline distT="0" distB="0" distL="0" distR="0" wp14:anchorId="3C8C13B7" wp14:editId="64DD34CF">
                  <wp:extent cx="4592955" cy="2976880"/>
                  <wp:effectExtent l="19050" t="0" r="0" b="0"/>
                  <wp:docPr id="11" name="Picture 6" descr="Wheatstone_two_sen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heatstone_two_sensor"/>
                          <pic:cNvPicPr>
                            <a:picLocks noChangeAspect="1" noChangeArrowheads="1"/>
                          </pic:cNvPicPr>
                        </pic:nvPicPr>
                        <pic:blipFill>
                          <a:blip r:embed="rId26" cstate="print"/>
                          <a:srcRect/>
                          <a:stretch>
                            <a:fillRect/>
                          </a:stretch>
                        </pic:blipFill>
                        <pic:spPr bwMode="auto">
                          <a:xfrm>
                            <a:off x="0" y="0"/>
                            <a:ext cx="4592955" cy="2976880"/>
                          </a:xfrm>
                          <a:prstGeom prst="rect">
                            <a:avLst/>
                          </a:prstGeom>
                          <a:noFill/>
                          <a:ln w="9525">
                            <a:noFill/>
                            <a:miter lim="800000"/>
                            <a:headEnd/>
                            <a:tailEnd/>
                          </a:ln>
                        </pic:spPr>
                      </pic:pic>
                    </a:graphicData>
                  </a:graphic>
                </wp:inline>
              </w:drawing>
            </w:r>
          </w:p>
          <w:p w14:paraId="79DC4BDF" w14:textId="77777777" w:rsidR="00814F5C" w:rsidRDefault="00814F5C" w:rsidP="00FE6F8D">
            <w:pPr>
              <w:pStyle w:val="ListParagraph"/>
              <w:ind w:left="0"/>
            </w:pPr>
          </w:p>
          <w:p w14:paraId="1357B468" w14:textId="77777777" w:rsidR="00814F5C" w:rsidRDefault="00814F5C" w:rsidP="00814F5C">
            <w:r>
              <w:t>The above diagrams are of the</w:t>
            </w:r>
            <w:r w:rsidRPr="006D317E">
              <w:t xml:space="preserve"> pressure sensor Wheatstone bridge in a circular configuration</w:t>
            </w:r>
            <w:r>
              <w:t xml:space="preserve">.  This is the circuit you </w:t>
            </w:r>
            <w:r w:rsidR="00C43876">
              <w:t>constructed in the previous steps of this activity</w:t>
            </w:r>
            <w:r>
              <w:t xml:space="preserve">.  </w:t>
            </w:r>
            <w:r w:rsidR="00C43876">
              <w:t>When comparing the actual circuit components to the Wheatstone bridge circuit</w:t>
            </w:r>
            <w:r w:rsidRPr="006D317E">
              <w:t>, resistors R</w:t>
            </w:r>
            <w:r w:rsidRPr="006D317E">
              <w:rPr>
                <w:vertAlign w:val="subscript"/>
              </w:rPr>
              <w:t>2</w:t>
            </w:r>
            <w:r w:rsidRPr="006D317E">
              <w:t xml:space="preserve"> and R</w:t>
            </w:r>
            <w:r w:rsidRPr="006D317E">
              <w:rPr>
                <w:vertAlign w:val="subscript"/>
              </w:rPr>
              <w:t>3</w:t>
            </w:r>
            <w:r w:rsidRPr="006D317E">
              <w:t xml:space="preserve"> are configured parallel to the edge of the can, and hence, will not stretch as</w:t>
            </w:r>
            <w:r w:rsidR="00C43876">
              <w:t xml:space="preserve"> much when</w:t>
            </w:r>
            <w:r w:rsidRPr="006D317E">
              <w:t xml:space="preserve"> the membrane expands.  </w:t>
            </w:r>
            <w:r w:rsidR="00647FF1">
              <w:t>R</w:t>
            </w:r>
            <w:r w:rsidR="00647FF1" w:rsidRPr="006D317E">
              <w:t xml:space="preserve">esistors </w:t>
            </w:r>
            <w:r w:rsidRPr="006D317E">
              <w:t>R</w:t>
            </w:r>
            <w:r w:rsidRPr="006D317E">
              <w:rPr>
                <w:vertAlign w:val="subscript"/>
              </w:rPr>
              <w:t>1</w:t>
            </w:r>
            <w:r w:rsidRPr="006D317E">
              <w:t xml:space="preserve"> and R</w:t>
            </w:r>
            <w:r w:rsidRPr="006D317E">
              <w:rPr>
                <w:vertAlign w:val="subscript"/>
              </w:rPr>
              <w:t>4</w:t>
            </w:r>
            <w:r w:rsidRPr="006D317E">
              <w:t xml:space="preserve"> are </w:t>
            </w:r>
            <w:r>
              <w:t xml:space="preserve">configured over the open part of the membrane or can, parallel to the radius, and </w:t>
            </w:r>
            <w:r w:rsidRPr="006D317E">
              <w:t>will be subject to the highest tension (stretching)</w:t>
            </w:r>
            <w:r w:rsidR="00647FF1">
              <w:t>,</w:t>
            </w:r>
            <w:r w:rsidRPr="006D317E">
              <w:t xml:space="preserve"> experienc</w:t>
            </w:r>
            <w:r>
              <w:t>ing</w:t>
            </w:r>
            <w:r w:rsidRPr="006D317E">
              <w:t xml:space="preserve"> the greatest piezoresistive effect.</w:t>
            </w:r>
          </w:p>
          <w:p w14:paraId="26B0C024" w14:textId="77777777" w:rsidR="00647FF1" w:rsidRDefault="00647FF1" w:rsidP="00814F5C"/>
          <w:p w14:paraId="65C7EE0E" w14:textId="77777777" w:rsidR="00D44EDE" w:rsidRDefault="00D44EDE" w:rsidP="00814F5C">
            <w:r>
              <w:t>To help you better relate to the specific resistors in your circuit, label your circuit with specific resistor notation (R1, R2, R3, R4).</w:t>
            </w:r>
          </w:p>
          <w:p w14:paraId="42048C24" w14:textId="77777777" w:rsidR="00D44EDE" w:rsidRDefault="00D44EDE" w:rsidP="00814F5C"/>
          <w:p w14:paraId="438120FD" w14:textId="77777777" w:rsidR="00814F5C" w:rsidRDefault="00647FF1" w:rsidP="00D44EDE">
            <w:r>
              <w:t xml:space="preserve">So let’s see how </w:t>
            </w:r>
            <w:r w:rsidR="00D44EDE">
              <w:t xml:space="preserve">your circuit </w:t>
            </w:r>
            <w:r>
              <w:t>works.</w:t>
            </w:r>
          </w:p>
        </w:tc>
      </w:tr>
    </w:tbl>
    <w:p w14:paraId="37AEAF88" w14:textId="77777777" w:rsidR="00F401DC" w:rsidRDefault="00F401DC">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FE6F8D" w:rsidRPr="00354739" w14:paraId="71BE6810" w14:textId="77777777" w:rsidTr="001F5DA6">
        <w:tc>
          <w:tcPr>
            <w:tcW w:w="9540" w:type="dxa"/>
          </w:tcPr>
          <w:p w14:paraId="4390BA9D" w14:textId="77777777" w:rsidR="00FE6F8D" w:rsidRDefault="00B92147" w:rsidP="00FE6F8D">
            <w:pPr>
              <w:pStyle w:val="ListParagraph"/>
              <w:ind w:left="0"/>
              <w:rPr>
                <w:rFonts w:ascii="Times New Roman" w:hAnsi="Times New Roman"/>
                <w:sz w:val="24"/>
                <w:szCs w:val="24"/>
                <w:u w:val="single"/>
              </w:rPr>
            </w:pPr>
            <w:r>
              <w:lastRenderedPageBreak/>
              <w:br w:type="page"/>
            </w:r>
          </w:p>
          <w:p w14:paraId="2253FA72" w14:textId="77777777" w:rsidR="00FE6F8D" w:rsidRDefault="00FE6F8D" w:rsidP="00FE6F8D">
            <w:pPr>
              <w:pStyle w:val="ListParagraph"/>
              <w:numPr>
                <w:ilvl w:val="0"/>
                <w:numId w:val="24"/>
              </w:numPr>
              <w:rPr>
                <w:rFonts w:ascii="Times New Roman" w:hAnsi="Times New Roman"/>
                <w:sz w:val="24"/>
                <w:szCs w:val="24"/>
              </w:rPr>
            </w:pPr>
            <w:r>
              <w:rPr>
                <w:rFonts w:ascii="Times New Roman" w:hAnsi="Times New Roman"/>
                <w:sz w:val="24"/>
                <w:szCs w:val="24"/>
              </w:rPr>
              <w:t>Clip</w:t>
            </w:r>
            <w:r w:rsidRPr="0084202C">
              <w:rPr>
                <w:rFonts w:ascii="Times New Roman" w:hAnsi="Times New Roman"/>
                <w:sz w:val="24"/>
                <w:szCs w:val="24"/>
              </w:rPr>
              <w:t xml:space="preserve"> </w:t>
            </w:r>
            <w:r>
              <w:rPr>
                <w:rFonts w:ascii="Times New Roman" w:hAnsi="Times New Roman"/>
                <w:sz w:val="24"/>
                <w:szCs w:val="24"/>
              </w:rPr>
              <w:t xml:space="preserve">one of the leads from the multimeter to one of the </w:t>
            </w:r>
            <w:r w:rsidR="006207F3">
              <w:rPr>
                <w:rFonts w:ascii="Times New Roman" w:hAnsi="Times New Roman"/>
                <w:sz w:val="24"/>
                <w:szCs w:val="24"/>
              </w:rPr>
              <w:t>nodes</w:t>
            </w:r>
            <w:r w:rsidR="00D44EDE">
              <w:rPr>
                <w:rFonts w:ascii="Times New Roman" w:hAnsi="Times New Roman"/>
                <w:sz w:val="24"/>
                <w:szCs w:val="24"/>
              </w:rPr>
              <w:t xml:space="preserve"> (copper tabs)</w:t>
            </w:r>
            <w:r>
              <w:rPr>
                <w:rFonts w:ascii="Times New Roman" w:hAnsi="Times New Roman"/>
                <w:sz w:val="24"/>
                <w:szCs w:val="24"/>
              </w:rPr>
              <w:t>.</w:t>
            </w:r>
          </w:p>
          <w:p w14:paraId="0ABB9FFD" w14:textId="77777777" w:rsidR="00FE6F8D" w:rsidRDefault="00FE6F8D" w:rsidP="00FE6F8D">
            <w:pPr>
              <w:pStyle w:val="ListParagraph"/>
              <w:numPr>
                <w:ilvl w:val="0"/>
                <w:numId w:val="24"/>
              </w:numPr>
              <w:rPr>
                <w:rFonts w:ascii="Times New Roman" w:hAnsi="Times New Roman"/>
                <w:sz w:val="24"/>
                <w:szCs w:val="24"/>
              </w:rPr>
            </w:pPr>
            <w:r w:rsidRPr="00C81D58">
              <w:rPr>
                <w:rFonts w:ascii="Times New Roman" w:hAnsi="Times New Roman"/>
                <w:sz w:val="24"/>
                <w:szCs w:val="24"/>
              </w:rPr>
              <w:t xml:space="preserve">Clip the other multimeter lead to the "opposite" </w:t>
            </w:r>
            <w:r w:rsidR="006207F3">
              <w:rPr>
                <w:rFonts w:ascii="Times New Roman" w:hAnsi="Times New Roman"/>
                <w:sz w:val="24"/>
                <w:szCs w:val="24"/>
              </w:rPr>
              <w:t>node</w:t>
            </w:r>
            <w:r w:rsidR="00336EEC">
              <w:rPr>
                <w:rFonts w:ascii="Times New Roman" w:hAnsi="Times New Roman"/>
                <w:sz w:val="24"/>
                <w:szCs w:val="24"/>
              </w:rPr>
              <w:t xml:space="preserve"> as shown below</w:t>
            </w:r>
            <w:r w:rsidR="00F24A72">
              <w:rPr>
                <w:rFonts w:ascii="Times New Roman" w:hAnsi="Times New Roman"/>
                <w:sz w:val="24"/>
                <w:szCs w:val="24"/>
              </w:rPr>
              <w:t xml:space="preserve"> in </w:t>
            </w:r>
            <w:r w:rsidR="00F24A72">
              <w:rPr>
                <w:rFonts w:ascii="Times New Roman" w:hAnsi="Times New Roman"/>
                <w:i/>
                <w:sz w:val="24"/>
                <w:szCs w:val="24"/>
              </w:rPr>
              <w:t>Figure 9</w:t>
            </w:r>
            <w:r w:rsidRPr="00C81D58">
              <w:rPr>
                <w:rFonts w:ascii="Times New Roman" w:hAnsi="Times New Roman"/>
                <w:sz w:val="24"/>
                <w:szCs w:val="24"/>
              </w:rPr>
              <w:t xml:space="preserve">. </w:t>
            </w:r>
            <w:r>
              <w:rPr>
                <w:rFonts w:ascii="Times New Roman" w:hAnsi="Times New Roman"/>
                <w:sz w:val="24"/>
                <w:szCs w:val="24"/>
              </w:rPr>
              <w:t>Do not hook the battery up yet, you will only be measuring resistance of the circuit.</w:t>
            </w:r>
          </w:p>
          <w:p w14:paraId="5AF565B4" w14:textId="77777777" w:rsidR="00FE6F8D" w:rsidRPr="00F24A72" w:rsidRDefault="00336EEC" w:rsidP="00336EEC">
            <w:pPr>
              <w:ind w:left="360"/>
              <w:jc w:val="center"/>
              <w:rPr>
                <w:i/>
              </w:rPr>
            </w:pPr>
            <w:r>
              <w:rPr>
                <w:noProof/>
              </w:rPr>
              <w:drawing>
                <wp:inline distT="0" distB="0" distL="0" distR="0" wp14:anchorId="153FE788" wp14:editId="4FA20953">
                  <wp:extent cx="1514664" cy="2142066"/>
                  <wp:effectExtent l="0" t="0" r="0" b="0"/>
                  <wp:docPr id="31" name="Picture 30" descr="measur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asureR.jpg"/>
                          <pic:cNvPicPr/>
                        </pic:nvPicPr>
                        <pic:blipFill>
                          <a:blip r:embed="rId27" cstate="print">
                            <a:extLst>
                              <a:ext uri="{BEBA8EAE-BF5A-486C-A8C5-ECC9F3942E4B}">
                                <a14:imgProps xmlns:a14="http://schemas.microsoft.com/office/drawing/2010/main">
                                  <a14:imgLayer r:embed="rId28">
                                    <a14:imgEffect>
                                      <a14:brightnessContrast bright="20000"/>
                                    </a14:imgEffect>
                                  </a14:imgLayer>
                                </a14:imgProps>
                              </a:ext>
                            </a:extLst>
                          </a:blip>
                          <a:stretch>
                            <a:fillRect/>
                          </a:stretch>
                        </pic:blipFill>
                        <pic:spPr>
                          <a:xfrm>
                            <a:off x="0" y="0"/>
                            <a:ext cx="1516710" cy="2144959"/>
                          </a:xfrm>
                          <a:prstGeom prst="rect">
                            <a:avLst/>
                          </a:prstGeom>
                        </pic:spPr>
                      </pic:pic>
                    </a:graphicData>
                  </a:graphic>
                </wp:inline>
              </w:drawing>
            </w:r>
            <w:r w:rsidR="00F24A72">
              <w:rPr>
                <w:i/>
              </w:rPr>
              <w:t>Figure 9</w:t>
            </w:r>
          </w:p>
          <w:p w14:paraId="134B9E75" w14:textId="77777777" w:rsidR="00336EEC" w:rsidRDefault="00336EEC" w:rsidP="00336EEC">
            <w:pPr>
              <w:ind w:left="360"/>
              <w:jc w:val="center"/>
            </w:pPr>
          </w:p>
          <w:p w14:paraId="570AAFD7" w14:textId="77777777" w:rsidR="00F94159" w:rsidRDefault="00F94159" w:rsidP="00FE6F8D">
            <w:pPr>
              <w:pStyle w:val="ListParagraph"/>
              <w:numPr>
                <w:ilvl w:val="0"/>
                <w:numId w:val="24"/>
              </w:numPr>
              <w:rPr>
                <w:rFonts w:ascii="Times New Roman" w:hAnsi="Times New Roman"/>
                <w:sz w:val="24"/>
                <w:szCs w:val="24"/>
              </w:rPr>
            </w:pPr>
            <w:r>
              <w:rPr>
                <w:rFonts w:ascii="Times New Roman" w:hAnsi="Times New Roman"/>
                <w:sz w:val="24"/>
                <w:szCs w:val="24"/>
              </w:rPr>
              <w:t xml:space="preserve">Gently press down a couple of times on the diaphragm to pre-stretch it.  </w:t>
            </w:r>
          </w:p>
          <w:p w14:paraId="5008B3EE" w14:textId="77777777" w:rsidR="00FE6F8D" w:rsidRPr="00C81D58" w:rsidRDefault="00FE6F8D" w:rsidP="00FE6F8D">
            <w:pPr>
              <w:pStyle w:val="ListParagraph"/>
              <w:numPr>
                <w:ilvl w:val="0"/>
                <w:numId w:val="24"/>
              </w:numPr>
              <w:rPr>
                <w:rFonts w:ascii="Times New Roman" w:hAnsi="Times New Roman"/>
                <w:sz w:val="24"/>
                <w:szCs w:val="24"/>
              </w:rPr>
            </w:pPr>
            <w:r w:rsidRPr="00C81D58">
              <w:rPr>
                <w:rFonts w:ascii="Times New Roman" w:hAnsi="Times New Roman"/>
                <w:sz w:val="24"/>
                <w:szCs w:val="24"/>
              </w:rPr>
              <w:t xml:space="preserve">Set your multimeter to read resistance.  </w:t>
            </w:r>
          </w:p>
          <w:p w14:paraId="78EB8FB8" w14:textId="77777777" w:rsidR="00F94159" w:rsidRDefault="00FE6F8D" w:rsidP="00FE6F8D">
            <w:pPr>
              <w:pStyle w:val="ListParagraph"/>
              <w:numPr>
                <w:ilvl w:val="0"/>
                <w:numId w:val="24"/>
              </w:numPr>
              <w:rPr>
                <w:rFonts w:ascii="Times New Roman" w:hAnsi="Times New Roman"/>
                <w:sz w:val="24"/>
                <w:szCs w:val="24"/>
              </w:rPr>
            </w:pPr>
            <w:r>
              <w:rPr>
                <w:rFonts w:ascii="Times New Roman" w:hAnsi="Times New Roman"/>
                <w:sz w:val="24"/>
                <w:szCs w:val="24"/>
              </w:rPr>
              <w:t>Record your reference circuit</w:t>
            </w:r>
            <w:r w:rsidR="00336EEC">
              <w:rPr>
                <w:rFonts w:ascii="Times New Roman" w:hAnsi="Times New Roman"/>
                <w:sz w:val="24"/>
                <w:szCs w:val="24"/>
              </w:rPr>
              <w:t>'s total</w:t>
            </w:r>
            <w:r>
              <w:rPr>
                <w:rFonts w:ascii="Times New Roman" w:hAnsi="Times New Roman"/>
                <w:sz w:val="24"/>
                <w:szCs w:val="24"/>
              </w:rPr>
              <w:t xml:space="preserve"> resistance.  R</w:t>
            </w:r>
            <w:r w:rsidRPr="008B59F5">
              <w:rPr>
                <w:rFonts w:ascii="Times New Roman" w:hAnsi="Times New Roman"/>
                <w:sz w:val="24"/>
                <w:szCs w:val="24"/>
                <w:vertAlign w:val="subscript"/>
              </w:rPr>
              <w:t>R</w:t>
            </w:r>
            <w:r>
              <w:rPr>
                <w:rFonts w:ascii="Times New Roman" w:hAnsi="Times New Roman"/>
                <w:sz w:val="24"/>
                <w:szCs w:val="24"/>
              </w:rPr>
              <w:t xml:space="preserve"> = _________________</w:t>
            </w:r>
            <w:r w:rsidR="00F94159">
              <w:rPr>
                <w:rFonts w:ascii="Times New Roman" w:hAnsi="Times New Roman"/>
                <w:sz w:val="24"/>
                <w:szCs w:val="24"/>
              </w:rPr>
              <w:t xml:space="preserve">  </w:t>
            </w:r>
          </w:p>
          <w:p w14:paraId="7FF57303" w14:textId="77777777" w:rsidR="00FE6F8D" w:rsidRPr="00F94159" w:rsidRDefault="00F94159" w:rsidP="00F94159">
            <w:pPr>
              <w:pStyle w:val="ListParagraph"/>
              <w:rPr>
                <w:rFonts w:ascii="Times New Roman" w:hAnsi="Times New Roman"/>
                <w:i/>
                <w:sz w:val="24"/>
                <w:szCs w:val="24"/>
              </w:rPr>
            </w:pPr>
            <w:r>
              <w:rPr>
                <w:rFonts w:ascii="Times New Roman" w:hAnsi="Times New Roman"/>
                <w:sz w:val="24"/>
                <w:szCs w:val="24"/>
              </w:rPr>
              <w:t>(</w:t>
            </w:r>
            <w:r w:rsidRPr="00F94159">
              <w:rPr>
                <w:rFonts w:ascii="Times New Roman" w:hAnsi="Times New Roman"/>
                <w:i/>
                <w:sz w:val="24"/>
                <w:szCs w:val="24"/>
              </w:rPr>
              <w:t>NOTE:  The multimeter may indicate a continual drop in pressure as the diaphragm comes to rest at its reference position.)</w:t>
            </w:r>
          </w:p>
          <w:p w14:paraId="064A2CF5" w14:textId="77777777" w:rsidR="006061A5" w:rsidRDefault="00F94159" w:rsidP="006061A5">
            <w:pPr>
              <w:pStyle w:val="ListParagraph"/>
              <w:numPr>
                <w:ilvl w:val="0"/>
                <w:numId w:val="24"/>
              </w:numPr>
              <w:rPr>
                <w:rFonts w:ascii="Times New Roman" w:hAnsi="Times New Roman"/>
                <w:sz w:val="24"/>
                <w:szCs w:val="24"/>
              </w:rPr>
            </w:pPr>
            <w:r>
              <w:rPr>
                <w:rFonts w:ascii="Times New Roman" w:hAnsi="Times New Roman"/>
                <w:sz w:val="24"/>
                <w:szCs w:val="24"/>
              </w:rPr>
              <w:t>Gently p</w:t>
            </w:r>
            <w:r w:rsidR="00FE6F8D" w:rsidRPr="00C83DB3">
              <w:rPr>
                <w:rFonts w:ascii="Times New Roman" w:hAnsi="Times New Roman"/>
                <w:sz w:val="24"/>
                <w:szCs w:val="24"/>
              </w:rPr>
              <w:t xml:space="preserve">ush </w:t>
            </w:r>
            <w:r w:rsidR="00FE6F8D">
              <w:rPr>
                <w:rFonts w:ascii="Times New Roman" w:hAnsi="Times New Roman"/>
                <w:sz w:val="24"/>
                <w:szCs w:val="24"/>
              </w:rPr>
              <w:t xml:space="preserve">down </w:t>
            </w:r>
            <w:r w:rsidR="00FE6F8D" w:rsidRPr="00C83DB3">
              <w:rPr>
                <w:rFonts w:ascii="Times New Roman" w:hAnsi="Times New Roman"/>
                <w:sz w:val="24"/>
                <w:szCs w:val="24"/>
              </w:rPr>
              <w:t xml:space="preserve">on </w:t>
            </w:r>
            <w:r w:rsidR="00FE6F8D">
              <w:rPr>
                <w:rFonts w:ascii="Times New Roman" w:hAnsi="Times New Roman"/>
                <w:sz w:val="24"/>
                <w:szCs w:val="24"/>
              </w:rPr>
              <w:t>middle</w:t>
            </w:r>
            <w:r w:rsidR="00FE6F8D" w:rsidRPr="00C83DB3">
              <w:rPr>
                <w:rFonts w:ascii="Times New Roman" w:hAnsi="Times New Roman"/>
                <w:sz w:val="24"/>
                <w:szCs w:val="24"/>
              </w:rPr>
              <w:t xml:space="preserve"> of </w:t>
            </w:r>
            <w:r w:rsidR="00FE6F8D">
              <w:rPr>
                <w:rFonts w:ascii="Times New Roman" w:hAnsi="Times New Roman"/>
                <w:sz w:val="24"/>
                <w:szCs w:val="24"/>
              </w:rPr>
              <w:t xml:space="preserve">the </w:t>
            </w:r>
            <w:r w:rsidR="00FE6F8D" w:rsidRPr="00C83DB3">
              <w:rPr>
                <w:rFonts w:ascii="Times New Roman" w:hAnsi="Times New Roman"/>
                <w:sz w:val="24"/>
                <w:szCs w:val="24"/>
              </w:rPr>
              <w:t xml:space="preserve">balloon.  You should see the resistance </w:t>
            </w:r>
            <w:r w:rsidR="006061A5">
              <w:rPr>
                <w:rFonts w:ascii="Times New Roman" w:hAnsi="Times New Roman"/>
                <w:sz w:val="24"/>
                <w:szCs w:val="24"/>
              </w:rPr>
              <w:t>change</w:t>
            </w:r>
            <w:r w:rsidR="00FE6F8D" w:rsidRPr="00C83DB3">
              <w:rPr>
                <w:rFonts w:ascii="Times New Roman" w:hAnsi="Times New Roman"/>
                <w:sz w:val="24"/>
                <w:szCs w:val="24"/>
              </w:rPr>
              <w:t>.</w:t>
            </w:r>
          </w:p>
          <w:p w14:paraId="66AB7803" w14:textId="77777777" w:rsidR="006207F3" w:rsidRPr="008337C0" w:rsidRDefault="008337C0" w:rsidP="008337C0">
            <w:pPr>
              <w:rPr>
                <w:i/>
              </w:rPr>
            </w:pPr>
            <w:r>
              <w:rPr>
                <w:i/>
              </w:rPr>
              <w:t>Recording resistance</w:t>
            </w:r>
          </w:p>
          <w:p w14:paraId="5B27F018" w14:textId="77777777" w:rsidR="008337C0" w:rsidRPr="008337C0" w:rsidRDefault="008337C0" w:rsidP="008337C0">
            <w:pPr>
              <w:pStyle w:val="ListParagraph"/>
              <w:numPr>
                <w:ilvl w:val="0"/>
                <w:numId w:val="24"/>
              </w:numPr>
              <w:rPr>
                <w:rFonts w:ascii="Times New Roman" w:hAnsi="Times New Roman"/>
                <w:sz w:val="24"/>
                <w:szCs w:val="24"/>
              </w:rPr>
            </w:pPr>
            <w:r>
              <w:rPr>
                <w:rFonts w:ascii="Times New Roman" w:hAnsi="Times New Roman"/>
                <w:sz w:val="24"/>
                <w:szCs w:val="24"/>
              </w:rPr>
              <w:t xml:space="preserve">Ask the instructor for three (3), 50 gram weights.  These weights will </w:t>
            </w:r>
            <w:r w:rsidR="00042DE7">
              <w:rPr>
                <w:rFonts w:ascii="Times New Roman" w:hAnsi="Times New Roman"/>
                <w:sz w:val="24"/>
                <w:szCs w:val="24"/>
              </w:rPr>
              <w:t>simulate an</w:t>
            </w:r>
            <w:r>
              <w:rPr>
                <w:rFonts w:ascii="Times New Roman" w:hAnsi="Times New Roman"/>
                <w:sz w:val="24"/>
                <w:szCs w:val="24"/>
              </w:rPr>
              <w:t xml:space="preserve"> “applied pressure”.  Since they are conductive, you will need to place a small piece of paper in the center of the diaphragm on top of this circuit.  This paper acts as an insulator to keep the weights from shorting out your Wheatstone bridge circuit.</w:t>
            </w:r>
          </w:p>
          <w:p w14:paraId="26329CDD" w14:textId="77777777" w:rsidR="008337C0" w:rsidRDefault="008337C0" w:rsidP="00FE6F8D">
            <w:pPr>
              <w:pStyle w:val="ListParagraph"/>
              <w:numPr>
                <w:ilvl w:val="0"/>
                <w:numId w:val="24"/>
              </w:numPr>
              <w:rPr>
                <w:rFonts w:ascii="Times New Roman" w:hAnsi="Times New Roman"/>
                <w:sz w:val="24"/>
                <w:szCs w:val="24"/>
              </w:rPr>
            </w:pPr>
            <w:r>
              <w:rPr>
                <w:rFonts w:ascii="Times New Roman" w:hAnsi="Times New Roman"/>
                <w:sz w:val="24"/>
                <w:szCs w:val="24"/>
              </w:rPr>
              <w:t>Place one of the weights on top of the piece of paper.  Record the resistance below.</w:t>
            </w:r>
          </w:p>
          <w:p w14:paraId="7EB8A372" w14:textId="77777777" w:rsidR="008337C0" w:rsidRDefault="008337C0" w:rsidP="00FE6F8D">
            <w:pPr>
              <w:pStyle w:val="ListParagraph"/>
              <w:numPr>
                <w:ilvl w:val="0"/>
                <w:numId w:val="24"/>
              </w:numPr>
              <w:rPr>
                <w:rFonts w:ascii="Times New Roman" w:hAnsi="Times New Roman"/>
                <w:sz w:val="24"/>
                <w:szCs w:val="24"/>
              </w:rPr>
            </w:pPr>
            <w:r>
              <w:rPr>
                <w:rFonts w:ascii="Times New Roman" w:hAnsi="Times New Roman"/>
                <w:sz w:val="24"/>
                <w:szCs w:val="24"/>
              </w:rPr>
              <w:t>Add the second weight and record R</w:t>
            </w:r>
            <w:r w:rsidRPr="008337C0">
              <w:rPr>
                <w:rFonts w:ascii="Times New Roman" w:hAnsi="Times New Roman"/>
                <w:sz w:val="24"/>
                <w:szCs w:val="24"/>
                <w:vertAlign w:val="subscript"/>
              </w:rPr>
              <w:t>2</w:t>
            </w:r>
            <w:r>
              <w:rPr>
                <w:rFonts w:ascii="Times New Roman" w:hAnsi="Times New Roman"/>
                <w:sz w:val="24"/>
                <w:szCs w:val="24"/>
              </w:rPr>
              <w:t>, then the third weight, and record R</w:t>
            </w:r>
            <w:r w:rsidRPr="008337C0">
              <w:rPr>
                <w:rFonts w:ascii="Times New Roman" w:hAnsi="Times New Roman"/>
                <w:sz w:val="24"/>
                <w:szCs w:val="24"/>
                <w:vertAlign w:val="subscript"/>
              </w:rPr>
              <w:t>3</w:t>
            </w:r>
            <w:r>
              <w:rPr>
                <w:rFonts w:ascii="Times New Roman" w:hAnsi="Times New Roman"/>
                <w:sz w:val="24"/>
                <w:szCs w:val="24"/>
              </w:rPr>
              <w:t>.</w:t>
            </w:r>
            <w:r w:rsidR="00625EC9">
              <w:rPr>
                <w:rFonts w:ascii="Times New Roman" w:hAnsi="Times New Roman"/>
                <w:sz w:val="24"/>
                <w:szCs w:val="24"/>
              </w:rPr>
              <w:t xml:space="preserve"> </w:t>
            </w:r>
          </w:p>
          <w:p w14:paraId="0C635277" w14:textId="77777777" w:rsidR="006061A5" w:rsidRDefault="006061A5" w:rsidP="006061A5">
            <w:pPr>
              <w:pStyle w:val="ListParagraph"/>
              <w:rPr>
                <w:rFonts w:ascii="Times New Roman" w:hAnsi="Times New Roman"/>
                <w:sz w:val="24"/>
                <w:szCs w:val="24"/>
              </w:rPr>
            </w:pPr>
          </w:p>
          <w:p w14:paraId="595F510E" w14:textId="77777777" w:rsidR="00FE6F8D" w:rsidRDefault="00FE6F8D" w:rsidP="00FE6F8D">
            <w:pPr>
              <w:pStyle w:val="ListParagraph"/>
              <w:numPr>
                <w:ilvl w:val="1"/>
                <w:numId w:val="24"/>
              </w:numPr>
              <w:rPr>
                <w:rFonts w:ascii="Times New Roman" w:hAnsi="Times New Roman"/>
                <w:sz w:val="24"/>
                <w:szCs w:val="24"/>
              </w:rPr>
            </w:pPr>
            <w:r>
              <w:rPr>
                <w:rFonts w:ascii="Times New Roman" w:hAnsi="Times New Roman"/>
                <w:sz w:val="24"/>
                <w:szCs w:val="24"/>
              </w:rPr>
              <w:t>R</w:t>
            </w:r>
            <w:r w:rsidRPr="00B00356">
              <w:rPr>
                <w:rFonts w:ascii="Times New Roman" w:hAnsi="Times New Roman"/>
                <w:sz w:val="24"/>
                <w:szCs w:val="24"/>
                <w:vertAlign w:val="subscript"/>
              </w:rPr>
              <w:t>1</w:t>
            </w:r>
            <w:r>
              <w:rPr>
                <w:rFonts w:ascii="Times New Roman" w:hAnsi="Times New Roman"/>
                <w:sz w:val="24"/>
                <w:szCs w:val="24"/>
              </w:rPr>
              <w:t xml:space="preserve"> = __________________</w:t>
            </w:r>
          </w:p>
          <w:p w14:paraId="38B57E46" w14:textId="77777777" w:rsidR="00FE6F8D" w:rsidRDefault="00FE6F8D" w:rsidP="00FE6F8D">
            <w:pPr>
              <w:pStyle w:val="ListParagraph"/>
              <w:numPr>
                <w:ilvl w:val="1"/>
                <w:numId w:val="24"/>
              </w:numPr>
              <w:rPr>
                <w:rFonts w:ascii="Times New Roman" w:hAnsi="Times New Roman"/>
                <w:sz w:val="24"/>
                <w:szCs w:val="24"/>
              </w:rPr>
            </w:pPr>
            <w:r>
              <w:rPr>
                <w:rFonts w:ascii="Times New Roman" w:hAnsi="Times New Roman"/>
                <w:sz w:val="24"/>
                <w:szCs w:val="24"/>
              </w:rPr>
              <w:t>R</w:t>
            </w:r>
            <w:r w:rsidRPr="00B00356">
              <w:rPr>
                <w:rFonts w:ascii="Times New Roman" w:hAnsi="Times New Roman"/>
                <w:sz w:val="24"/>
                <w:szCs w:val="24"/>
                <w:vertAlign w:val="subscript"/>
              </w:rPr>
              <w:t>2</w:t>
            </w:r>
            <w:r>
              <w:rPr>
                <w:rFonts w:ascii="Times New Roman" w:hAnsi="Times New Roman"/>
                <w:sz w:val="24"/>
                <w:szCs w:val="24"/>
              </w:rPr>
              <w:t xml:space="preserve"> = __________________</w:t>
            </w:r>
          </w:p>
          <w:p w14:paraId="25BA0465" w14:textId="77777777" w:rsidR="00FE6F8D" w:rsidRDefault="00FE6F8D" w:rsidP="00FE6F8D">
            <w:pPr>
              <w:pStyle w:val="ListParagraph"/>
              <w:numPr>
                <w:ilvl w:val="1"/>
                <w:numId w:val="24"/>
              </w:numPr>
              <w:rPr>
                <w:rFonts w:ascii="Times New Roman" w:hAnsi="Times New Roman"/>
                <w:sz w:val="24"/>
                <w:szCs w:val="24"/>
              </w:rPr>
            </w:pPr>
            <w:r>
              <w:rPr>
                <w:rFonts w:ascii="Times New Roman" w:hAnsi="Times New Roman"/>
                <w:sz w:val="24"/>
                <w:szCs w:val="24"/>
              </w:rPr>
              <w:t>R</w:t>
            </w:r>
            <w:r w:rsidRPr="00B00356">
              <w:rPr>
                <w:rFonts w:ascii="Times New Roman" w:hAnsi="Times New Roman"/>
                <w:sz w:val="24"/>
                <w:szCs w:val="24"/>
                <w:vertAlign w:val="subscript"/>
              </w:rPr>
              <w:t>3</w:t>
            </w:r>
            <w:r>
              <w:rPr>
                <w:rFonts w:ascii="Times New Roman" w:hAnsi="Times New Roman"/>
                <w:sz w:val="24"/>
                <w:szCs w:val="24"/>
              </w:rPr>
              <w:t xml:space="preserve"> = __________________</w:t>
            </w:r>
          </w:p>
          <w:p w14:paraId="6C475CAC" w14:textId="77777777" w:rsidR="00625EC9" w:rsidRDefault="00625EC9" w:rsidP="00042DE7">
            <w:pPr>
              <w:pStyle w:val="ListParagraph"/>
              <w:ind w:left="1440"/>
              <w:rPr>
                <w:rFonts w:ascii="Times New Roman" w:hAnsi="Times New Roman"/>
                <w:sz w:val="24"/>
                <w:szCs w:val="24"/>
              </w:rPr>
            </w:pPr>
          </w:p>
          <w:p w14:paraId="08BB255A" w14:textId="77777777" w:rsidR="00F94159" w:rsidRPr="00625EC9" w:rsidRDefault="00625EC9" w:rsidP="008337C0">
            <w:pPr>
              <w:pStyle w:val="ListParagraph"/>
              <w:numPr>
                <w:ilvl w:val="0"/>
                <w:numId w:val="24"/>
              </w:numPr>
              <w:rPr>
                <w:rFonts w:ascii="Times New Roman" w:hAnsi="Times New Roman"/>
                <w:i/>
                <w:sz w:val="24"/>
                <w:szCs w:val="24"/>
              </w:rPr>
            </w:pPr>
            <w:r>
              <w:rPr>
                <w:rFonts w:ascii="Times New Roman" w:hAnsi="Times New Roman"/>
                <w:sz w:val="24"/>
                <w:szCs w:val="24"/>
              </w:rPr>
              <w:t xml:space="preserve">Remove the weights from the diaphragm.  </w:t>
            </w:r>
            <w:r w:rsidR="00F94159" w:rsidRPr="00625EC9">
              <w:rPr>
                <w:rFonts w:ascii="Times New Roman" w:hAnsi="Times New Roman"/>
                <w:i/>
                <w:sz w:val="24"/>
                <w:szCs w:val="24"/>
              </w:rPr>
              <w:t>(NOTE:  Because of the elasticity characteristics of the balloon, your resistance reading may not return to the original reference resistance once the applied pressure</w:t>
            </w:r>
            <w:r w:rsidR="008337C0" w:rsidRPr="00625EC9">
              <w:rPr>
                <w:rFonts w:ascii="Times New Roman" w:hAnsi="Times New Roman"/>
                <w:i/>
                <w:sz w:val="24"/>
                <w:szCs w:val="24"/>
              </w:rPr>
              <w:t xml:space="preserve"> (weights)</w:t>
            </w:r>
            <w:r w:rsidR="00F94159" w:rsidRPr="00625EC9">
              <w:rPr>
                <w:rFonts w:ascii="Times New Roman" w:hAnsi="Times New Roman"/>
                <w:i/>
                <w:sz w:val="24"/>
                <w:szCs w:val="24"/>
              </w:rPr>
              <w:t xml:space="preserve"> is removed.  The balloon may lose some of its</w:t>
            </w:r>
            <w:r w:rsidR="005E0651" w:rsidRPr="00625EC9">
              <w:rPr>
                <w:rFonts w:ascii="Times New Roman" w:hAnsi="Times New Roman"/>
                <w:i/>
                <w:sz w:val="24"/>
                <w:szCs w:val="24"/>
              </w:rPr>
              <w:t xml:space="preserve"> original </w:t>
            </w:r>
            <w:r w:rsidR="008337C0" w:rsidRPr="00625EC9">
              <w:rPr>
                <w:rFonts w:ascii="Times New Roman" w:hAnsi="Times New Roman"/>
                <w:i/>
                <w:sz w:val="24"/>
                <w:szCs w:val="24"/>
              </w:rPr>
              <w:t>elasticity</w:t>
            </w:r>
            <w:r w:rsidR="005E0651" w:rsidRPr="00625EC9">
              <w:rPr>
                <w:rFonts w:ascii="Times New Roman" w:hAnsi="Times New Roman"/>
                <w:i/>
                <w:sz w:val="24"/>
                <w:szCs w:val="24"/>
              </w:rPr>
              <w:t xml:space="preserve"> as </w:t>
            </w:r>
            <w:r w:rsidR="008337C0" w:rsidRPr="00625EC9">
              <w:rPr>
                <w:rFonts w:ascii="Times New Roman" w:hAnsi="Times New Roman"/>
                <w:i/>
                <w:sz w:val="24"/>
                <w:szCs w:val="24"/>
              </w:rPr>
              <w:t>increased</w:t>
            </w:r>
            <w:r w:rsidR="00F94159" w:rsidRPr="00625EC9">
              <w:rPr>
                <w:rFonts w:ascii="Times New Roman" w:hAnsi="Times New Roman"/>
                <w:i/>
                <w:sz w:val="24"/>
                <w:szCs w:val="24"/>
              </w:rPr>
              <w:t xml:space="preserve"> pressures are applied.)</w:t>
            </w:r>
          </w:p>
          <w:p w14:paraId="0E94B2B5" w14:textId="77777777" w:rsidR="006061A5" w:rsidRPr="00F94159" w:rsidRDefault="006061A5" w:rsidP="00F94159">
            <w:pPr>
              <w:pStyle w:val="ListParagraph"/>
              <w:rPr>
                <w:rFonts w:ascii="Times New Roman" w:hAnsi="Times New Roman"/>
                <w:i/>
                <w:sz w:val="24"/>
                <w:szCs w:val="24"/>
              </w:rPr>
            </w:pPr>
          </w:p>
          <w:p w14:paraId="79988864" w14:textId="77777777" w:rsidR="00336EEC" w:rsidRDefault="00FE6F8D" w:rsidP="00F94159">
            <w:pPr>
              <w:pStyle w:val="ListParagraph"/>
              <w:numPr>
                <w:ilvl w:val="0"/>
                <w:numId w:val="24"/>
              </w:numPr>
              <w:rPr>
                <w:rFonts w:ascii="Times New Roman" w:hAnsi="Times New Roman"/>
                <w:sz w:val="24"/>
                <w:szCs w:val="24"/>
              </w:rPr>
            </w:pPr>
            <w:r w:rsidRPr="00F94159">
              <w:rPr>
                <w:rFonts w:ascii="Times New Roman" w:hAnsi="Times New Roman"/>
                <w:sz w:val="24"/>
                <w:szCs w:val="24"/>
              </w:rPr>
              <w:t xml:space="preserve">How did the applied pressure affect the resistance of the bridge?  </w:t>
            </w:r>
          </w:p>
          <w:p w14:paraId="6BB55ED5" w14:textId="77777777" w:rsidR="008337C0" w:rsidRPr="00F94159" w:rsidRDefault="008337C0" w:rsidP="008337C0">
            <w:pPr>
              <w:pStyle w:val="ListParagraph"/>
              <w:rPr>
                <w:rFonts w:ascii="Times New Roman" w:hAnsi="Times New Roman"/>
                <w:sz w:val="24"/>
                <w:szCs w:val="24"/>
              </w:rPr>
            </w:pPr>
          </w:p>
          <w:p w14:paraId="280410FC" w14:textId="77777777" w:rsidR="00336EEC" w:rsidRDefault="00336EEC" w:rsidP="00336EEC">
            <w:pPr>
              <w:pStyle w:val="ListParagraph"/>
              <w:rPr>
                <w:rFonts w:ascii="Times New Roman" w:hAnsi="Times New Roman"/>
                <w:sz w:val="24"/>
                <w:szCs w:val="24"/>
              </w:rPr>
            </w:pPr>
            <w:r>
              <w:rPr>
                <w:rFonts w:ascii="Times New Roman" w:hAnsi="Times New Roman"/>
                <w:sz w:val="24"/>
                <w:szCs w:val="24"/>
              </w:rPr>
              <w:t>__________________________________________________________________</w:t>
            </w:r>
          </w:p>
          <w:p w14:paraId="3F0C53E9" w14:textId="77777777" w:rsidR="00FE6F8D" w:rsidRDefault="00F94159" w:rsidP="00FE6F8D">
            <w:pPr>
              <w:pStyle w:val="ListParagraph"/>
              <w:numPr>
                <w:ilvl w:val="0"/>
                <w:numId w:val="24"/>
              </w:numPr>
              <w:rPr>
                <w:rFonts w:ascii="Times New Roman" w:hAnsi="Times New Roman"/>
                <w:sz w:val="24"/>
                <w:szCs w:val="24"/>
              </w:rPr>
            </w:pPr>
            <w:r>
              <w:rPr>
                <w:rFonts w:ascii="Times New Roman" w:hAnsi="Times New Roman"/>
                <w:sz w:val="24"/>
                <w:szCs w:val="24"/>
              </w:rPr>
              <w:lastRenderedPageBreak/>
              <w:t xml:space="preserve">Explain how the following formula </w:t>
            </w:r>
            <w:r w:rsidR="00CB4CE6">
              <w:rPr>
                <w:rFonts w:ascii="Times New Roman" w:hAnsi="Times New Roman"/>
                <w:sz w:val="24"/>
                <w:szCs w:val="24"/>
              </w:rPr>
              <w:t>relates to your Wheatstone bridge circuit</w:t>
            </w:r>
            <w:r>
              <w:rPr>
                <w:rFonts w:ascii="Times New Roman" w:hAnsi="Times New Roman"/>
                <w:sz w:val="24"/>
                <w:szCs w:val="24"/>
              </w:rPr>
              <w:t>.</w:t>
            </w:r>
          </w:p>
          <w:p w14:paraId="56FBEC9B" w14:textId="77777777" w:rsidR="00F94159" w:rsidRDefault="00F94159" w:rsidP="00F94159">
            <w:pPr>
              <w:pStyle w:val="ListParagraph"/>
              <w:rPr>
                <w:rFonts w:ascii="Times New Roman" w:hAnsi="Times New Roman"/>
                <w:sz w:val="24"/>
                <w:szCs w:val="24"/>
              </w:rPr>
            </w:pPr>
            <m:oMathPara>
              <m:oMath>
                <m:r>
                  <w:rPr>
                    <w:rFonts w:ascii="Cambria Math" w:hAnsi="Cambria Math"/>
                    <w:color w:val="000000"/>
                  </w:rPr>
                  <m:t>R=ρ</m:t>
                </m:r>
                <m:f>
                  <m:fPr>
                    <m:ctrlPr>
                      <w:rPr>
                        <w:rFonts w:ascii="Cambria Math" w:hAnsi="Cambria Math"/>
                        <w:i/>
                        <w:color w:val="000000"/>
                      </w:rPr>
                    </m:ctrlPr>
                  </m:fPr>
                  <m:num>
                    <m:r>
                      <w:rPr>
                        <w:rFonts w:ascii="Cambria Math" w:hAnsi="Cambria Math"/>
                        <w:color w:val="000000"/>
                      </w:rPr>
                      <m:t>L</m:t>
                    </m:r>
                  </m:num>
                  <m:den>
                    <m:r>
                      <w:rPr>
                        <w:rFonts w:ascii="Cambria Math" w:hAnsi="Cambria Math"/>
                        <w:color w:val="000000"/>
                      </w:rPr>
                      <m:t>A</m:t>
                    </m:r>
                  </m:den>
                </m:f>
              </m:oMath>
            </m:oMathPara>
          </w:p>
          <w:p w14:paraId="19B0E3C8" w14:textId="77777777" w:rsidR="00F94159" w:rsidRPr="00F94159" w:rsidRDefault="00F94159" w:rsidP="00F94159"/>
          <w:p w14:paraId="321F3198" w14:textId="77777777" w:rsidR="00FE6F8D" w:rsidRPr="00D44EDE" w:rsidRDefault="00FE6F8D" w:rsidP="00336EEC">
            <w:pPr>
              <w:pStyle w:val="ListParagraph"/>
              <w:rPr>
                <w:rFonts w:ascii="Times New Roman" w:hAnsi="Times New Roman"/>
                <w:b/>
                <w:i/>
                <w:color w:val="C00000"/>
                <w:sz w:val="24"/>
                <w:szCs w:val="24"/>
              </w:rPr>
            </w:pPr>
          </w:p>
        </w:tc>
      </w:tr>
      <w:tr w:rsidR="006061A5" w:rsidRPr="00354739" w14:paraId="5C7981FA" w14:textId="77777777" w:rsidTr="001F5DA6">
        <w:tc>
          <w:tcPr>
            <w:tcW w:w="9540" w:type="dxa"/>
          </w:tcPr>
          <w:p w14:paraId="30AB1178" w14:textId="77777777" w:rsidR="006061A5" w:rsidRDefault="006061A5" w:rsidP="006061A5">
            <w:pPr>
              <w:pStyle w:val="ListParagraph"/>
              <w:numPr>
                <w:ilvl w:val="0"/>
                <w:numId w:val="24"/>
              </w:numPr>
              <w:rPr>
                <w:rFonts w:ascii="Times New Roman" w:hAnsi="Times New Roman"/>
                <w:sz w:val="24"/>
                <w:szCs w:val="24"/>
              </w:rPr>
            </w:pPr>
            <w:r>
              <w:lastRenderedPageBreak/>
              <w:br w:type="page"/>
            </w:r>
            <w:r>
              <w:rPr>
                <w:rFonts w:ascii="Times New Roman" w:hAnsi="Times New Roman"/>
                <w:sz w:val="24"/>
                <w:szCs w:val="24"/>
              </w:rPr>
              <w:t>Draw the equivalent circuit with the resistance meter hookup in the space below.</w:t>
            </w:r>
          </w:p>
          <w:p w14:paraId="2DC9F28D" w14:textId="77777777" w:rsidR="006061A5" w:rsidRDefault="006061A5" w:rsidP="006061A5"/>
          <w:p w14:paraId="376AC96A" w14:textId="77777777" w:rsidR="006061A5" w:rsidRDefault="006061A5" w:rsidP="006061A5"/>
          <w:p w14:paraId="16BDB835" w14:textId="77777777" w:rsidR="006061A5" w:rsidRDefault="006061A5" w:rsidP="006061A5"/>
          <w:p w14:paraId="075094C9" w14:textId="77777777" w:rsidR="006061A5" w:rsidRDefault="006061A5" w:rsidP="006061A5"/>
          <w:p w14:paraId="39689A18" w14:textId="77777777" w:rsidR="006061A5" w:rsidRDefault="006061A5" w:rsidP="006061A5"/>
          <w:p w14:paraId="7CEC5199" w14:textId="77777777" w:rsidR="006061A5" w:rsidRDefault="006061A5" w:rsidP="006061A5"/>
          <w:p w14:paraId="11035458" w14:textId="77777777" w:rsidR="006061A5" w:rsidRPr="00336EEC" w:rsidRDefault="006061A5" w:rsidP="006061A5"/>
          <w:p w14:paraId="47C76DE3" w14:textId="77777777" w:rsidR="006061A5" w:rsidRPr="00336EEC" w:rsidRDefault="006061A5" w:rsidP="006061A5"/>
          <w:p w14:paraId="48CF86F7" w14:textId="77777777" w:rsidR="006061A5" w:rsidRDefault="006061A5" w:rsidP="006061A5">
            <w:pPr>
              <w:pStyle w:val="ListParagraph"/>
              <w:ind w:left="0"/>
            </w:pPr>
            <w:r>
              <w:rPr>
                <w:rFonts w:ascii="Times New Roman" w:hAnsi="Times New Roman"/>
                <w:i/>
                <w:sz w:val="24"/>
                <w:szCs w:val="24"/>
              </w:rPr>
              <w:t>Now let's apply some voltage to your circuit.</w:t>
            </w:r>
          </w:p>
        </w:tc>
      </w:tr>
    </w:tbl>
    <w:p w14:paraId="3C7C4244" w14:textId="77777777" w:rsidR="00D44EDE" w:rsidRDefault="00D44EDE">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B63963" w:rsidRPr="00354739" w14:paraId="1524384E" w14:textId="77777777" w:rsidTr="001F5DA6">
        <w:tc>
          <w:tcPr>
            <w:tcW w:w="9540" w:type="dxa"/>
          </w:tcPr>
          <w:p w14:paraId="0606FA81" w14:textId="77777777" w:rsidR="00F24A72" w:rsidRDefault="00CB4CE6" w:rsidP="00F24A72">
            <w:pPr>
              <w:pStyle w:val="ListParagraph"/>
              <w:ind w:left="0"/>
              <w:rPr>
                <w:rFonts w:ascii="Times New Roman" w:hAnsi="Times New Roman"/>
                <w:sz w:val="24"/>
                <w:szCs w:val="24"/>
              </w:rPr>
            </w:pPr>
            <w:r>
              <w:lastRenderedPageBreak/>
              <w:br w:type="page"/>
            </w:r>
            <w:r w:rsidR="00DF3A23">
              <w:br w:type="page"/>
            </w:r>
            <w:r w:rsidR="00F24A72">
              <w:rPr>
                <w:rFonts w:ascii="Times New Roman" w:hAnsi="Times New Roman"/>
                <w:sz w:val="24"/>
                <w:szCs w:val="24"/>
                <w:u w:val="single"/>
              </w:rPr>
              <w:t>Testing your Pressure Sensor (Measuring Voltage)</w:t>
            </w:r>
          </w:p>
          <w:p w14:paraId="54C4EB7F" w14:textId="77777777" w:rsidR="00F24A72" w:rsidRDefault="00F24A72" w:rsidP="00F24A72">
            <w:pPr>
              <w:pStyle w:val="ListParagraph"/>
              <w:rPr>
                <w:rFonts w:ascii="Times New Roman" w:hAnsi="Times New Roman"/>
                <w:sz w:val="24"/>
                <w:szCs w:val="24"/>
              </w:rPr>
            </w:pPr>
          </w:p>
          <w:p w14:paraId="218B4FAA" w14:textId="77777777" w:rsidR="008B59F5" w:rsidRPr="001F541C" w:rsidRDefault="007E709F" w:rsidP="001F541C">
            <w:pPr>
              <w:pStyle w:val="ListParagraph"/>
              <w:numPr>
                <w:ilvl w:val="0"/>
                <w:numId w:val="24"/>
              </w:numPr>
              <w:rPr>
                <w:rFonts w:ascii="Times New Roman" w:hAnsi="Times New Roman"/>
                <w:sz w:val="24"/>
                <w:szCs w:val="24"/>
              </w:rPr>
            </w:pPr>
            <w:r w:rsidRPr="001F541C">
              <w:rPr>
                <w:rFonts w:ascii="Times New Roman" w:hAnsi="Times New Roman"/>
                <w:sz w:val="24"/>
                <w:szCs w:val="24"/>
              </w:rPr>
              <w:t>Using the other two leads with alligator clips, attached a voltage</w:t>
            </w:r>
            <w:r w:rsidR="009A6625" w:rsidRPr="001F541C">
              <w:rPr>
                <w:rFonts w:ascii="Times New Roman" w:hAnsi="Times New Roman"/>
                <w:sz w:val="24"/>
                <w:szCs w:val="24"/>
              </w:rPr>
              <w:t xml:space="preserve"> source (2</w:t>
            </w:r>
            <w:r w:rsidR="00625EC9">
              <w:rPr>
                <w:rFonts w:ascii="Times New Roman" w:hAnsi="Times New Roman"/>
                <w:sz w:val="24"/>
                <w:szCs w:val="24"/>
              </w:rPr>
              <w:t xml:space="preserve"> </w:t>
            </w:r>
            <w:r w:rsidR="009A6625" w:rsidRPr="001F541C">
              <w:rPr>
                <w:rFonts w:ascii="Times New Roman" w:hAnsi="Times New Roman"/>
                <w:sz w:val="24"/>
                <w:szCs w:val="24"/>
              </w:rPr>
              <w:t>AA</w:t>
            </w:r>
            <w:r w:rsidR="001A035D">
              <w:rPr>
                <w:rFonts w:ascii="Times New Roman" w:hAnsi="Times New Roman"/>
                <w:sz w:val="24"/>
                <w:szCs w:val="24"/>
              </w:rPr>
              <w:t>A</w:t>
            </w:r>
            <w:r w:rsidR="009A6625" w:rsidRPr="001F541C">
              <w:rPr>
                <w:rFonts w:ascii="Times New Roman" w:hAnsi="Times New Roman"/>
                <w:sz w:val="24"/>
                <w:szCs w:val="24"/>
              </w:rPr>
              <w:t xml:space="preserve"> batteries)</w:t>
            </w:r>
            <w:r w:rsidR="001F541C" w:rsidRPr="001F541C">
              <w:rPr>
                <w:rFonts w:ascii="Times New Roman" w:hAnsi="Times New Roman"/>
                <w:sz w:val="24"/>
                <w:szCs w:val="24"/>
              </w:rPr>
              <w:t xml:space="preserve"> across the bridge circuit.  </w:t>
            </w:r>
            <w:r w:rsidR="001F541C">
              <w:rPr>
                <w:rFonts w:ascii="Times New Roman" w:hAnsi="Times New Roman"/>
                <w:sz w:val="24"/>
                <w:szCs w:val="24"/>
              </w:rPr>
              <w:t>Follow the setup</w:t>
            </w:r>
            <w:r w:rsidR="001F541C" w:rsidRPr="001F541C">
              <w:rPr>
                <w:rFonts w:ascii="Times New Roman" w:hAnsi="Times New Roman"/>
                <w:sz w:val="24"/>
                <w:szCs w:val="24"/>
              </w:rPr>
              <w:t xml:space="preserve"> shown in the photograph below </w:t>
            </w:r>
            <w:r w:rsidR="001F541C" w:rsidRPr="001F541C">
              <w:rPr>
                <w:rFonts w:ascii="Times New Roman" w:hAnsi="Times New Roman"/>
                <w:i/>
                <w:sz w:val="24"/>
                <w:szCs w:val="24"/>
              </w:rPr>
              <w:t>(Figure 10.)</w:t>
            </w:r>
            <w:r w:rsidR="001A035D">
              <w:rPr>
                <w:rFonts w:ascii="Times New Roman" w:hAnsi="Times New Roman"/>
                <w:i/>
                <w:sz w:val="24"/>
                <w:szCs w:val="24"/>
              </w:rPr>
              <w:t xml:space="preserve"> (NOTE:  When hooking up a voltage source, always connect the ground lead (- lead) first.)  </w:t>
            </w:r>
          </w:p>
          <w:p w14:paraId="787BEF24" w14:textId="77777777" w:rsidR="00E574EE" w:rsidRDefault="00E574EE" w:rsidP="00C20B0E">
            <w:pPr>
              <w:pStyle w:val="ListParagraph"/>
              <w:rPr>
                <w:rFonts w:ascii="Times New Roman" w:hAnsi="Times New Roman"/>
                <w:sz w:val="24"/>
                <w:szCs w:val="24"/>
              </w:rPr>
            </w:pPr>
            <w:r>
              <w:rPr>
                <w:rFonts w:ascii="Times New Roman" w:hAnsi="Times New Roman"/>
                <w:noProof/>
                <w:sz w:val="24"/>
                <w:szCs w:val="24"/>
              </w:rPr>
              <w:drawing>
                <wp:inline distT="0" distB="0" distL="0" distR="0" wp14:anchorId="164C827B" wp14:editId="10366D8C">
                  <wp:extent cx="4681006" cy="3511004"/>
                  <wp:effectExtent l="0" t="0" r="0" b="0"/>
                  <wp:docPr id="34" name="Picture 33" descr="DVM_hook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VM_hookup.jpg"/>
                          <pic:cNvPicPr/>
                        </pic:nvPicPr>
                        <pic:blipFill>
                          <a:blip r:embed="rId29" cstate="print">
                            <a:extLst>
                              <a:ext uri="{BEBA8EAE-BF5A-486C-A8C5-ECC9F3942E4B}">
                                <a14:imgProps xmlns:a14="http://schemas.microsoft.com/office/drawing/2010/main">
                                  <a14:imgLayer r:embed="rId30">
                                    <a14:imgEffect>
                                      <a14:brightnessContrast bright="20000"/>
                                    </a14:imgEffect>
                                  </a14:imgLayer>
                                </a14:imgProps>
                              </a:ext>
                            </a:extLst>
                          </a:blip>
                          <a:stretch>
                            <a:fillRect/>
                          </a:stretch>
                        </pic:blipFill>
                        <pic:spPr>
                          <a:xfrm>
                            <a:off x="0" y="0"/>
                            <a:ext cx="4675205" cy="3506653"/>
                          </a:xfrm>
                          <a:prstGeom prst="rect">
                            <a:avLst/>
                          </a:prstGeom>
                        </pic:spPr>
                      </pic:pic>
                    </a:graphicData>
                  </a:graphic>
                </wp:inline>
              </w:drawing>
            </w:r>
          </w:p>
          <w:p w14:paraId="459235BC" w14:textId="77777777" w:rsidR="00FC4ED6" w:rsidRPr="00DF3A23" w:rsidRDefault="00132EBD" w:rsidP="00DF3A23">
            <w:pPr>
              <w:pStyle w:val="ListParagraph"/>
              <w:rPr>
                <w:rFonts w:ascii="Times New Roman" w:hAnsi="Times New Roman"/>
                <w:i/>
                <w:sz w:val="24"/>
              </w:rPr>
            </w:pPr>
            <w:r>
              <w:rPr>
                <w:rFonts w:ascii="Times New Roman" w:hAnsi="Times New Roman"/>
                <w:i/>
                <w:sz w:val="24"/>
              </w:rPr>
              <w:t xml:space="preserve">Figure </w:t>
            </w:r>
            <w:r w:rsidR="001F541C">
              <w:rPr>
                <w:rFonts w:ascii="Times New Roman" w:hAnsi="Times New Roman"/>
                <w:i/>
                <w:sz w:val="24"/>
              </w:rPr>
              <w:t>10</w:t>
            </w:r>
            <w:r w:rsidR="00C20B0E">
              <w:rPr>
                <w:rFonts w:ascii="Times New Roman" w:hAnsi="Times New Roman"/>
                <w:i/>
                <w:sz w:val="24"/>
              </w:rPr>
              <w:t xml:space="preserve"> (Hookup for Voltage Measurements)</w:t>
            </w:r>
          </w:p>
        </w:tc>
      </w:tr>
      <w:tr w:rsidR="008B59F5" w:rsidRPr="00354739" w14:paraId="03401609" w14:textId="77777777" w:rsidTr="001F5DA6">
        <w:tc>
          <w:tcPr>
            <w:tcW w:w="9540" w:type="dxa"/>
          </w:tcPr>
          <w:p w14:paraId="2990B4FF" w14:textId="77777777" w:rsidR="008B59F5" w:rsidRPr="008B59F5" w:rsidRDefault="006061A5" w:rsidP="008B59F5">
            <w:pPr>
              <w:pStyle w:val="ListParagraph"/>
              <w:numPr>
                <w:ilvl w:val="0"/>
                <w:numId w:val="24"/>
              </w:numPr>
              <w:rPr>
                <w:rFonts w:ascii="Times New Roman" w:hAnsi="Times New Roman"/>
                <w:sz w:val="24"/>
                <w:szCs w:val="24"/>
              </w:rPr>
            </w:pPr>
            <w:r>
              <w:br w:type="page"/>
            </w:r>
            <w:r w:rsidR="00B92147">
              <w:br w:type="page"/>
            </w:r>
            <w:r w:rsidR="008B59F5" w:rsidRPr="008B59F5">
              <w:rPr>
                <w:rFonts w:ascii="Times New Roman" w:hAnsi="Times New Roman"/>
                <w:sz w:val="24"/>
                <w:szCs w:val="24"/>
              </w:rPr>
              <w:t xml:space="preserve">Switch meter to measure voltage.  </w:t>
            </w:r>
            <w:r w:rsidR="0033682D">
              <w:rPr>
                <w:rFonts w:ascii="Times New Roman" w:hAnsi="Times New Roman"/>
                <w:sz w:val="24"/>
                <w:szCs w:val="24"/>
              </w:rPr>
              <w:t xml:space="preserve">(You might need to adjust the range to read </w:t>
            </w:r>
            <w:proofErr w:type="spellStart"/>
            <w:r w:rsidR="0033682D">
              <w:rPr>
                <w:rFonts w:ascii="Times New Roman" w:hAnsi="Times New Roman"/>
                <w:sz w:val="24"/>
                <w:szCs w:val="24"/>
              </w:rPr>
              <w:t>mVolts</w:t>
            </w:r>
            <w:proofErr w:type="spellEnd"/>
            <w:r w:rsidR="0033682D">
              <w:rPr>
                <w:rFonts w:ascii="Times New Roman" w:hAnsi="Times New Roman"/>
                <w:sz w:val="24"/>
                <w:szCs w:val="24"/>
              </w:rPr>
              <w:t>.)</w:t>
            </w:r>
          </w:p>
          <w:p w14:paraId="2F7C5801" w14:textId="77777777" w:rsidR="008B59F5" w:rsidRDefault="008B59F5" w:rsidP="008B59F5">
            <w:pPr>
              <w:pStyle w:val="ListParagraph"/>
              <w:numPr>
                <w:ilvl w:val="0"/>
                <w:numId w:val="24"/>
              </w:numPr>
              <w:rPr>
                <w:rFonts w:ascii="Times New Roman" w:hAnsi="Times New Roman"/>
                <w:sz w:val="24"/>
                <w:szCs w:val="24"/>
              </w:rPr>
            </w:pPr>
            <w:r w:rsidRPr="0084202C">
              <w:rPr>
                <w:rFonts w:ascii="Times New Roman" w:hAnsi="Times New Roman"/>
                <w:sz w:val="24"/>
                <w:szCs w:val="24"/>
              </w:rPr>
              <w:t xml:space="preserve">Record initial voltage.  </w:t>
            </w:r>
            <w:r>
              <w:rPr>
                <w:rFonts w:ascii="Times New Roman" w:hAnsi="Times New Roman"/>
                <w:sz w:val="24"/>
                <w:szCs w:val="24"/>
              </w:rPr>
              <w:t>V</w:t>
            </w:r>
            <w:r w:rsidRPr="008B59F5">
              <w:rPr>
                <w:rFonts w:ascii="Times New Roman" w:hAnsi="Times New Roman"/>
                <w:sz w:val="24"/>
                <w:szCs w:val="24"/>
                <w:vertAlign w:val="subscript"/>
              </w:rPr>
              <w:t>R</w:t>
            </w:r>
            <w:r>
              <w:rPr>
                <w:rFonts w:ascii="Times New Roman" w:hAnsi="Times New Roman"/>
                <w:sz w:val="24"/>
                <w:szCs w:val="24"/>
              </w:rPr>
              <w:t xml:space="preserve"> = _______________________</w:t>
            </w:r>
          </w:p>
          <w:p w14:paraId="5048EF23" w14:textId="77777777" w:rsidR="00C20B0E" w:rsidRDefault="008B59F5" w:rsidP="00C20B0E">
            <w:pPr>
              <w:pStyle w:val="CommentText"/>
              <w:ind w:left="360"/>
              <w:rPr>
                <w:sz w:val="24"/>
                <w:szCs w:val="24"/>
              </w:rPr>
            </w:pPr>
            <w:r>
              <w:rPr>
                <w:sz w:val="24"/>
                <w:szCs w:val="24"/>
              </w:rPr>
              <w:t xml:space="preserve">NOTE:  A </w:t>
            </w:r>
            <w:r w:rsidRPr="0084202C">
              <w:rPr>
                <w:sz w:val="24"/>
                <w:szCs w:val="24"/>
              </w:rPr>
              <w:t xml:space="preserve">balanced bridge </w:t>
            </w:r>
            <w:r>
              <w:rPr>
                <w:sz w:val="24"/>
                <w:szCs w:val="24"/>
              </w:rPr>
              <w:t>should have a zero voltage as V</w:t>
            </w:r>
            <w:r w:rsidRPr="008B59F5">
              <w:rPr>
                <w:sz w:val="24"/>
                <w:szCs w:val="24"/>
                <w:vertAlign w:val="subscript"/>
              </w:rPr>
              <w:t>R</w:t>
            </w:r>
            <w:r w:rsidR="00DF3A23">
              <w:rPr>
                <w:sz w:val="24"/>
                <w:szCs w:val="24"/>
                <w:vertAlign w:val="subscript"/>
              </w:rPr>
              <w:t>.</w:t>
            </w:r>
            <w:r w:rsidR="008A5215">
              <w:rPr>
                <w:sz w:val="24"/>
                <w:szCs w:val="24"/>
              </w:rPr>
              <w:t xml:space="preserve"> </w:t>
            </w:r>
            <w:r w:rsidR="00DF3A23">
              <w:rPr>
                <w:sz w:val="24"/>
                <w:szCs w:val="24"/>
              </w:rPr>
              <w:t xml:space="preserve"> W</w:t>
            </w:r>
            <w:r w:rsidR="008A5215">
              <w:rPr>
                <w:sz w:val="24"/>
                <w:szCs w:val="24"/>
              </w:rPr>
              <w:t>hy does your bridge not measure zero?</w:t>
            </w:r>
            <w:r w:rsidR="00C20B0E">
              <w:rPr>
                <w:sz w:val="24"/>
                <w:szCs w:val="24"/>
              </w:rPr>
              <w:t xml:space="preserve">  </w:t>
            </w:r>
          </w:p>
          <w:p w14:paraId="190AE437" w14:textId="77777777" w:rsidR="0033682D" w:rsidRDefault="0033682D" w:rsidP="00C20B0E">
            <w:pPr>
              <w:pStyle w:val="CommentText"/>
              <w:ind w:left="360"/>
              <w:rPr>
                <w:sz w:val="24"/>
                <w:szCs w:val="24"/>
              </w:rPr>
            </w:pPr>
          </w:p>
          <w:p w14:paraId="51E1C4EE" w14:textId="77777777" w:rsidR="0033682D" w:rsidRDefault="0033682D" w:rsidP="00C20B0E">
            <w:pPr>
              <w:pStyle w:val="CommentText"/>
              <w:ind w:left="360"/>
              <w:rPr>
                <w:sz w:val="24"/>
                <w:szCs w:val="24"/>
              </w:rPr>
            </w:pPr>
          </w:p>
          <w:p w14:paraId="5D4CCC14" w14:textId="77777777" w:rsidR="008B59F5" w:rsidRPr="008A5215" w:rsidRDefault="008B59F5" w:rsidP="00201367">
            <w:pPr>
              <w:pStyle w:val="ListParagraph"/>
              <w:ind w:left="1440"/>
              <w:rPr>
                <w:rFonts w:ascii="Times New Roman" w:hAnsi="Times New Roman"/>
                <w:sz w:val="24"/>
                <w:szCs w:val="24"/>
              </w:rPr>
            </w:pPr>
          </w:p>
          <w:p w14:paraId="663E1180" w14:textId="77777777" w:rsidR="008B59F5" w:rsidRDefault="00625EC9" w:rsidP="008B59F5">
            <w:pPr>
              <w:pStyle w:val="ListParagraph"/>
              <w:numPr>
                <w:ilvl w:val="0"/>
                <w:numId w:val="24"/>
              </w:numPr>
              <w:rPr>
                <w:rFonts w:ascii="Times New Roman" w:hAnsi="Times New Roman"/>
                <w:sz w:val="24"/>
                <w:szCs w:val="24"/>
              </w:rPr>
            </w:pPr>
            <w:r>
              <w:rPr>
                <w:rFonts w:ascii="Times New Roman" w:hAnsi="Times New Roman"/>
                <w:sz w:val="24"/>
                <w:szCs w:val="24"/>
              </w:rPr>
              <w:t>Place one of the weight</w:t>
            </w:r>
            <w:r w:rsidR="001A282E">
              <w:rPr>
                <w:rFonts w:ascii="Times New Roman" w:hAnsi="Times New Roman"/>
                <w:sz w:val="24"/>
                <w:szCs w:val="24"/>
              </w:rPr>
              <w:t>s</w:t>
            </w:r>
            <w:r>
              <w:rPr>
                <w:rFonts w:ascii="Times New Roman" w:hAnsi="Times New Roman"/>
                <w:sz w:val="24"/>
                <w:szCs w:val="24"/>
              </w:rPr>
              <w:t xml:space="preserve"> in</w:t>
            </w:r>
            <w:r w:rsidR="00012763">
              <w:rPr>
                <w:rFonts w:ascii="Times New Roman" w:hAnsi="Times New Roman"/>
                <w:sz w:val="24"/>
                <w:szCs w:val="24"/>
              </w:rPr>
              <w:t xml:space="preserve"> the middle of</w:t>
            </w:r>
            <w:r w:rsidR="00201367">
              <w:rPr>
                <w:rFonts w:ascii="Times New Roman" w:hAnsi="Times New Roman"/>
                <w:sz w:val="24"/>
                <w:szCs w:val="24"/>
              </w:rPr>
              <w:t xml:space="preserve"> the dia</w:t>
            </w:r>
            <w:r>
              <w:rPr>
                <w:rFonts w:ascii="Times New Roman" w:hAnsi="Times New Roman"/>
                <w:sz w:val="24"/>
                <w:szCs w:val="24"/>
              </w:rPr>
              <w:t>phragm (on top of the paper).</w:t>
            </w:r>
          </w:p>
          <w:p w14:paraId="76324D77" w14:textId="77777777" w:rsidR="00201367" w:rsidRDefault="00201367" w:rsidP="00201367">
            <w:pPr>
              <w:pStyle w:val="ListParagraph"/>
              <w:numPr>
                <w:ilvl w:val="0"/>
                <w:numId w:val="24"/>
              </w:numPr>
              <w:rPr>
                <w:rFonts w:ascii="Times New Roman" w:hAnsi="Times New Roman"/>
                <w:sz w:val="24"/>
                <w:szCs w:val="24"/>
              </w:rPr>
            </w:pPr>
            <w:r>
              <w:rPr>
                <w:rFonts w:ascii="Times New Roman" w:hAnsi="Times New Roman"/>
                <w:sz w:val="24"/>
                <w:szCs w:val="24"/>
              </w:rPr>
              <w:t>Record the voltage for three pressures</w:t>
            </w:r>
            <w:r w:rsidR="00625EC9">
              <w:rPr>
                <w:rFonts w:ascii="Times New Roman" w:hAnsi="Times New Roman"/>
                <w:sz w:val="24"/>
                <w:szCs w:val="24"/>
              </w:rPr>
              <w:t xml:space="preserve"> (1, 2, and 3 weights).</w:t>
            </w:r>
          </w:p>
          <w:p w14:paraId="02D2B2A3" w14:textId="77777777" w:rsidR="00201367" w:rsidRDefault="00201367" w:rsidP="00201367">
            <w:pPr>
              <w:pStyle w:val="ListParagraph"/>
              <w:numPr>
                <w:ilvl w:val="1"/>
                <w:numId w:val="24"/>
              </w:numPr>
              <w:rPr>
                <w:rFonts w:ascii="Times New Roman" w:hAnsi="Times New Roman"/>
                <w:sz w:val="24"/>
                <w:szCs w:val="24"/>
              </w:rPr>
            </w:pPr>
            <w:r>
              <w:rPr>
                <w:rFonts w:ascii="Times New Roman" w:hAnsi="Times New Roman"/>
                <w:sz w:val="24"/>
                <w:szCs w:val="24"/>
              </w:rPr>
              <w:t>V</w:t>
            </w:r>
            <w:r w:rsidRPr="003F1C46">
              <w:rPr>
                <w:rFonts w:ascii="Times New Roman" w:hAnsi="Times New Roman"/>
                <w:sz w:val="24"/>
                <w:szCs w:val="24"/>
                <w:vertAlign w:val="subscript"/>
              </w:rPr>
              <w:t>1</w:t>
            </w:r>
            <w:r>
              <w:rPr>
                <w:rFonts w:ascii="Times New Roman" w:hAnsi="Times New Roman"/>
                <w:sz w:val="24"/>
                <w:szCs w:val="24"/>
              </w:rPr>
              <w:t xml:space="preserve"> = __________________</w:t>
            </w:r>
          </w:p>
          <w:p w14:paraId="681BD9F9" w14:textId="77777777" w:rsidR="00201367" w:rsidRDefault="00201367" w:rsidP="00201367">
            <w:pPr>
              <w:pStyle w:val="ListParagraph"/>
              <w:numPr>
                <w:ilvl w:val="1"/>
                <w:numId w:val="24"/>
              </w:numPr>
              <w:rPr>
                <w:rFonts w:ascii="Times New Roman" w:hAnsi="Times New Roman"/>
                <w:sz w:val="24"/>
                <w:szCs w:val="24"/>
              </w:rPr>
            </w:pPr>
            <w:r>
              <w:rPr>
                <w:rFonts w:ascii="Times New Roman" w:hAnsi="Times New Roman"/>
                <w:sz w:val="24"/>
                <w:szCs w:val="24"/>
              </w:rPr>
              <w:t>V</w:t>
            </w:r>
            <w:r w:rsidRPr="003F1C46">
              <w:rPr>
                <w:rFonts w:ascii="Times New Roman" w:hAnsi="Times New Roman"/>
                <w:sz w:val="24"/>
                <w:szCs w:val="24"/>
                <w:vertAlign w:val="subscript"/>
              </w:rPr>
              <w:t>2</w:t>
            </w:r>
            <w:r>
              <w:rPr>
                <w:rFonts w:ascii="Times New Roman" w:hAnsi="Times New Roman"/>
                <w:sz w:val="24"/>
                <w:szCs w:val="24"/>
              </w:rPr>
              <w:t xml:space="preserve"> = __________________</w:t>
            </w:r>
          </w:p>
          <w:p w14:paraId="0F861F99" w14:textId="77777777" w:rsidR="00201367" w:rsidRDefault="00201367" w:rsidP="00201367">
            <w:pPr>
              <w:pStyle w:val="ListParagraph"/>
              <w:numPr>
                <w:ilvl w:val="1"/>
                <w:numId w:val="24"/>
              </w:numPr>
              <w:rPr>
                <w:rFonts w:ascii="Times New Roman" w:hAnsi="Times New Roman"/>
                <w:sz w:val="24"/>
                <w:szCs w:val="24"/>
              </w:rPr>
            </w:pPr>
            <w:r>
              <w:rPr>
                <w:rFonts w:ascii="Times New Roman" w:hAnsi="Times New Roman"/>
                <w:sz w:val="24"/>
                <w:szCs w:val="24"/>
              </w:rPr>
              <w:t>V</w:t>
            </w:r>
            <w:r w:rsidRPr="003F1C46">
              <w:rPr>
                <w:rFonts w:ascii="Times New Roman" w:hAnsi="Times New Roman"/>
                <w:sz w:val="24"/>
                <w:szCs w:val="24"/>
                <w:vertAlign w:val="subscript"/>
              </w:rPr>
              <w:t>3</w:t>
            </w:r>
            <w:r>
              <w:rPr>
                <w:rFonts w:ascii="Times New Roman" w:hAnsi="Times New Roman"/>
                <w:sz w:val="24"/>
                <w:szCs w:val="24"/>
              </w:rPr>
              <w:t xml:space="preserve"> = __________________</w:t>
            </w:r>
          </w:p>
          <w:p w14:paraId="2776D78C" w14:textId="77777777" w:rsidR="00201367" w:rsidRDefault="00201367" w:rsidP="00201367">
            <w:pPr>
              <w:pStyle w:val="ListParagraph"/>
              <w:numPr>
                <w:ilvl w:val="0"/>
                <w:numId w:val="24"/>
              </w:numPr>
              <w:rPr>
                <w:rFonts w:ascii="Times New Roman" w:hAnsi="Times New Roman"/>
                <w:sz w:val="24"/>
                <w:szCs w:val="24"/>
              </w:rPr>
            </w:pPr>
            <w:r>
              <w:rPr>
                <w:rFonts w:ascii="Times New Roman" w:hAnsi="Times New Roman"/>
                <w:sz w:val="24"/>
                <w:szCs w:val="24"/>
              </w:rPr>
              <w:t xml:space="preserve">How did the </w:t>
            </w:r>
            <w:r w:rsidR="00FC4ED6">
              <w:rPr>
                <w:rFonts w:ascii="Times New Roman" w:hAnsi="Times New Roman"/>
                <w:sz w:val="24"/>
                <w:szCs w:val="24"/>
              </w:rPr>
              <w:t xml:space="preserve">applied </w:t>
            </w:r>
            <w:r>
              <w:rPr>
                <w:rFonts w:ascii="Times New Roman" w:hAnsi="Times New Roman"/>
                <w:sz w:val="24"/>
                <w:szCs w:val="24"/>
              </w:rPr>
              <w:t>pressure affect the voltage across the bridge?  _________________________________________________________________</w:t>
            </w:r>
          </w:p>
          <w:p w14:paraId="1537DAB9" w14:textId="77777777" w:rsidR="003A161F" w:rsidRDefault="00625EC9" w:rsidP="003A161F">
            <w:r>
              <w:t>The following steps allow</w:t>
            </w:r>
            <w:r w:rsidR="003A161F">
              <w:t xml:space="preserve"> you to further explore this device and the effects that pressure has on the resistance and voltage of a Wheatstone bridge sensing circuit.</w:t>
            </w:r>
          </w:p>
          <w:p w14:paraId="1ACE9BEA" w14:textId="77777777" w:rsidR="003A161F" w:rsidRPr="003A161F" w:rsidRDefault="003A161F" w:rsidP="003A161F"/>
        </w:tc>
      </w:tr>
      <w:tr w:rsidR="006061A5" w:rsidRPr="00354739" w14:paraId="044AEE0F" w14:textId="77777777" w:rsidTr="001F5DA6">
        <w:tc>
          <w:tcPr>
            <w:tcW w:w="9540" w:type="dxa"/>
          </w:tcPr>
          <w:p w14:paraId="4C9A0952" w14:textId="77777777" w:rsidR="003A161F" w:rsidRPr="00524850" w:rsidRDefault="003A161F" w:rsidP="008B59F5">
            <w:pPr>
              <w:pStyle w:val="ListParagraph"/>
              <w:numPr>
                <w:ilvl w:val="0"/>
                <w:numId w:val="24"/>
              </w:numPr>
              <w:rPr>
                <w:rFonts w:ascii="Times New Roman" w:hAnsi="Times New Roman"/>
                <w:sz w:val="24"/>
              </w:rPr>
            </w:pPr>
            <w:r w:rsidRPr="00524850">
              <w:rPr>
                <w:rFonts w:ascii="Times New Roman" w:hAnsi="Times New Roman"/>
                <w:sz w:val="24"/>
              </w:rPr>
              <w:lastRenderedPageBreak/>
              <w:t>Pull an empty syringe to about 1.5 ml of air.</w:t>
            </w:r>
            <w:r w:rsidR="00524850" w:rsidRPr="00524850">
              <w:rPr>
                <w:rFonts w:ascii="Times New Roman" w:hAnsi="Times New Roman"/>
                <w:sz w:val="24"/>
              </w:rPr>
              <w:t xml:space="preserve">  </w:t>
            </w:r>
            <w:r w:rsidRPr="00524850">
              <w:rPr>
                <w:rFonts w:ascii="Times New Roman" w:hAnsi="Times New Roman"/>
                <w:sz w:val="24"/>
              </w:rPr>
              <w:t>Place the tip of the syringe in</w:t>
            </w:r>
            <w:r w:rsidR="00524850">
              <w:rPr>
                <w:rFonts w:ascii="Times New Roman" w:hAnsi="Times New Roman"/>
                <w:sz w:val="24"/>
              </w:rPr>
              <w:t>to</w:t>
            </w:r>
            <w:r w:rsidRPr="00524850">
              <w:rPr>
                <w:rFonts w:ascii="Times New Roman" w:hAnsi="Times New Roman"/>
                <w:sz w:val="24"/>
              </w:rPr>
              <w:t xml:space="preserve"> the hole</w:t>
            </w:r>
            <w:r w:rsidR="00524850">
              <w:rPr>
                <w:rFonts w:ascii="Times New Roman" w:hAnsi="Times New Roman"/>
                <w:sz w:val="24"/>
              </w:rPr>
              <w:t xml:space="preserve"> in the side of the can</w:t>
            </w:r>
            <w:r w:rsidRPr="00524850">
              <w:rPr>
                <w:rFonts w:ascii="Times New Roman" w:hAnsi="Times New Roman"/>
                <w:sz w:val="24"/>
              </w:rPr>
              <w:t>.  Make it snug and as airtight as possible.</w:t>
            </w:r>
          </w:p>
          <w:p w14:paraId="4C647585" w14:textId="77777777" w:rsidR="003A161F" w:rsidRDefault="003A161F" w:rsidP="008B59F5">
            <w:pPr>
              <w:pStyle w:val="ListParagraph"/>
              <w:numPr>
                <w:ilvl w:val="0"/>
                <w:numId w:val="24"/>
              </w:numPr>
              <w:rPr>
                <w:rFonts w:ascii="Times New Roman" w:hAnsi="Times New Roman"/>
                <w:sz w:val="24"/>
              </w:rPr>
            </w:pPr>
            <w:r>
              <w:rPr>
                <w:rFonts w:ascii="Times New Roman" w:hAnsi="Times New Roman"/>
                <w:sz w:val="24"/>
              </w:rPr>
              <w:t xml:space="preserve">You can now simulate increases in pressure (pushing on the syringe) and decreases in pressure (pulling on the syringe).  </w:t>
            </w:r>
          </w:p>
          <w:p w14:paraId="44FD3AEB" w14:textId="77777777" w:rsidR="003A161F" w:rsidRDefault="0071289E" w:rsidP="008B59F5">
            <w:pPr>
              <w:pStyle w:val="ListParagraph"/>
              <w:numPr>
                <w:ilvl w:val="0"/>
                <w:numId w:val="24"/>
              </w:numPr>
              <w:rPr>
                <w:rFonts w:ascii="Times New Roman" w:hAnsi="Times New Roman"/>
                <w:sz w:val="24"/>
              </w:rPr>
            </w:pPr>
            <w:r>
              <w:rPr>
                <w:rFonts w:ascii="Times New Roman" w:hAnsi="Times New Roman"/>
                <w:sz w:val="24"/>
              </w:rPr>
              <w:t>T</w:t>
            </w:r>
            <w:r w:rsidR="003A161F">
              <w:rPr>
                <w:rFonts w:ascii="Times New Roman" w:hAnsi="Times New Roman"/>
                <w:sz w:val="24"/>
              </w:rPr>
              <w:t xml:space="preserve">est </w:t>
            </w:r>
            <w:r>
              <w:rPr>
                <w:rFonts w:ascii="Times New Roman" w:hAnsi="Times New Roman"/>
                <w:sz w:val="24"/>
              </w:rPr>
              <w:t>your</w:t>
            </w:r>
            <w:r w:rsidR="003A161F">
              <w:rPr>
                <w:rFonts w:ascii="Times New Roman" w:hAnsi="Times New Roman"/>
                <w:sz w:val="24"/>
              </w:rPr>
              <w:t xml:space="preserve"> pressure sensor model using various changes in pressure.  </w:t>
            </w:r>
          </w:p>
          <w:p w14:paraId="41CA2DC6" w14:textId="77777777" w:rsidR="003A161F" w:rsidRPr="003A161F" w:rsidRDefault="003A161F" w:rsidP="00524850">
            <w:pPr>
              <w:pStyle w:val="ListParagraph"/>
              <w:numPr>
                <w:ilvl w:val="0"/>
                <w:numId w:val="24"/>
              </w:numPr>
              <w:rPr>
                <w:rFonts w:ascii="Times New Roman" w:hAnsi="Times New Roman"/>
                <w:sz w:val="24"/>
              </w:rPr>
            </w:pPr>
            <w:r>
              <w:rPr>
                <w:rFonts w:ascii="Times New Roman" w:hAnsi="Times New Roman"/>
                <w:sz w:val="24"/>
              </w:rPr>
              <w:t xml:space="preserve">This model could also be used to show how a </w:t>
            </w:r>
            <w:r w:rsidR="00524850">
              <w:rPr>
                <w:rFonts w:ascii="Times New Roman" w:hAnsi="Times New Roman"/>
                <w:sz w:val="24"/>
              </w:rPr>
              <w:t xml:space="preserve">micro </w:t>
            </w:r>
            <w:r>
              <w:rPr>
                <w:rFonts w:ascii="Times New Roman" w:hAnsi="Times New Roman"/>
                <w:sz w:val="24"/>
              </w:rPr>
              <w:t xml:space="preserve">pressure sensor is affected by temperature.  </w:t>
            </w:r>
            <w:r w:rsidR="00524850">
              <w:rPr>
                <w:rFonts w:ascii="Times New Roman" w:hAnsi="Times New Roman"/>
                <w:sz w:val="24"/>
              </w:rPr>
              <w:t>Experiment with</w:t>
            </w:r>
            <w:r w:rsidR="0024229B">
              <w:rPr>
                <w:rFonts w:ascii="Times New Roman" w:hAnsi="Times New Roman"/>
                <w:sz w:val="24"/>
              </w:rPr>
              <w:t xml:space="preserve"> ways to increase or decrease the ambient temperature</w:t>
            </w:r>
            <w:r w:rsidR="005E0651">
              <w:rPr>
                <w:rFonts w:ascii="Times New Roman" w:hAnsi="Times New Roman"/>
                <w:sz w:val="24"/>
              </w:rPr>
              <w:t xml:space="preserve"> or the temperature of the air trapped inside the can.  S</w:t>
            </w:r>
            <w:r w:rsidR="0024229B">
              <w:rPr>
                <w:rFonts w:ascii="Times New Roman" w:hAnsi="Times New Roman"/>
                <w:sz w:val="24"/>
              </w:rPr>
              <w:t xml:space="preserve">tudy the effects on the circuit’s output. </w:t>
            </w:r>
          </w:p>
        </w:tc>
      </w:tr>
      <w:tr w:rsidR="002714FF" w:rsidRPr="00354739" w14:paraId="692C483E" w14:textId="77777777" w:rsidTr="001F5DA6">
        <w:trPr>
          <w:cantSplit/>
          <w:trHeight w:val="576"/>
        </w:trPr>
        <w:tc>
          <w:tcPr>
            <w:tcW w:w="9540" w:type="dxa"/>
            <w:vAlign w:val="bottom"/>
          </w:tcPr>
          <w:p w14:paraId="499B62DB" w14:textId="77777777" w:rsidR="002714FF" w:rsidRPr="00354739" w:rsidRDefault="002714FF" w:rsidP="00CA6ED1">
            <w:pPr>
              <w:pStyle w:val="lvl1Text"/>
              <w:rPr>
                <w:sz w:val="24"/>
                <w:szCs w:val="24"/>
              </w:rPr>
            </w:pPr>
            <w:r w:rsidRPr="00354739">
              <w:rPr>
                <w:sz w:val="24"/>
                <w:szCs w:val="24"/>
              </w:rPr>
              <w:t>Post-Activity Questions</w:t>
            </w:r>
          </w:p>
        </w:tc>
      </w:tr>
      <w:tr w:rsidR="002714FF" w:rsidRPr="00354739" w14:paraId="6EEDCF0C" w14:textId="77777777" w:rsidTr="001F5DA6">
        <w:trPr>
          <w:cantSplit/>
          <w:trHeight w:val="576"/>
        </w:trPr>
        <w:tc>
          <w:tcPr>
            <w:tcW w:w="9540" w:type="dxa"/>
            <w:vAlign w:val="bottom"/>
          </w:tcPr>
          <w:p w14:paraId="62DC66CF" w14:textId="77777777" w:rsidR="002714FF" w:rsidRDefault="002714FF" w:rsidP="002714FF">
            <w:pPr>
              <w:keepNext/>
              <w:keepLines/>
              <w:ind w:left="720"/>
            </w:pPr>
          </w:p>
          <w:p w14:paraId="3C610FCE" w14:textId="77777777" w:rsidR="002714FF" w:rsidRDefault="002714FF" w:rsidP="002714FF">
            <w:pPr>
              <w:keepNext/>
              <w:keepLines/>
              <w:numPr>
                <w:ilvl w:val="0"/>
                <w:numId w:val="25"/>
              </w:numPr>
            </w:pPr>
            <w:r>
              <w:t>In the above procedure, what factors could have an effect on the outcome (the resistivity of the bridge circuit)?</w:t>
            </w:r>
          </w:p>
          <w:p w14:paraId="72A82E4B" w14:textId="77777777" w:rsidR="002714FF" w:rsidRDefault="002714FF" w:rsidP="002714FF">
            <w:pPr>
              <w:keepNext/>
              <w:keepLines/>
              <w:ind w:left="720"/>
              <w:rPr>
                <w:i/>
              </w:rPr>
            </w:pPr>
          </w:p>
          <w:p w14:paraId="3904F8FE" w14:textId="77777777" w:rsidR="002714FF" w:rsidRDefault="002714FF" w:rsidP="00B02959">
            <w:pPr>
              <w:keepNext/>
              <w:keepLines/>
              <w:rPr>
                <w:i/>
              </w:rPr>
            </w:pPr>
          </w:p>
          <w:p w14:paraId="0ED10AF5" w14:textId="77777777" w:rsidR="002714FF" w:rsidRPr="00130081" w:rsidRDefault="002714FF" w:rsidP="002714FF">
            <w:pPr>
              <w:keepNext/>
              <w:keepLines/>
              <w:ind w:left="720"/>
            </w:pPr>
          </w:p>
          <w:p w14:paraId="049E14F3" w14:textId="77777777" w:rsidR="002714FF" w:rsidRDefault="002714FF" w:rsidP="002714FF">
            <w:pPr>
              <w:keepNext/>
              <w:keepLines/>
              <w:numPr>
                <w:ilvl w:val="0"/>
                <w:numId w:val="25"/>
              </w:numPr>
            </w:pPr>
            <w:r>
              <w:t>What is meant by the “reference” voltage or referenc</w:t>
            </w:r>
            <w:r w:rsidR="001A035D">
              <w:t>e resistance of the Wheatstone b</w:t>
            </w:r>
            <w:r>
              <w:t>ridge?  Does this stay consistent? Why or why not?</w:t>
            </w:r>
          </w:p>
          <w:p w14:paraId="3F966DBE" w14:textId="77777777" w:rsidR="002714FF" w:rsidRDefault="002714FF" w:rsidP="002714FF">
            <w:pPr>
              <w:keepNext/>
              <w:keepLines/>
            </w:pPr>
          </w:p>
          <w:p w14:paraId="08FCE619" w14:textId="77777777" w:rsidR="002714FF" w:rsidRDefault="002714FF" w:rsidP="002714FF">
            <w:pPr>
              <w:keepNext/>
              <w:keepLines/>
            </w:pPr>
          </w:p>
          <w:p w14:paraId="6913F8EA" w14:textId="77777777" w:rsidR="002714FF" w:rsidRPr="00922163" w:rsidRDefault="002714FF" w:rsidP="002714FF">
            <w:pPr>
              <w:keepNext/>
              <w:keepLines/>
              <w:ind w:left="720"/>
              <w:rPr>
                <w:i/>
              </w:rPr>
            </w:pPr>
          </w:p>
          <w:p w14:paraId="3E410CD0" w14:textId="77777777" w:rsidR="002714FF" w:rsidRDefault="002714FF" w:rsidP="002714FF">
            <w:pPr>
              <w:keepNext/>
              <w:keepLines/>
              <w:numPr>
                <w:ilvl w:val="0"/>
                <w:numId w:val="25"/>
              </w:numPr>
            </w:pPr>
            <w:r>
              <w:t>What determines the reference voltage / resistance?</w:t>
            </w:r>
          </w:p>
          <w:p w14:paraId="60955F4D" w14:textId="77777777" w:rsidR="002714FF" w:rsidRDefault="002714FF" w:rsidP="002714FF">
            <w:pPr>
              <w:keepNext/>
              <w:keepLines/>
            </w:pPr>
          </w:p>
          <w:p w14:paraId="5D7601B6" w14:textId="77777777" w:rsidR="002714FF" w:rsidRDefault="002714FF" w:rsidP="002714FF">
            <w:pPr>
              <w:keepNext/>
              <w:keepLines/>
              <w:ind w:left="720"/>
              <w:rPr>
                <w:b/>
                <w:i/>
                <w:color w:val="C00000"/>
              </w:rPr>
            </w:pPr>
          </w:p>
          <w:p w14:paraId="132C7CCF" w14:textId="77777777" w:rsidR="0010307E" w:rsidRDefault="0010307E" w:rsidP="00B02959">
            <w:pPr>
              <w:keepNext/>
              <w:keepLines/>
              <w:rPr>
                <w:b/>
                <w:i/>
                <w:color w:val="C00000"/>
              </w:rPr>
            </w:pPr>
          </w:p>
          <w:p w14:paraId="2CBCD4F0" w14:textId="77777777" w:rsidR="0010307E" w:rsidRDefault="0010307E" w:rsidP="002714FF">
            <w:pPr>
              <w:keepNext/>
              <w:keepLines/>
              <w:ind w:left="720"/>
              <w:rPr>
                <w:b/>
                <w:i/>
                <w:color w:val="C00000"/>
              </w:rPr>
            </w:pPr>
          </w:p>
          <w:p w14:paraId="6341B674" w14:textId="77777777" w:rsidR="002714FF" w:rsidRDefault="002714FF" w:rsidP="002714FF">
            <w:pPr>
              <w:keepNext/>
              <w:keepLines/>
              <w:numPr>
                <w:ilvl w:val="0"/>
                <w:numId w:val="25"/>
              </w:numPr>
            </w:pPr>
            <w:r>
              <w:t>What causes a change in resistance or voltage?</w:t>
            </w:r>
          </w:p>
          <w:p w14:paraId="6B0173FA" w14:textId="77777777" w:rsidR="002714FF" w:rsidRDefault="002714FF" w:rsidP="002714FF">
            <w:pPr>
              <w:keepNext/>
              <w:keepLines/>
            </w:pPr>
          </w:p>
          <w:p w14:paraId="31CB36FB" w14:textId="77777777" w:rsidR="002714FF" w:rsidRDefault="002714FF" w:rsidP="002714FF">
            <w:pPr>
              <w:keepNext/>
              <w:keepLines/>
            </w:pPr>
          </w:p>
          <w:p w14:paraId="5C090A15" w14:textId="77777777" w:rsidR="0010307E" w:rsidRDefault="0010307E" w:rsidP="002714FF">
            <w:pPr>
              <w:keepNext/>
              <w:keepLines/>
            </w:pPr>
          </w:p>
          <w:p w14:paraId="61D4ABBB" w14:textId="77777777" w:rsidR="0010307E" w:rsidRDefault="0010307E" w:rsidP="002714FF">
            <w:pPr>
              <w:keepNext/>
              <w:keepLines/>
            </w:pPr>
          </w:p>
          <w:p w14:paraId="36CD188D" w14:textId="77777777" w:rsidR="00800050" w:rsidRDefault="002714FF" w:rsidP="00800050">
            <w:pPr>
              <w:keepNext/>
              <w:keepLines/>
              <w:numPr>
                <w:ilvl w:val="0"/>
                <w:numId w:val="25"/>
              </w:numPr>
            </w:pPr>
            <w:r>
              <w:t>Describe three (3) MEMS that use a diaphragm pressure sensor.</w:t>
            </w:r>
          </w:p>
          <w:p w14:paraId="7533971C" w14:textId="77777777" w:rsidR="00800050" w:rsidRDefault="00800050" w:rsidP="00800050">
            <w:pPr>
              <w:keepNext/>
              <w:keepLines/>
            </w:pPr>
          </w:p>
          <w:p w14:paraId="57390EB9" w14:textId="77777777" w:rsidR="00800050" w:rsidRDefault="00800050" w:rsidP="00800050">
            <w:pPr>
              <w:keepNext/>
              <w:keepLines/>
            </w:pPr>
          </w:p>
          <w:p w14:paraId="42F6AB4B" w14:textId="77777777" w:rsidR="00800050" w:rsidRDefault="00800050" w:rsidP="00800050">
            <w:pPr>
              <w:keepNext/>
              <w:keepLines/>
            </w:pPr>
          </w:p>
          <w:p w14:paraId="0C163F28" w14:textId="77777777" w:rsidR="00800050" w:rsidRDefault="00800050" w:rsidP="00800050">
            <w:pPr>
              <w:keepNext/>
              <w:keepLines/>
            </w:pPr>
          </w:p>
          <w:p w14:paraId="4C818C04" w14:textId="77777777" w:rsidR="00800050" w:rsidRPr="00800050" w:rsidRDefault="00800050" w:rsidP="00800050">
            <w:pPr>
              <w:keepNext/>
              <w:keepLines/>
              <w:numPr>
                <w:ilvl w:val="0"/>
                <w:numId w:val="25"/>
              </w:numPr>
            </w:pPr>
            <w:r>
              <w:t>How could this pressure sensor model be improved upon?</w:t>
            </w:r>
          </w:p>
          <w:p w14:paraId="20E54EEB" w14:textId="77777777" w:rsidR="0010307E" w:rsidRDefault="0010307E" w:rsidP="00CA6ED1">
            <w:pPr>
              <w:pStyle w:val="lvl1Text"/>
              <w:rPr>
                <w:sz w:val="24"/>
                <w:szCs w:val="24"/>
              </w:rPr>
            </w:pPr>
          </w:p>
          <w:p w14:paraId="18116291" w14:textId="77777777" w:rsidR="0010307E" w:rsidRDefault="0010307E" w:rsidP="00CA6ED1">
            <w:pPr>
              <w:pStyle w:val="lvl1Text"/>
              <w:rPr>
                <w:sz w:val="24"/>
                <w:szCs w:val="24"/>
              </w:rPr>
            </w:pPr>
          </w:p>
          <w:p w14:paraId="6DFF1C4E" w14:textId="77777777" w:rsidR="0010307E" w:rsidRPr="00354739" w:rsidRDefault="0010307E" w:rsidP="00CA6ED1">
            <w:pPr>
              <w:pStyle w:val="lvl1Text"/>
              <w:rPr>
                <w:sz w:val="24"/>
                <w:szCs w:val="24"/>
              </w:rPr>
            </w:pPr>
          </w:p>
        </w:tc>
      </w:tr>
    </w:tbl>
    <w:p w14:paraId="342D0329" w14:textId="77777777" w:rsidR="0010307E" w:rsidRDefault="0010307E">
      <w:bookmarkStart w:id="6" w:name="App_bioMEM_AC50_dldl159"/>
      <w:r>
        <w:rPr>
          <w:b/>
        </w:rPr>
        <w:br w:type="page"/>
      </w:r>
    </w:p>
    <w:bookmarkEnd w:id="6"/>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01C17" w:rsidRPr="00354739" w14:paraId="145FB033" w14:textId="77777777" w:rsidTr="00922937">
        <w:tc>
          <w:tcPr>
            <w:tcW w:w="9540" w:type="dxa"/>
          </w:tcPr>
          <w:p w14:paraId="3DDF02DA" w14:textId="77777777" w:rsidR="00201C17" w:rsidRDefault="00201C17" w:rsidP="00922937">
            <w:r>
              <w:lastRenderedPageBreak/>
              <w:br w:type="page"/>
            </w:r>
          </w:p>
          <w:p w14:paraId="2F7D3F8F" w14:textId="77777777" w:rsidR="00201C17" w:rsidRDefault="00201C17" w:rsidP="00922937">
            <w:pPr>
              <w:rPr>
                <w:b/>
                <w:sz w:val="28"/>
              </w:rPr>
            </w:pPr>
            <w:r w:rsidRPr="009E2B81">
              <w:rPr>
                <w:b/>
                <w:sz w:val="28"/>
              </w:rPr>
              <w:t xml:space="preserve">Modeling a Micro Pressure Sensor  Activity – Part II:  </w:t>
            </w:r>
          </w:p>
          <w:p w14:paraId="72FC2D09" w14:textId="77777777" w:rsidR="00201C17" w:rsidRPr="009E2B81" w:rsidRDefault="00830C8D" w:rsidP="00922937">
            <w:pPr>
              <w:rPr>
                <w:b/>
                <w:sz w:val="28"/>
              </w:rPr>
            </w:pPr>
            <w:r>
              <w:rPr>
                <w:b/>
                <w:sz w:val="28"/>
              </w:rPr>
              <w:t xml:space="preserve">Creating </w:t>
            </w:r>
            <w:r w:rsidR="00201C17" w:rsidRPr="009E2B81">
              <w:rPr>
                <w:b/>
                <w:sz w:val="28"/>
              </w:rPr>
              <w:t>Calibration Curves</w:t>
            </w:r>
          </w:p>
          <w:p w14:paraId="4F58952D" w14:textId="77777777" w:rsidR="00201C17" w:rsidRPr="00952855" w:rsidRDefault="00201C17" w:rsidP="00922937"/>
        </w:tc>
      </w:tr>
    </w:tbl>
    <w:p w14:paraId="35F747A1" w14:textId="77777777" w:rsidR="00952855" w:rsidRPr="009E2B81" w:rsidRDefault="00830C8D" w:rsidP="00952855">
      <w:pPr>
        <w:pStyle w:val="Caption"/>
        <w:jc w:val="center"/>
        <w:rPr>
          <w:rStyle w:val="IntenseEmphasis"/>
          <w:rFonts w:ascii="Times New Roman" w:hAnsi="Times New Roman"/>
          <w:b/>
          <w:sz w:val="28"/>
        </w:rPr>
      </w:pPr>
      <w:r>
        <w:rPr>
          <w:rStyle w:val="IntenseEmphasis"/>
          <w:rFonts w:ascii="Times New Roman" w:hAnsi="Times New Roman"/>
          <w:b/>
          <w:sz w:val="28"/>
        </w:rPr>
        <w:t>Modeling a Micro Pressure Sensor</w:t>
      </w:r>
      <w:r w:rsidR="00952855" w:rsidRPr="009E2B81">
        <w:rPr>
          <w:rStyle w:val="IntenseEmphasis"/>
          <w:rFonts w:ascii="Times New Roman" w:hAnsi="Times New Roman"/>
          <w:b/>
          <w:sz w:val="28"/>
        </w:rPr>
        <w:t xml:space="preserve"> Worksheet</w:t>
      </w:r>
    </w:p>
    <w:p w14:paraId="6A83C0AE" w14:textId="77777777" w:rsidR="00952855" w:rsidRPr="009E2B81" w:rsidRDefault="00952855" w:rsidP="00952855">
      <w:pPr>
        <w:pStyle w:val="Caption"/>
        <w:jc w:val="center"/>
        <w:rPr>
          <w:rStyle w:val="IntenseEmphasis"/>
          <w:rFonts w:ascii="Times New Roman" w:hAnsi="Times New Roman"/>
          <w:b/>
          <w:sz w:val="28"/>
        </w:rPr>
      </w:pPr>
      <w:r w:rsidRPr="009E2B81">
        <w:rPr>
          <w:rStyle w:val="IntenseEmphasis"/>
          <w:rFonts w:ascii="Times New Roman" w:hAnsi="Times New Roman"/>
          <w:b/>
          <w:sz w:val="28"/>
        </w:rPr>
        <w:t>Creating Calibration Curves</w:t>
      </w:r>
    </w:p>
    <w:p w14:paraId="5B83C134" w14:textId="77777777" w:rsidR="00952855" w:rsidRPr="009E2B81" w:rsidRDefault="00952855" w:rsidP="00952855">
      <w:pPr>
        <w:widowControl/>
        <w:adjustRightInd/>
        <w:textAlignment w:val="auto"/>
      </w:pPr>
    </w:p>
    <w:p w14:paraId="6897DA9B" w14:textId="77777777" w:rsidR="00952855" w:rsidRPr="009E2B81" w:rsidRDefault="00952855" w:rsidP="00952855">
      <w:pPr>
        <w:ind w:left="720"/>
      </w:pPr>
      <w:r w:rsidRPr="009E2B81">
        <w:t xml:space="preserve">Team Member Names: </w:t>
      </w:r>
      <w:r w:rsidRPr="009E2B81">
        <w:softHyphen/>
      </w:r>
      <w:r w:rsidRPr="009E2B81">
        <w:softHyphen/>
      </w:r>
      <w:r w:rsidRPr="009E2B81">
        <w:softHyphen/>
      </w:r>
      <w:r w:rsidRPr="009E2B81">
        <w:softHyphen/>
        <w:t xml:space="preserve">__________________   </w:t>
      </w:r>
      <w:r w:rsidRPr="009E2B81">
        <w:softHyphen/>
      </w:r>
      <w:r w:rsidRPr="009E2B81">
        <w:softHyphen/>
      </w:r>
      <w:r w:rsidRPr="009E2B81">
        <w:softHyphen/>
      </w:r>
      <w:r w:rsidRPr="009E2B81">
        <w:softHyphen/>
        <w:t xml:space="preserve">__________________   </w:t>
      </w:r>
      <w:r w:rsidRPr="009E2B81">
        <w:softHyphen/>
      </w:r>
      <w:r w:rsidRPr="009E2B81">
        <w:softHyphen/>
      </w:r>
      <w:r w:rsidRPr="009E2B81">
        <w:softHyphen/>
      </w:r>
      <w:r w:rsidRPr="009E2B81">
        <w:softHyphen/>
        <w:t xml:space="preserve">__________________   </w:t>
      </w:r>
    </w:p>
    <w:p w14:paraId="24AA49AC" w14:textId="77777777" w:rsidR="00952855" w:rsidRPr="009E2B81" w:rsidRDefault="00952855" w:rsidP="00952855">
      <w:pPr>
        <w:ind w:left="720"/>
      </w:pPr>
    </w:p>
    <w:p w14:paraId="33D90B66" w14:textId="77777777" w:rsidR="00952855" w:rsidRPr="009E2B81" w:rsidRDefault="00952855" w:rsidP="00952855">
      <w:pPr>
        <w:ind w:left="720"/>
      </w:pPr>
      <w:r w:rsidRPr="009E2B81">
        <w:t>Turn in one worksheet for each team – make sure it is very neat and legible.</w:t>
      </w:r>
    </w:p>
    <w:p w14:paraId="28971F93" w14:textId="77777777" w:rsidR="00952855" w:rsidRPr="009E2B81" w:rsidRDefault="00952855" w:rsidP="00952855">
      <w:pPr>
        <w:ind w:left="720"/>
      </w:pPr>
    </w:p>
    <w:p w14:paraId="48A303DF" w14:textId="77777777" w:rsidR="00952855" w:rsidRPr="009E2B81" w:rsidRDefault="00952855" w:rsidP="00952855">
      <w:pPr>
        <w:ind w:left="720"/>
      </w:pPr>
      <w:r w:rsidRPr="009E2B81">
        <w:t xml:space="preserve">Make the Pressure Sensor Model as described in the SCME </w:t>
      </w:r>
      <w:r w:rsidR="009E2B81" w:rsidRPr="009E2B81">
        <w:t>Modeling a Micro Pressure Sensor</w:t>
      </w:r>
      <w:r w:rsidRPr="009E2B81">
        <w:t xml:space="preserve"> Activity.  </w:t>
      </w:r>
    </w:p>
    <w:p w14:paraId="30D86811" w14:textId="77777777" w:rsidR="00952855" w:rsidRPr="009E2B81" w:rsidRDefault="00952855" w:rsidP="00952855">
      <w:pPr>
        <w:ind w:left="720"/>
      </w:pPr>
    </w:p>
    <w:p w14:paraId="791D16C9" w14:textId="77777777" w:rsidR="00952855" w:rsidRPr="009E2B81" w:rsidRDefault="00952855" w:rsidP="00952855">
      <w:pPr>
        <w:pStyle w:val="ListParagraph"/>
        <w:numPr>
          <w:ilvl w:val="0"/>
          <w:numId w:val="41"/>
        </w:numPr>
        <w:spacing w:after="0" w:line="240" w:lineRule="auto"/>
        <w:ind w:left="1080"/>
        <w:rPr>
          <w:rFonts w:ascii="Times New Roman" w:hAnsi="Times New Roman"/>
        </w:rPr>
      </w:pPr>
      <w:r w:rsidRPr="009E2B81">
        <w:rPr>
          <w:rFonts w:ascii="Times New Roman" w:hAnsi="Times New Roman"/>
        </w:rPr>
        <w:t>Set up the volt-meter as directed by the instructor.</w:t>
      </w:r>
    </w:p>
    <w:p w14:paraId="6C000937" w14:textId="77777777" w:rsidR="00952855" w:rsidRPr="009E2B81" w:rsidRDefault="00952855" w:rsidP="00952855">
      <w:pPr>
        <w:pStyle w:val="ListParagraph"/>
        <w:numPr>
          <w:ilvl w:val="2"/>
          <w:numId w:val="41"/>
        </w:numPr>
        <w:spacing w:after="0" w:line="240" w:lineRule="auto"/>
        <w:rPr>
          <w:rFonts w:ascii="Times New Roman" w:hAnsi="Times New Roman"/>
        </w:rPr>
      </w:pPr>
      <w:r w:rsidRPr="009E2B81">
        <w:rPr>
          <w:rFonts w:ascii="Times New Roman" w:hAnsi="Times New Roman"/>
        </w:rPr>
        <w:t xml:space="preserve">Measure the resistance across the bridge: ________________ </w:t>
      </w:r>
      <w:r w:rsidRPr="009E2B81">
        <w:rPr>
          <w:rFonts w:ascii="Times New Roman" w:hAnsi="Times New Roman"/>
        </w:rPr>
        <w:sym w:font="Symbol" w:char="F057"/>
      </w:r>
    </w:p>
    <w:p w14:paraId="586E67E8" w14:textId="77777777" w:rsidR="00952855" w:rsidRPr="009E2B81" w:rsidRDefault="00952855" w:rsidP="00952855">
      <w:pPr>
        <w:ind w:left="1080"/>
      </w:pPr>
    </w:p>
    <w:p w14:paraId="1E9522E6" w14:textId="77777777" w:rsidR="00952855" w:rsidRPr="009E2B81" w:rsidRDefault="00952855" w:rsidP="00952855">
      <w:pPr>
        <w:pStyle w:val="ListParagraph"/>
        <w:numPr>
          <w:ilvl w:val="0"/>
          <w:numId w:val="41"/>
        </w:numPr>
        <w:spacing w:after="0" w:line="240" w:lineRule="auto"/>
        <w:ind w:left="1080"/>
        <w:rPr>
          <w:rFonts w:ascii="Times New Roman" w:hAnsi="Times New Roman"/>
        </w:rPr>
      </w:pPr>
      <w:r w:rsidRPr="009E2B81">
        <w:rPr>
          <w:rFonts w:ascii="Times New Roman" w:hAnsi="Times New Roman"/>
        </w:rPr>
        <w:t>Add the battery as directed.</w:t>
      </w:r>
    </w:p>
    <w:p w14:paraId="5A688F72" w14:textId="77777777" w:rsidR="00952855" w:rsidRPr="009E2B81" w:rsidRDefault="00952855" w:rsidP="00952855">
      <w:pPr>
        <w:pStyle w:val="ListParagraph"/>
        <w:numPr>
          <w:ilvl w:val="2"/>
          <w:numId w:val="41"/>
        </w:numPr>
        <w:spacing w:after="0" w:line="240" w:lineRule="auto"/>
        <w:rPr>
          <w:rFonts w:ascii="Times New Roman" w:hAnsi="Times New Roman"/>
        </w:rPr>
      </w:pPr>
      <w:r w:rsidRPr="009E2B81">
        <w:rPr>
          <w:rFonts w:ascii="Times New Roman" w:hAnsi="Times New Roman"/>
        </w:rPr>
        <w:t>Measure the voltage across the bridge: _________________V</w:t>
      </w:r>
    </w:p>
    <w:p w14:paraId="7853E399" w14:textId="77777777" w:rsidR="00952855" w:rsidRPr="009E2B81" w:rsidRDefault="00952855" w:rsidP="00952855">
      <w:pPr>
        <w:ind w:left="1080"/>
      </w:pPr>
    </w:p>
    <w:p w14:paraId="454F66F5" w14:textId="77777777" w:rsidR="00952855" w:rsidRPr="009E2B81" w:rsidRDefault="00952855" w:rsidP="00952855">
      <w:pPr>
        <w:pStyle w:val="ListParagraph"/>
        <w:numPr>
          <w:ilvl w:val="0"/>
          <w:numId w:val="41"/>
        </w:numPr>
        <w:spacing w:after="0" w:line="240" w:lineRule="auto"/>
        <w:ind w:left="1080"/>
        <w:rPr>
          <w:rFonts w:ascii="Times New Roman" w:hAnsi="Times New Roman"/>
        </w:rPr>
      </w:pPr>
      <w:r w:rsidRPr="009E2B81">
        <w:rPr>
          <w:rFonts w:ascii="Times New Roman" w:hAnsi="Times New Roman"/>
        </w:rPr>
        <w:t xml:space="preserve">Push </w:t>
      </w:r>
      <w:r w:rsidRPr="009E2B81">
        <w:rPr>
          <w:rFonts w:ascii="Times New Roman" w:hAnsi="Times New Roman"/>
          <w:i/>
          <w:u w:val="single"/>
        </w:rPr>
        <w:t>slightly</w:t>
      </w:r>
      <w:r w:rsidRPr="009E2B81">
        <w:rPr>
          <w:rFonts w:ascii="Times New Roman" w:hAnsi="Times New Roman"/>
        </w:rPr>
        <w:t xml:space="preserve"> on the membrane and see the change in the voltage output.</w:t>
      </w:r>
    </w:p>
    <w:p w14:paraId="122DA0F2" w14:textId="77777777" w:rsidR="00952855" w:rsidRPr="009E2B81" w:rsidRDefault="00952855" w:rsidP="00952855">
      <w:pPr>
        <w:pStyle w:val="ListParagraph"/>
        <w:numPr>
          <w:ilvl w:val="2"/>
          <w:numId w:val="41"/>
        </w:numPr>
        <w:spacing w:after="0" w:line="240" w:lineRule="auto"/>
        <w:rPr>
          <w:rFonts w:ascii="Times New Roman" w:hAnsi="Times New Roman"/>
        </w:rPr>
      </w:pPr>
      <w:r w:rsidRPr="009E2B81">
        <w:rPr>
          <w:rFonts w:ascii="Times New Roman" w:hAnsi="Times New Roman"/>
        </w:rPr>
        <w:t>What was the voltage (approximate) you observed: ______________V</w:t>
      </w:r>
    </w:p>
    <w:p w14:paraId="7B841284" w14:textId="77777777" w:rsidR="00952855" w:rsidRPr="009E2B81" w:rsidRDefault="00952855" w:rsidP="00952855">
      <w:pPr>
        <w:ind w:left="1080"/>
      </w:pPr>
    </w:p>
    <w:p w14:paraId="14C75169" w14:textId="77777777" w:rsidR="00952855" w:rsidRPr="009E2B81" w:rsidRDefault="00952855" w:rsidP="00952855">
      <w:pPr>
        <w:pStyle w:val="ListParagraph"/>
        <w:numPr>
          <w:ilvl w:val="0"/>
          <w:numId w:val="41"/>
        </w:numPr>
        <w:spacing w:after="0" w:line="240" w:lineRule="auto"/>
        <w:ind w:left="1080"/>
        <w:rPr>
          <w:rFonts w:ascii="Times New Roman" w:hAnsi="Times New Roman"/>
        </w:rPr>
      </w:pPr>
      <w:r w:rsidRPr="009E2B81">
        <w:rPr>
          <w:rFonts w:ascii="Times New Roman" w:hAnsi="Times New Roman"/>
        </w:rPr>
        <w:t>Release your finger – observe that it takes time for the voltage to return and that it does not always return to the original, nominal value.  Why do you think that is?</w:t>
      </w:r>
    </w:p>
    <w:p w14:paraId="3D8ADB92" w14:textId="77777777" w:rsidR="00952855" w:rsidRPr="009E2B81" w:rsidRDefault="00952855" w:rsidP="00952855">
      <w:pPr>
        <w:pStyle w:val="ListParagraph"/>
        <w:ind w:left="1080"/>
        <w:rPr>
          <w:rFonts w:ascii="Times New Roman" w:hAnsi="Times New Roman"/>
        </w:rPr>
      </w:pPr>
    </w:p>
    <w:p w14:paraId="1316533F" w14:textId="77777777" w:rsidR="00952855" w:rsidRPr="009E2B81" w:rsidRDefault="00952855" w:rsidP="00952855">
      <w:pPr>
        <w:spacing w:line="480" w:lineRule="auto"/>
        <w:ind w:left="720"/>
      </w:pPr>
      <w:r w:rsidRPr="009E2B81">
        <w:softHyphen/>
      </w:r>
      <w:r w:rsidRPr="009E2B81">
        <w:softHyphen/>
      </w:r>
      <w:r w:rsidRPr="009E2B81">
        <w:softHyphen/>
      </w:r>
      <w:r w:rsidRPr="009E2B81">
        <w:softHyphen/>
      </w:r>
      <w:r w:rsidRPr="009E2B81">
        <w:softHyphen/>
      </w:r>
      <w:r w:rsidRPr="009E2B81">
        <w:softHyphen/>
      </w:r>
      <w:r w:rsidRPr="009E2B81">
        <w:softHyphen/>
      </w:r>
      <w:r w:rsidRPr="009E2B81">
        <w:softHyphen/>
      </w:r>
      <w:r w:rsidRPr="009E2B81">
        <w:softHyphen/>
        <w:t>_______________________________________________________________________________</w:t>
      </w:r>
    </w:p>
    <w:p w14:paraId="5A845E3E" w14:textId="77777777" w:rsidR="00952855" w:rsidRPr="009E2B81" w:rsidRDefault="00952855" w:rsidP="00952855">
      <w:pPr>
        <w:spacing w:line="480" w:lineRule="auto"/>
        <w:ind w:left="720"/>
      </w:pPr>
      <w:r w:rsidRPr="009E2B81">
        <w:softHyphen/>
      </w:r>
      <w:r w:rsidRPr="009E2B81">
        <w:softHyphen/>
      </w:r>
      <w:r w:rsidRPr="009E2B81">
        <w:softHyphen/>
      </w:r>
      <w:r w:rsidRPr="009E2B81">
        <w:softHyphen/>
      </w:r>
      <w:r w:rsidRPr="009E2B81">
        <w:softHyphen/>
      </w:r>
      <w:r w:rsidRPr="009E2B81">
        <w:softHyphen/>
      </w:r>
      <w:r w:rsidRPr="009E2B81">
        <w:softHyphen/>
      </w:r>
      <w:r w:rsidRPr="009E2B81">
        <w:softHyphen/>
        <w:t>_______________________________________________________________________________</w:t>
      </w:r>
    </w:p>
    <w:p w14:paraId="23205FDE" w14:textId="77777777" w:rsidR="00952855" w:rsidRPr="009E2B81" w:rsidRDefault="00952855" w:rsidP="00952855">
      <w:pPr>
        <w:spacing w:line="480" w:lineRule="auto"/>
        <w:ind w:left="720"/>
      </w:pPr>
      <w:r w:rsidRPr="009E2B81">
        <w:softHyphen/>
      </w:r>
      <w:r w:rsidRPr="009E2B81">
        <w:softHyphen/>
      </w:r>
      <w:r w:rsidRPr="009E2B81">
        <w:softHyphen/>
      </w:r>
      <w:r w:rsidRPr="009E2B81">
        <w:softHyphen/>
      </w:r>
      <w:r w:rsidRPr="009E2B81">
        <w:softHyphen/>
      </w:r>
      <w:r w:rsidRPr="009E2B81">
        <w:softHyphen/>
      </w:r>
      <w:r w:rsidRPr="009E2B81">
        <w:softHyphen/>
        <w:t>_______________________________________________________________________________</w:t>
      </w:r>
    </w:p>
    <w:p w14:paraId="2C0A9E58" w14:textId="77777777" w:rsidR="00952855" w:rsidRPr="009E2B81" w:rsidRDefault="00952855" w:rsidP="00952855">
      <w:pPr>
        <w:ind w:left="720"/>
      </w:pPr>
    </w:p>
    <w:p w14:paraId="2E694F84" w14:textId="77777777" w:rsidR="00B40D3A" w:rsidRPr="009E2B81" w:rsidRDefault="00B40D3A" w:rsidP="00B40D3A">
      <w:pPr>
        <w:ind w:left="720"/>
      </w:pPr>
      <w:r w:rsidRPr="009E2B81">
        <w:t xml:space="preserve">How do you determine the relationship of Voltage to actual pressure?  The process to determine this is called “calibration.”  Every sensor is slightly different from every other sensor.  </w:t>
      </w:r>
    </w:p>
    <w:p w14:paraId="191C419D" w14:textId="77777777" w:rsidR="00B40D3A" w:rsidRPr="009E2B81" w:rsidRDefault="00B40D3A" w:rsidP="00B40D3A">
      <w:pPr>
        <w:ind w:left="720"/>
      </w:pPr>
    </w:p>
    <w:p w14:paraId="6C0DE286" w14:textId="77777777" w:rsidR="00B40D3A" w:rsidRDefault="00B40D3A" w:rsidP="00B40D3A">
      <w:pPr>
        <w:ind w:left="720"/>
      </w:pPr>
      <w:r w:rsidRPr="009E2B81">
        <w:t xml:space="preserve">One way to calibrate your sensor is to place </w:t>
      </w:r>
      <w:r>
        <w:t>50 gram washers, one at a time,</w:t>
      </w:r>
      <w:r w:rsidRPr="009E2B81">
        <w:t xml:space="preserve"> on top of the membrane and measure the resulting voltage output</w:t>
      </w:r>
      <w:r>
        <w:t>s</w:t>
      </w:r>
      <w:r w:rsidRPr="009E2B81">
        <w:t xml:space="preserve">.  The </w:t>
      </w:r>
      <w:r>
        <w:t>washers</w:t>
      </w:r>
      <w:r w:rsidRPr="009E2B81">
        <w:t xml:space="preserve"> </w:t>
      </w:r>
      <w:r w:rsidRPr="00B56AB5">
        <w:rPr>
          <w:b/>
          <w:i/>
        </w:rPr>
        <w:t>simulate air pressure being applied and distributed across the entire membrane</w:t>
      </w:r>
      <w:r>
        <w:t>; therefore, to calculate the pressure “on the membrane” we use the weight of the washers as the force applied, divided by the surface area of the membrane.</w:t>
      </w:r>
    </w:p>
    <w:p w14:paraId="6BB81B40" w14:textId="77777777" w:rsidR="00B40D3A" w:rsidRDefault="00B40D3A" w:rsidP="00B40D3A">
      <w:pPr>
        <w:ind w:left="720"/>
      </w:pPr>
    </w:p>
    <w:p w14:paraId="10FA47BC" w14:textId="77777777" w:rsidR="00B40D3A" w:rsidRPr="009E2B81" w:rsidRDefault="00B40D3A" w:rsidP="00B40D3A">
      <w:pPr>
        <w:ind w:left="720"/>
      </w:pPr>
      <w:r>
        <w:t>(Following on units, unit conversions and formulas)</w:t>
      </w:r>
    </w:p>
    <w:p w14:paraId="6C9EB6E9" w14:textId="77777777" w:rsidR="00B02959" w:rsidRDefault="00B02959">
      <w:pPr>
        <w:widowControl/>
        <w:adjustRightInd/>
        <w:textAlignment w:val="auto"/>
      </w:pPr>
      <w:r>
        <w:br w:type="page"/>
      </w:r>
    </w:p>
    <w:p w14:paraId="1FDBEAA7" w14:textId="77777777" w:rsidR="00952855" w:rsidRPr="009E2B81" w:rsidRDefault="00952855" w:rsidP="00952855">
      <w:pPr>
        <w:ind w:left="720"/>
      </w:pPr>
    </w:p>
    <w:p w14:paraId="52C5D29F" w14:textId="77777777" w:rsidR="00952855" w:rsidRPr="009E2B81" w:rsidRDefault="00952855" w:rsidP="00952855">
      <w:pPr>
        <w:ind w:left="720"/>
      </w:pPr>
      <w:r w:rsidRPr="009E2B81">
        <w:t>Pressure Units = Force/Area = N/m</w:t>
      </w:r>
      <w:r w:rsidRPr="009E2B81">
        <w:rPr>
          <w:vertAlign w:val="superscript"/>
        </w:rPr>
        <w:t xml:space="preserve">2 </w:t>
      </w:r>
      <w:r w:rsidRPr="009E2B81">
        <w:t xml:space="preserve"> (</w:t>
      </w:r>
      <w:proofErr w:type="spellStart"/>
      <w:r w:rsidRPr="009E2B81">
        <w:t>Newtons</w:t>
      </w:r>
      <w:proofErr w:type="spellEnd"/>
      <w:r w:rsidRPr="009E2B81">
        <w:t xml:space="preserve"> per meter squared)</w:t>
      </w:r>
    </w:p>
    <w:p w14:paraId="0A2E0252" w14:textId="77777777" w:rsidR="00952855" w:rsidRPr="009E2B81" w:rsidRDefault="00952855" w:rsidP="00952855">
      <w:pPr>
        <w:ind w:left="720"/>
      </w:pPr>
      <w:r w:rsidRPr="009E2B81">
        <w:t>1 N/m</w:t>
      </w:r>
      <w:r w:rsidRPr="009E2B81">
        <w:rPr>
          <w:vertAlign w:val="superscript"/>
        </w:rPr>
        <w:t>2</w:t>
      </w:r>
      <w:r w:rsidRPr="009E2B81">
        <w:t xml:space="preserve"> </w:t>
      </w:r>
      <w:r w:rsidRPr="009E2B81">
        <w:tab/>
        <w:t xml:space="preserve">= 1 P (Pascal) </w:t>
      </w:r>
    </w:p>
    <w:p w14:paraId="221BAE20" w14:textId="77777777" w:rsidR="00952855" w:rsidRPr="009E2B81" w:rsidRDefault="00952855" w:rsidP="00952855">
      <w:pPr>
        <w:ind w:left="720"/>
      </w:pPr>
      <w:r w:rsidRPr="009E2B81">
        <w:t>= 10</w:t>
      </w:r>
      <w:r w:rsidRPr="009E2B81">
        <w:rPr>
          <w:vertAlign w:val="superscript"/>
        </w:rPr>
        <w:t>-5</w:t>
      </w:r>
      <w:r w:rsidRPr="009E2B81">
        <w:t xml:space="preserve"> bar </w:t>
      </w:r>
    </w:p>
    <w:p w14:paraId="1AF3CD28" w14:textId="77777777" w:rsidR="00952855" w:rsidRPr="009E2B81" w:rsidRDefault="00952855" w:rsidP="00952855">
      <w:pPr>
        <w:ind w:left="720"/>
      </w:pPr>
      <w:r w:rsidRPr="009E2B81">
        <w:t>= 9.87 x 10</w:t>
      </w:r>
      <w:r w:rsidRPr="009E2B81">
        <w:rPr>
          <w:vertAlign w:val="superscript"/>
        </w:rPr>
        <w:t>-6</w:t>
      </w:r>
      <w:r w:rsidRPr="009E2B81">
        <w:t xml:space="preserve"> </w:t>
      </w:r>
      <w:proofErr w:type="spellStart"/>
      <w:r w:rsidRPr="009E2B81">
        <w:t>atm</w:t>
      </w:r>
      <w:proofErr w:type="spellEnd"/>
      <w:r w:rsidRPr="009E2B81">
        <w:t xml:space="preserve"> (atmosphere) </w:t>
      </w:r>
    </w:p>
    <w:p w14:paraId="16122E9B" w14:textId="77777777" w:rsidR="00952855" w:rsidRPr="009E2B81" w:rsidRDefault="00952855" w:rsidP="00952855">
      <w:pPr>
        <w:ind w:left="720"/>
      </w:pPr>
      <w:r w:rsidRPr="009E2B81">
        <w:t>= 7.50 x 10</w:t>
      </w:r>
      <w:r w:rsidRPr="009E2B81">
        <w:rPr>
          <w:vertAlign w:val="superscript"/>
        </w:rPr>
        <w:t>-3</w:t>
      </w:r>
      <w:r w:rsidRPr="009E2B81">
        <w:t xml:space="preserve"> </w:t>
      </w:r>
      <w:proofErr w:type="spellStart"/>
      <w:r w:rsidRPr="009E2B81">
        <w:t>Torr</w:t>
      </w:r>
      <w:proofErr w:type="spellEnd"/>
      <w:r w:rsidRPr="009E2B81">
        <w:t xml:space="preserve"> </w:t>
      </w:r>
    </w:p>
    <w:p w14:paraId="5292B731" w14:textId="77777777" w:rsidR="00952855" w:rsidRPr="009E2B81" w:rsidRDefault="00952855" w:rsidP="00952855">
      <w:pPr>
        <w:ind w:left="720"/>
      </w:pPr>
      <w:r w:rsidRPr="009E2B81">
        <w:t>= 1.45 x 10</w:t>
      </w:r>
      <w:r w:rsidRPr="009E2B81">
        <w:rPr>
          <w:vertAlign w:val="superscript"/>
        </w:rPr>
        <w:t>-4</w:t>
      </w:r>
      <w:r w:rsidRPr="009E2B81">
        <w:t xml:space="preserve"> psi (pounds per square inch)</w:t>
      </w:r>
    </w:p>
    <w:p w14:paraId="618AA632" w14:textId="77777777" w:rsidR="00952855" w:rsidRPr="009E2B81" w:rsidRDefault="00952855" w:rsidP="00952855">
      <w:pPr>
        <w:ind w:left="720"/>
      </w:pPr>
    </w:p>
    <w:p w14:paraId="1F16AC60" w14:textId="77777777" w:rsidR="00952855" w:rsidRPr="009E2B81" w:rsidRDefault="00952855" w:rsidP="00952855">
      <w:pPr>
        <w:ind w:left="720"/>
      </w:pPr>
      <w:r w:rsidRPr="009E2B81">
        <w:t>1 Newton = 1 kg * (meter/sec</w:t>
      </w:r>
      <w:r w:rsidRPr="009E2B81">
        <w:rPr>
          <w:vertAlign w:val="superscript"/>
        </w:rPr>
        <w:t>2</w:t>
      </w:r>
      <w:proofErr w:type="gramStart"/>
      <w:r w:rsidRPr="009E2B81">
        <w:t>)  or</w:t>
      </w:r>
      <w:proofErr w:type="gramEnd"/>
      <w:r w:rsidRPr="009E2B81">
        <w:t xml:space="preserve"> </w:t>
      </w:r>
      <m:oMath>
        <m:r>
          <w:rPr>
            <w:rFonts w:ascii="Cambria Math" w:hAnsi="Cambria Math"/>
          </w:rPr>
          <m:t xml:space="preserve">1 kg* </m:t>
        </m:r>
        <m:f>
          <m:fPr>
            <m:ctrlPr>
              <w:rPr>
                <w:rFonts w:ascii="Cambria Math" w:hAnsi="Cambria Math"/>
                <w:i/>
              </w:rPr>
            </m:ctrlPr>
          </m:fPr>
          <m:num>
            <m:r>
              <w:rPr>
                <w:rFonts w:ascii="Cambria Math" w:hAnsi="Cambria Math"/>
              </w:rPr>
              <m:t>m</m:t>
            </m:r>
          </m:num>
          <m:den>
            <m:sSup>
              <m:sSupPr>
                <m:ctrlPr>
                  <w:rPr>
                    <w:rFonts w:ascii="Cambria Math" w:hAnsi="Cambria Math"/>
                    <w:i/>
                  </w:rPr>
                </m:ctrlPr>
              </m:sSupPr>
              <m:e>
                <m:r>
                  <w:rPr>
                    <w:rFonts w:ascii="Cambria Math" w:hAnsi="Cambria Math"/>
                  </w:rPr>
                  <m:t>s</m:t>
                </m:r>
              </m:e>
              <m:sup>
                <m:r>
                  <w:rPr>
                    <w:rFonts w:ascii="Cambria Math" w:hAnsi="Cambria Math"/>
                  </w:rPr>
                  <m:t>2</m:t>
                </m:r>
              </m:sup>
            </m:sSup>
          </m:den>
        </m:f>
      </m:oMath>
    </w:p>
    <w:p w14:paraId="43DF9B0B" w14:textId="77777777" w:rsidR="00952855" w:rsidRPr="009E2B81" w:rsidRDefault="00952855" w:rsidP="00952855">
      <w:pPr>
        <w:ind w:left="720"/>
      </w:pPr>
    </w:p>
    <w:p w14:paraId="744BC95D" w14:textId="77777777" w:rsidR="00952855" w:rsidRPr="009E2B81" w:rsidRDefault="00952855" w:rsidP="00952855">
      <w:pPr>
        <w:ind w:left="720"/>
        <w:rPr>
          <w:b/>
          <w:color w:val="000000"/>
        </w:rPr>
      </w:pPr>
      <w:r w:rsidRPr="009E2B81">
        <w:t xml:space="preserve">Area of the </w:t>
      </w:r>
      <w:r w:rsidR="007651E5">
        <w:t>membrane</w:t>
      </w:r>
      <w:r w:rsidRPr="009E2B81">
        <w:t xml:space="preserve"> =  _______________ m</w:t>
      </w:r>
      <w:r w:rsidRPr="009E2B81">
        <w:rPr>
          <w:vertAlign w:val="superscript"/>
        </w:rPr>
        <w:t>2</w:t>
      </w:r>
      <w:r w:rsidRPr="009E2B81">
        <w:t xml:space="preserve"> (A = </w:t>
      </w:r>
      <w:r w:rsidRPr="009E2B81">
        <w:rPr>
          <w:b/>
          <w:color w:val="000000"/>
        </w:rPr>
        <w:t>πr</w:t>
      </w:r>
      <w:r w:rsidRPr="009E2B81">
        <w:rPr>
          <w:b/>
          <w:color w:val="000000"/>
          <w:vertAlign w:val="superscript"/>
        </w:rPr>
        <w:t>2</w:t>
      </w:r>
      <w:r w:rsidRPr="009E2B81">
        <w:rPr>
          <w:b/>
          <w:color w:val="000000"/>
        </w:rPr>
        <w:t>)</w:t>
      </w:r>
    </w:p>
    <w:p w14:paraId="1A78E2DC" w14:textId="77777777" w:rsidR="00952855" w:rsidRPr="009E2B81" w:rsidRDefault="00952855" w:rsidP="00952855">
      <w:pPr>
        <w:ind w:left="720"/>
        <w:rPr>
          <w:b/>
          <w:color w:val="000000"/>
        </w:rPr>
      </w:pPr>
      <w:r w:rsidRPr="009E2B81">
        <w:rPr>
          <w:b/>
          <w:color w:val="000000"/>
        </w:rPr>
        <w:tab/>
      </w:r>
    </w:p>
    <w:p w14:paraId="2AA3BEF5" w14:textId="77777777" w:rsidR="00952855" w:rsidRPr="009E2B81" w:rsidRDefault="00952855" w:rsidP="00952855">
      <w:pPr>
        <w:ind w:left="720"/>
      </w:pPr>
      <w:r w:rsidRPr="009E2B81">
        <w:t>g = acceleration due to gravity = 9.8m/s</w:t>
      </w:r>
      <w:r w:rsidRPr="009E2B81">
        <w:rPr>
          <w:vertAlign w:val="superscript"/>
        </w:rPr>
        <w:t>2</w:t>
      </w:r>
    </w:p>
    <w:p w14:paraId="66E176D9" w14:textId="77777777" w:rsidR="00952855" w:rsidRPr="009E2B81" w:rsidRDefault="00952855" w:rsidP="00952855">
      <w:pPr>
        <w:ind w:left="720"/>
      </w:pPr>
      <w:r w:rsidRPr="009E2B81">
        <w:t>m=mass in kg (grams/1000)</w:t>
      </w:r>
    </w:p>
    <w:p w14:paraId="7299455C" w14:textId="77777777" w:rsidR="00952855" w:rsidRPr="009E2B81" w:rsidRDefault="00952855" w:rsidP="00201C17">
      <w:pPr>
        <w:pStyle w:val="Heading1"/>
        <w:numPr>
          <w:ilvl w:val="0"/>
          <w:numId w:val="0"/>
        </w:numPr>
        <w:ind w:left="720"/>
        <w:jc w:val="center"/>
        <w:rPr>
          <w:rFonts w:ascii="Times New Roman" w:hAnsi="Times New Roman" w:cs="Times New Roman"/>
        </w:rPr>
      </w:pPr>
      <w:r w:rsidRPr="009E2B81">
        <w:rPr>
          <w:rFonts w:ascii="Times New Roman" w:hAnsi="Times New Roman" w:cs="Times New Roman"/>
        </w:rPr>
        <w:t>Data Table</w:t>
      </w:r>
    </w:p>
    <w:p w14:paraId="7D06D527" w14:textId="77777777" w:rsidR="00952855" w:rsidRPr="009E2B81" w:rsidRDefault="00952855" w:rsidP="00952855">
      <w:pPr>
        <w:ind w:left="720"/>
      </w:pPr>
    </w:p>
    <w:tbl>
      <w:tblPr>
        <w:tblStyle w:val="TableGrid"/>
        <w:tblW w:w="0" w:type="auto"/>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510"/>
        <w:gridCol w:w="1381"/>
        <w:gridCol w:w="1803"/>
        <w:gridCol w:w="1681"/>
        <w:gridCol w:w="1592"/>
      </w:tblGrid>
      <w:tr w:rsidR="00952855" w:rsidRPr="009E2B81" w14:paraId="62678344" w14:textId="77777777" w:rsidTr="00201C17">
        <w:tc>
          <w:tcPr>
            <w:tcW w:w="1370" w:type="dxa"/>
          </w:tcPr>
          <w:p w14:paraId="0A2C2764" w14:textId="77777777" w:rsidR="00952855" w:rsidRPr="009E2B81" w:rsidRDefault="00952855" w:rsidP="00201C17">
            <w:pPr>
              <w:tabs>
                <w:tab w:val="left" w:pos="540"/>
              </w:tabs>
              <w:ind w:left="720"/>
              <w:jc w:val="center"/>
              <w:rPr>
                <w:b/>
                <w:sz w:val="20"/>
                <w:szCs w:val="20"/>
              </w:rPr>
            </w:pPr>
            <w:r w:rsidRPr="009E2B81">
              <w:rPr>
                <w:b/>
                <w:sz w:val="20"/>
                <w:szCs w:val="20"/>
              </w:rPr>
              <w:t>Trial #</w:t>
            </w:r>
          </w:p>
        </w:tc>
        <w:tc>
          <w:tcPr>
            <w:tcW w:w="1510" w:type="dxa"/>
          </w:tcPr>
          <w:p w14:paraId="5AEFE24C" w14:textId="77777777" w:rsidR="00952855" w:rsidRPr="009E2B81" w:rsidRDefault="00952855" w:rsidP="00952855">
            <w:pPr>
              <w:ind w:left="720"/>
              <w:jc w:val="center"/>
              <w:rPr>
                <w:b/>
                <w:sz w:val="20"/>
                <w:szCs w:val="20"/>
              </w:rPr>
            </w:pPr>
            <w:r w:rsidRPr="009E2B81">
              <w:rPr>
                <w:b/>
                <w:sz w:val="20"/>
                <w:szCs w:val="20"/>
              </w:rPr>
              <w:t>Mass (g)</w:t>
            </w:r>
          </w:p>
        </w:tc>
        <w:tc>
          <w:tcPr>
            <w:tcW w:w="1381" w:type="dxa"/>
          </w:tcPr>
          <w:p w14:paraId="3FC95593" w14:textId="77777777" w:rsidR="00952855" w:rsidRPr="009E2B81" w:rsidRDefault="00952855" w:rsidP="00952855">
            <w:pPr>
              <w:ind w:left="720"/>
              <w:jc w:val="center"/>
              <w:rPr>
                <w:b/>
                <w:sz w:val="20"/>
                <w:szCs w:val="20"/>
              </w:rPr>
            </w:pPr>
            <w:r w:rsidRPr="009E2B81">
              <w:rPr>
                <w:b/>
                <w:sz w:val="20"/>
                <w:szCs w:val="20"/>
              </w:rPr>
              <w:t>Mass (kg)</w:t>
            </w:r>
          </w:p>
        </w:tc>
        <w:tc>
          <w:tcPr>
            <w:tcW w:w="1803" w:type="dxa"/>
          </w:tcPr>
          <w:p w14:paraId="29E4CBAF" w14:textId="77777777" w:rsidR="00952855" w:rsidRPr="009E2B81" w:rsidRDefault="00952855" w:rsidP="00952855">
            <w:pPr>
              <w:ind w:left="720"/>
              <w:jc w:val="center"/>
              <w:rPr>
                <w:b/>
                <w:sz w:val="20"/>
                <w:szCs w:val="20"/>
              </w:rPr>
            </w:pPr>
            <w:r w:rsidRPr="009E2B81">
              <w:rPr>
                <w:b/>
                <w:sz w:val="20"/>
                <w:szCs w:val="20"/>
              </w:rPr>
              <w:t xml:space="preserve">Force (m*g) </w:t>
            </w:r>
          </w:p>
          <w:p w14:paraId="4966C5E6" w14:textId="77777777" w:rsidR="00952855" w:rsidRPr="009E2B81" w:rsidRDefault="00201C17" w:rsidP="00952855">
            <w:pPr>
              <w:ind w:left="720"/>
              <w:jc w:val="center"/>
              <w:rPr>
                <w:b/>
                <w:sz w:val="20"/>
                <w:szCs w:val="20"/>
                <w:vertAlign w:val="superscript"/>
              </w:rPr>
            </w:pPr>
            <w:r>
              <w:rPr>
                <w:b/>
                <w:sz w:val="20"/>
                <w:szCs w:val="20"/>
              </w:rPr>
              <w:t>kg *m/</w:t>
            </w:r>
            <w:r w:rsidR="00952855" w:rsidRPr="009E2B81">
              <w:rPr>
                <w:b/>
                <w:sz w:val="20"/>
                <w:szCs w:val="20"/>
              </w:rPr>
              <w:t>s</w:t>
            </w:r>
            <w:r w:rsidR="00952855" w:rsidRPr="009E2B81">
              <w:rPr>
                <w:b/>
                <w:sz w:val="20"/>
                <w:szCs w:val="20"/>
                <w:vertAlign w:val="superscript"/>
              </w:rPr>
              <w:t>2</w:t>
            </w:r>
          </w:p>
          <w:p w14:paraId="06C2F3C8" w14:textId="77777777" w:rsidR="00952855" w:rsidRPr="009E2B81" w:rsidRDefault="00952855" w:rsidP="00952855">
            <w:pPr>
              <w:ind w:left="720"/>
              <w:jc w:val="center"/>
              <w:rPr>
                <w:b/>
                <w:sz w:val="20"/>
                <w:szCs w:val="20"/>
              </w:rPr>
            </w:pPr>
            <w:r w:rsidRPr="009E2B81">
              <w:rPr>
                <w:b/>
                <w:sz w:val="20"/>
                <w:szCs w:val="20"/>
              </w:rPr>
              <w:t>= N (</w:t>
            </w:r>
            <w:proofErr w:type="spellStart"/>
            <w:r w:rsidRPr="009E2B81">
              <w:rPr>
                <w:b/>
                <w:sz w:val="20"/>
                <w:szCs w:val="20"/>
              </w:rPr>
              <w:t>Newtons</w:t>
            </w:r>
            <w:proofErr w:type="spellEnd"/>
            <w:r w:rsidRPr="009E2B81">
              <w:rPr>
                <w:b/>
                <w:sz w:val="20"/>
                <w:szCs w:val="20"/>
              </w:rPr>
              <w:t>)</w:t>
            </w:r>
          </w:p>
        </w:tc>
        <w:tc>
          <w:tcPr>
            <w:tcW w:w="1681" w:type="dxa"/>
          </w:tcPr>
          <w:p w14:paraId="000EF05D" w14:textId="77777777" w:rsidR="00952855" w:rsidRPr="009E2B81" w:rsidRDefault="00952855" w:rsidP="00952855">
            <w:pPr>
              <w:ind w:left="720"/>
              <w:jc w:val="center"/>
              <w:rPr>
                <w:b/>
                <w:sz w:val="20"/>
                <w:szCs w:val="20"/>
              </w:rPr>
            </w:pPr>
            <w:r w:rsidRPr="009E2B81">
              <w:rPr>
                <w:b/>
                <w:sz w:val="20"/>
                <w:szCs w:val="20"/>
              </w:rPr>
              <w:t>Pressure = F/A</w:t>
            </w:r>
          </w:p>
          <w:p w14:paraId="5827D5CF" w14:textId="77777777" w:rsidR="00952855" w:rsidRPr="009E2B81" w:rsidRDefault="00952855" w:rsidP="00952855">
            <w:pPr>
              <w:ind w:left="720"/>
              <w:jc w:val="center"/>
              <w:rPr>
                <w:b/>
                <w:sz w:val="20"/>
                <w:szCs w:val="20"/>
              </w:rPr>
            </w:pPr>
            <w:r w:rsidRPr="009E2B81">
              <w:rPr>
                <w:b/>
                <w:sz w:val="20"/>
                <w:szCs w:val="20"/>
              </w:rPr>
              <w:t>N/m</w:t>
            </w:r>
            <w:r w:rsidRPr="009E2B81">
              <w:rPr>
                <w:b/>
                <w:sz w:val="20"/>
                <w:szCs w:val="20"/>
                <w:vertAlign w:val="superscript"/>
              </w:rPr>
              <w:t xml:space="preserve">2 </w:t>
            </w:r>
            <w:r w:rsidRPr="009E2B81">
              <w:rPr>
                <w:b/>
                <w:sz w:val="20"/>
                <w:szCs w:val="20"/>
              </w:rPr>
              <w:t>= P</w:t>
            </w:r>
          </w:p>
        </w:tc>
        <w:tc>
          <w:tcPr>
            <w:tcW w:w="1592" w:type="dxa"/>
          </w:tcPr>
          <w:p w14:paraId="0B423E9F" w14:textId="77777777" w:rsidR="00952855" w:rsidRPr="009E2B81" w:rsidRDefault="00952855" w:rsidP="00952855">
            <w:pPr>
              <w:ind w:left="720"/>
              <w:jc w:val="center"/>
              <w:rPr>
                <w:b/>
                <w:sz w:val="20"/>
                <w:szCs w:val="20"/>
              </w:rPr>
            </w:pPr>
            <w:r w:rsidRPr="009E2B81">
              <w:rPr>
                <w:b/>
                <w:sz w:val="20"/>
                <w:szCs w:val="20"/>
              </w:rPr>
              <w:t>Voltage</w:t>
            </w:r>
          </w:p>
          <w:p w14:paraId="07690167" w14:textId="77777777" w:rsidR="00952855" w:rsidRPr="009E2B81" w:rsidRDefault="00952855" w:rsidP="00952855">
            <w:pPr>
              <w:ind w:left="720"/>
              <w:jc w:val="center"/>
              <w:rPr>
                <w:b/>
                <w:sz w:val="20"/>
                <w:szCs w:val="20"/>
              </w:rPr>
            </w:pPr>
            <w:r w:rsidRPr="009E2B81">
              <w:rPr>
                <w:b/>
                <w:sz w:val="20"/>
                <w:szCs w:val="20"/>
              </w:rPr>
              <w:t>(V)</w:t>
            </w:r>
          </w:p>
        </w:tc>
      </w:tr>
      <w:tr w:rsidR="00952855" w:rsidRPr="00201C17" w14:paraId="49BFA5C1" w14:textId="77777777" w:rsidTr="00201C17">
        <w:tc>
          <w:tcPr>
            <w:tcW w:w="9337" w:type="dxa"/>
            <w:gridSpan w:val="6"/>
          </w:tcPr>
          <w:p w14:paraId="3823A00B" w14:textId="77777777" w:rsidR="00952855" w:rsidRPr="00201C17" w:rsidRDefault="00952855" w:rsidP="00952855">
            <w:pPr>
              <w:ind w:left="720"/>
              <w:rPr>
                <w:b/>
              </w:rPr>
            </w:pPr>
            <w:r w:rsidRPr="00201C17">
              <w:rPr>
                <w:b/>
              </w:rPr>
              <w:t>Trial 1</w:t>
            </w:r>
          </w:p>
        </w:tc>
      </w:tr>
      <w:tr w:rsidR="00952855" w:rsidRPr="009E2B81" w14:paraId="63D490C1" w14:textId="77777777" w:rsidTr="00201C17">
        <w:tc>
          <w:tcPr>
            <w:tcW w:w="1370" w:type="dxa"/>
          </w:tcPr>
          <w:p w14:paraId="5846BC32" w14:textId="77777777" w:rsidR="00952855" w:rsidRPr="009E2B81" w:rsidRDefault="00952855" w:rsidP="00952855">
            <w:pPr>
              <w:ind w:left="720"/>
            </w:pPr>
            <w:r w:rsidRPr="009E2B81">
              <w:t>1</w:t>
            </w:r>
          </w:p>
        </w:tc>
        <w:tc>
          <w:tcPr>
            <w:tcW w:w="1510" w:type="dxa"/>
          </w:tcPr>
          <w:p w14:paraId="2CAEB743" w14:textId="77777777" w:rsidR="00952855" w:rsidRPr="009E2B81" w:rsidRDefault="00952855" w:rsidP="00952855">
            <w:pPr>
              <w:ind w:left="720"/>
            </w:pPr>
            <w:r w:rsidRPr="009E2B81">
              <w:t>50</w:t>
            </w:r>
          </w:p>
        </w:tc>
        <w:tc>
          <w:tcPr>
            <w:tcW w:w="1381" w:type="dxa"/>
          </w:tcPr>
          <w:p w14:paraId="45B94ACC" w14:textId="77777777" w:rsidR="00952855" w:rsidRPr="009E2B81" w:rsidRDefault="00952855" w:rsidP="00952855">
            <w:pPr>
              <w:ind w:left="720"/>
            </w:pPr>
            <w:r w:rsidRPr="009E2B81">
              <w:t>0.05</w:t>
            </w:r>
          </w:p>
        </w:tc>
        <w:tc>
          <w:tcPr>
            <w:tcW w:w="1803" w:type="dxa"/>
          </w:tcPr>
          <w:p w14:paraId="70775C8F" w14:textId="77777777" w:rsidR="00952855" w:rsidRPr="009E2B81" w:rsidRDefault="00952855" w:rsidP="00952855">
            <w:pPr>
              <w:ind w:left="720"/>
            </w:pPr>
            <w:r w:rsidRPr="009E2B81">
              <w:t>0.490</w:t>
            </w:r>
          </w:p>
        </w:tc>
        <w:tc>
          <w:tcPr>
            <w:tcW w:w="1681" w:type="dxa"/>
          </w:tcPr>
          <w:p w14:paraId="2E26BBBB" w14:textId="77777777" w:rsidR="00952855" w:rsidRPr="009E2B81" w:rsidRDefault="00952855" w:rsidP="00952855">
            <w:pPr>
              <w:ind w:left="720"/>
            </w:pPr>
          </w:p>
        </w:tc>
        <w:tc>
          <w:tcPr>
            <w:tcW w:w="1592" w:type="dxa"/>
          </w:tcPr>
          <w:p w14:paraId="1EFCD06C" w14:textId="77777777" w:rsidR="00952855" w:rsidRPr="009E2B81" w:rsidRDefault="00952855" w:rsidP="00952855">
            <w:pPr>
              <w:ind w:left="720"/>
            </w:pPr>
          </w:p>
        </w:tc>
      </w:tr>
      <w:tr w:rsidR="00952855" w:rsidRPr="009E2B81" w14:paraId="409769A7" w14:textId="77777777" w:rsidTr="00201C17">
        <w:tc>
          <w:tcPr>
            <w:tcW w:w="1370" w:type="dxa"/>
          </w:tcPr>
          <w:p w14:paraId="6CC22DED" w14:textId="77777777" w:rsidR="00952855" w:rsidRPr="009E2B81" w:rsidRDefault="00952855" w:rsidP="00952855">
            <w:pPr>
              <w:ind w:left="720"/>
            </w:pPr>
            <w:r w:rsidRPr="009E2B81">
              <w:t>2</w:t>
            </w:r>
          </w:p>
        </w:tc>
        <w:tc>
          <w:tcPr>
            <w:tcW w:w="1510" w:type="dxa"/>
          </w:tcPr>
          <w:p w14:paraId="7068D9ED" w14:textId="77777777" w:rsidR="00952855" w:rsidRPr="009E2B81" w:rsidRDefault="00952855" w:rsidP="00952855">
            <w:pPr>
              <w:ind w:left="720"/>
            </w:pPr>
          </w:p>
        </w:tc>
        <w:tc>
          <w:tcPr>
            <w:tcW w:w="1381" w:type="dxa"/>
          </w:tcPr>
          <w:p w14:paraId="017D4A9E" w14:textId="77777777" w:rsidR="00952855" w:rsidRPr="009E2B81" w:rsidRDefault="00952855" w:rsidP="00952855">
            <w:pPr>
              <w:ind w:left="720"/>
            </w:pPr>
          </w:p>
        </w:tc>
        <w:tc>
          <w:tcPr>
            <w:tcW w:w="1803" w:type="dxa"/>
          </w:tcPr>
          <w:p w14:paraId="3EA44A11" w14:textId="77777777" w:rsidR="00952855" w:rsidRPr="009E2B81" w:rsidRDefault="00952855" w:rsidP="00952855">
            <w:pPr>
              <w:ind w:left="720"/>
            </w:pPr>
          </w:p>
        </w:tc>
        <w:tc>
          <w:tcPr>
            <w:tcW w:w="1681" w:type="dxa"/>
          </w:tcPr>
          <w:p w14:paraId="3FBA50A2" w14:textId="77777777" w:rsidR="00952855" w:rsidRPr="009E2B81" w:rsidRDefault="00952855" w:rsidP="00952855">
            <w:pPr>
              <w:ind w:left="720"/>
            </w:pPr>
          </w:p>
        </w:tc>
        <w:tc>
          <w:tcPr>
            <w:tcW w:w="1592" w:type="dxa"/>
          </w:tcPr>
          <w:p w14:paraId="69B42FB7" w14:textId="77777777" w:rsidR="00952855" w:rsidRPr="009E2B81" w:rsidRDefault="00952855" w:rsidP="00952855">
            <w:pPr>
              <w:ind w:left="720"/>
            </w:pPr>
          </w:p>
        </w:tc>
      </w:tr>
      <w:tr w:rsidR="00952855" w:rsidRPr="009E2B81" w14:paraId="17DCB0DA" w14:textId="77777777" w:rsidTr="00201C17">
        <w:tc>
          <w:tcPr>
            <w:tcW w:w="1370" w:type="dxa"/>
          </w:tcPr>
          <w:p w14:paraId="0BBD1445" w14:textId="77777777" w:rsidR="00952855" w:rsidRPr="009E2B81" w:rsidRDefault="00952855" w:rsidP="00952855">
            <w:pPr>
              <w:ind w:left="720"/>
            </w:pPr>
            <w:r w:rsidRPr="009E2B81">
              <w:t>3</w:t>
            </w:r>
          </w:p>
        </w:tc>
        <w:tc>
          <w:tcPr>
            <w:tcW w:w="1510" w:type="dxa"/>
          </w:tcPr>
          <w:p w14:paraId="6FBF646B" w14:textId="77777777" w:rsidR="00952855" w:rsidRPr="009E2B81" w:rsidRDefault="00952855" w:rsidP="00952855">
            <w:pPr>
              <w:ind w:left="720"/>
            </w:pPr>
          </w:p>
        </w:tc>
        <w:tc>
          <w:tcPr>
            <w:tcW w:w="1381" w:type="dxa"/>
          </w:tcPr>
          <w:p w14:paraId="1C7C5668" w14:textId="77777777" w:rsidR="00952855" w:rsidRPr="009E2B81" w:rsidRDefault="00952855" w:rsidP="00952855">
            <w:pPr>
              <w:ind w:left="720"/>
            </w:pPr>
          </w:p>
        </w:tc>
        <w:tc>
          <w:tcPr>
            <w:tcW w:w="1803" w:type="dxa"/>
          </w:tcPr>
          <w:p w14:paraId="690B9F3B" w14:textId="77777777" w:rsidR="00952855" w:rsidRPr="009E2B81" w:rsidRDefault="00952855" w:rsidP="00952855">
            <w:pPr>
              <w:ind w:left="720"/>
            </w:pPr>
          </w:p>
        </w:tc>
        <w:tc>
          <w:tcPr>
            <w:tcW w:w="1681" w:type="dxa"/>
          </w:tcPr>
          <w:p w14:paraId="7DE89743" w14:textId="77777777" w:rsidR="00952855" w:rsidRPr="009E2B81" w:rsidRDefault="00952855" w:rsidP="00952855">
            <w:pPr>
              <w:ind w:left="720"/>
            </w:pPr>
          </w:p>
        </w:tc>
        <w:tc>
          <w:tcPr>
            <w:tcW w:w="1592" w:type="dxa"/>
          </w:tcPr>
          <w:p w14:paraId="5EFFD6B4" w14:textId="77777777" w:rsidR="00952855" w:rsidRPr="009E2B81" w:rsidRDefault="00952855" w:rsidP="00952855">
            <w:pPr>
              <w:ind w:left="720"/>
            </w:pPr>
          </w:p>
        </w:tc>
      </w:tr>
      <w:tr w:rsidR="00952855" w:rsidRPr="009E2B81" w14:paraId="2C3059DF" w14:textId="77777777" w:rsidTr="00201C17">
        <w:tc>
          <w:tcPr>
            <w:tcW w:w="1370" w:type="dxa"/>
          </w:tcPr>
          <w:p w14:paraId="08795F89" w14:textId="77777777" w:rsidR="00952855" w:rsidRPr="009E2B81" w:rsidRDefault="00952855" w:rsidP="00952855">
            <w:pPr>
              <w:ind w:left="720"/>
            </w:pPr>
            <w:r w:rsidRPr="009E2B81">
              <w:t>4</w:t>
            </w:r>
          </w:p>
        </w:tc>
        <w:tc>
          <w:tcPr>
            <w:tcW w:w="1510" w:type="dxa"/>
          </w:tcPr>
          <w:p w14:paraId="3352B10F" w14:textId="77777777" w:rsidR="00952855" w:rsidRPr="009E2B81" w:rsidRDefault="00952855" w:rsidP="00952855">
            <w:pPr>
              <w:ind w:left="720"/>
            </w:pPr>
          </w:p>
        </w:tc>
        <w:tc>
          <w:tcPr>
            <w:tcW w:w="1381" w:type="dxa"/>
          </w:tcPr>
          <w:p w14:paraId="065F5F53" w14:textId="77777777" w:rsidR="00952855" w:rsidRPr="009E2B81" w:rsidRDefault="00952855" w:rsidP="00952855">
            <w:pPr>
              <w:ind w:left="720"/>
            </w:pPr>
          </w:p>
        </w:tc>
        <w:tc>
          <w:tcPr>
            <w:tcW w:w="1803" w:type="dxa"/>
          </w:tcPr>
          <w:p w14:paraId="13D8A296" w14:textId="77777777" w:rsidR="00952855" w:rsidRPr="009E2B81" w:rsidRDefault="00952855" w:rsidP="00952855">
            <w:pPr>
              <w:ind w:left="720"/>
            </w:pPr>
          </w:p>
        </w:tc>
        <w:tc>
          <w:tcPr>
            <w:tcW w:w="1681" w:type="dxa"/>
          </w:tcPr>
          <w:p w14:paraId="78E20724" w14:textId="77777777" w:rsidR="00952855" w:rsidRPr="009E2B81" w:rsidRDefault="00952855" w:rsidP="00952855">
            <w:pPr>
              <w:ind w:left="720"/>
            </w:pPr>
          </w:p>
        </w:tc>
        <w:tc>
          <w:tcPr>
            <w:tcW w:w="1592" w:type="dxa"/>
          </w:tcPr>
          <w:p w14:paraId="1238E831" w14:textId="77777777" w:rsidR="00952855" w:rsidRPr="009E2B81" w:rsidRDefault="00952855" w:rsidP="00952855">
            <w:pPr>
              <w:ind w:left="720"/>
            </w:pPr>
          </w:p>
        </w:tc>
      </w:tr>
      <w:tr w:rsidR="00952855" w:rsidRPr="009E2B81" w14:paraId="337D5C77" w14:textId="77777777" w:rsidTr="00201C17">
        <w:tc>
          <w:tcPr>
            <w:tcW w:w="1370" w:type="dxa"/>
          </w:tcPr>
          <w:p w14:paraId="55F49115" w14:textId="77777777" w:rsidR="00952855" w:rsidRPr="009E2B81" w:rsidRDefault="00952855" w:rsidP="00952855">
            <w:pPr>
              <w:ind w:left="720"/>
            </w:pPr>
            <w:r w:rsidRPr="009E2B81">
              <w:t>5</w:t>
            </w:r>
          </w:p>
        </w:tc>
        <w:tc>
          <w:tcPr>
            <w:tcW w:w="1510" w:type="dxa"/>
          </w:tcPr>
          <w:p w14:paraId="226EC100" w14:textId="77777777" w:rsidR="00952855" w:rsidRPr="009E2B81" w:rsidRDefault="00952855" w:rsidP="00952855">
            <w:pPr>
              <w:ind w:left="720"/>
            </w:pPr>
          </w:p>
        </w:tc>
        <w:tc>
          <w:tcPr>
            <w:tcW w:w="1381" w:type="dxa"/>
          </w:tcPr>
          <w:p w14:paraId="0DEEE5D5" w14:textId="77777777" w:rsidR="00952855" w:rsidRPr="009E2B81" w:rsidRDefault="00952855" w:rsidP="00952855">
            <w:pPr>
              <w:ind w:left="720"/>
            </w:pPr>
          </w:p>
        </w:tc>
        <w:tc>
          <w:tcPr>
            <w:tcW w:w="1803" w:type="dxa"/>
          </w:tcPr>
          <w:p w14:paraId="20F3E523" w14:textId="77777777" w:rsidR="00952855" w:rsidRPr="009E2B81" w:rsidRDefault="00952855" w:rsidP="00952855">
            <w:pPr>
              <w:ind w:left="720"/>
            </w:pPr>
          </w:p>
        </w:tc>
        <w:tc>
          <w:tcPr>
            <w:tcW w:w="1681" w:type="dxa"/>
          </w:tcPr>
          <w:p w14:paraId="47AA3180" w14:textId="77777777" w:rsidR="00952855" w:rsidRPr="009E2B81" w:rsidRDefault="00952855" w:rsidP="00952855">
            <w:pPr>
              <w:ind w:left="720"/>
            </w:pPr>
          </w:p>
        </w:tc>
        <w:tc>
          <w:tcPr>
            <w:tcW w:w="1592" w:type="dxa"/>
          </w:tcPr>
          <w:p w14:paraId="6739E7C5" w14:textId="77777777" w:rsidR="00952855" w:rsidRPr="009E2B81" w:rsidRDefault="00952855" w:rsidP="00952855">
            <w:pPr>
              <w:ind w:left="720"/>
            </w:pPr>
          </w:p>
        </w:tc>
      </w:tr>
      <w:tr w:rsidR="00952855" w:rsidRPr="009E2B81" w14:paraId="5030D924" w14:textId="77777777" w:rsidTr="00201C17">
        <w:tc>
          <w:tcPr>
            <w:tcW w:w="1370" w:type="dxa"/>
          </w:tcPr>
          <w:p w14:paraId="6B510A49" w14:textId="77777777" w:rsidR="00952855" w:rsidRPr="009E2B81" w:rsidRDefault="00952855" w:rsidP="00952855">
            <w:pPr>
              <w:ind w:left="720"/>
            </w:pPr>
            <w:r w:rsidRPr="009E2B81">
              <w:t>6</w:t>
            </w:r>
          </w:p>
        </w:tc>
        <w:tc>
          <w:tcPr>
            <w:tcW w:w="1510" w:type="dxa"/>
          </w:tcPr>
          <w:p w14:paraId="1F04702F" w14:textId="77777777" w:rsidR="00952855" w:rsidRPr="009E2B81" w:rsidRDefault="00952855" w:rsidP="00952855">
            <w:pPr>
              <w:ind w:left="720"/>
            </w:pPr>
          </w:p>
        </w:tc>
        <w:tc>
          <w:tcPr>
            <w:tcW w:w="1381" w:type="dxa"/>
          </w:tcPr>
          <w:p w14:paraId="085070A7" w14:textId="77777777" w:rsidR="00952855" w:rsidRPr="009E2B81" w:rsidRDefault="00952855" w:rsidP="00952855">
            <w:pPr>
              <w:ind w:left="720"/>
            </w:pPr>
          </w:p>
        </w:tc>
        <w:tc>
          <w:tcPr>
            <w:tcW w:w="1803" w:type="dxa"/>
          </w:tcPr>
          <w:p w14:paraId="10FE6547" w14:textId="77777777" w:rsidR="00952855" w:rsidRPr="009E2B81" w:rsidRDefault="00952855" w:rsidP="00952855">
            <w:pPr>
              <w:ind w:left="720"/>
            </w:pPr>
          </w:p>
        </w:tc>
        <w:tc>
          <w:tcPr>
            <w:tcW w:w="1681" w:type="dxa"/>
          </w:tcPr>
          <w:p w14:paraId="0A800786" w14:textId="77777777" w:rsidR="00952855" w:rsidRPr="009E2B81" w:rsidRDefault="00952855" w:rsidP="00952855">
            <w:pPr>
              <w:ind w:left="720"/>
            </w:pPr>
          </w:p>
        </w:tc>
        <w:tc>
          <w:tcPr>
            <w:tcW w:w="1592" w:type="dxa"/>
          </w:tcPr>
          <w:p w14:paraId="6CAD5207" w14:textId="77777777" w:rsidR="00952855" w:rsidRPr="009E2B81" w:rsidRDefault="00952855" w:rsidP="00952855">
            <w:pPr>
              <w:ind w:left="720"/>
            </w:pPr>
          </w:p>
        </w:tc>
      </w:tr>
      <w:tr w:rsidR="00952855" w:rsidRPr="009E2B81" w14:paraId="6102C881" w14:textId="77777777" w:rsidTr="00201C17">
        <w:tc>
          <w:tcPr>
            <w:tcW w:w="1370" w:type="dxa"/>
          </w:tcPr>
          <w:p w14:paraId="7D072AFE" w14:textId="77777777" w:rsidR="00952855" w:rsidRPr="009E2B81" w:rsidRDefault="00952855" w:rsidP="00952855">
            <w:pPr>
              <w:ind w:left="720"/>
            </w:pPr>
            <w:r w:rsidRPr="009E2B81">
              <w:t>7</w:t>
            </w:r>
          </w:p>
        </w:tc>
        <w:tc>
          <w:tcPr>
            <w:tcW w:w="1510" w:type="dxa"/>
          </w:tcPr>
          <w:p w14:paraId="17094837" w14:textId="77777777" w:rsidR="00952855" w:rsidRPr="009E2B81" w:rsidRDefault="00952855" w:rsidP="00952855">
            <w:pPr>
              <w:ind w:left="720"/>
            </w:pPr>
          </w:p>
        </w:tc>
        <w:tc>
          <w:tcPr>
            <w:tcW w:w="1381" w:type="dxa"/>
          </w:tcPr>
          <w:p w14:paraId="5A2415DC" w14:textId="77777777" w:rsidR="00952855" w:rsidRPr="009E2B81" w:rsidRDefault="00952855" w:rsidP="00952855">
            <w:pPr>
              <w:ind w:left="720"/>
            </w:pPr>
          </w:p>
        </w:tc>
        <w:tc>
          <w:tcPr>
            <w:tcW w:w="1803" w:type="dxa"/>
          </w:tcPr>
          <w:p w14:paraId="35677562" w14:textId="77777777" w:rsidR="00952855" w:rsidRPr="009E2B81" w:rsidRDefault="00952855" w:rsidP="00952855">
            <w:pPr>
              <w:ind w:left="720"/>
            </w:pPr>
          </w:p>
        </w:tc>
        <w:tc>
          <w:tcPr>
            <w:tcW w:w="1681" w:type="dxa"/>
          </w:tcPr>
          <w:p w14:paraId="5D0F0FFC" w14:textId="77777777" w:rsidR="00952855" w:rsidRPr="009E2B81" w:rsidRDefault="00952855" w:rsidP="00952855">
            <w:pPr>
              <w:ind w:left="720"/>
            </w:pPr>
          </w:p>
        </w:tc>
        <w:tc>
          <w:tcPr>
            <w:tcW w:w="1592" w:type="dxa"/>
          </w:tcPr>
          <w:p w14:paraId="25E51928" w14:textId="77777777" w:rsidR="00952855" w:rsidRPr="009E2B81" w:rsidRDefault="00952855" w:rsidP="00952855">
            <w:pPr>
              <w:ind w:left="720"/>
            </w:pPr>
          </w:p>
        </w:tc>
      </w:tr>
      <w:tr w:rsidR="00952855" w:rsidRPr="009E2B81" w14:paraId="5ACDA108" w14:textId="77777777" w:rsidTr="00201C17">
        <w:tc>
          <w:tcPr>
            <w:tcW w:w="1370" w:type="dxa"/>
          </w:tcPr>
          <w:p w14:paraId="42D2E6D0" w14:textId="77777777" w:rsidR="00952855" w:rsidRPr="009E2B81" w:rsidRDefault="00952855" w:rsidP="00952855">
            <w:pPr>
              <w:ind w:left="720"/>
            </w:pPr>
            <w:r w:rsidRPr="009E2B81">
              <w:t>8</w:t>
            </w:r>
          </w:p>
        </w:tc>
        <w:tc>
          <w:tcPr>
            <w:tcW w:w="1510" w:type="dxa"/>
          </w:tcPr>
          <w:p w14:paraId="2FED8D42" w14:textId="77777777" w:rsidR="00952855" w:rsidRPr="009E2B81" w:rsidRDefault="00952855" w:rsidP="00952855">
            <w:pPr>
              <w:ind w:left="720"/>
            </w:pPr>
          </w:p>
        </w:tc>
        <w:tc>
          <w:tcPr>
            <w:tcW w:w="1381" w:type="dxa"/>
          </w:tcPr>
          <w:p w14:paraId="4750F2B2" w14:textId="77777777" w:rsidR="00952855" w:rsidRPr="009E2B81" w:rsidRDefault="00952855" w:rsidP="00952855">
            <w:pPr>
              <w:ind w:left="720"/>
            </w:pPr>
          </w:p>
        </w:tc>
        <w:tc>
          <w:tcPr>
            <w:tcW w:w="1803" w:type="dxa"/>
          </w:tcPr>
          <w:p w14:paraId="077B68B7" w14:textId="77777777" w:rsidR="00952855" w:rsidRPr="009E2B81" w:rsidRDefault="00952855" w:rsidP="00952855">
            <w:pPr>
              <w:ind w:left="720"/>
            </w:pPr>
          </w:p>
        </w:tc>
        <w:tc>
          <w:tcPr>
            <w:tcW w:w="1681" w:type="dxa"/>
          </w:tcPr>
          <w:p w14:paraId="246CE3FD" w14:textId="77777777" w:rsidR="00952855" w:rsidRPr="009E2B81" w:rsidRDefault="00952855" w:rsidP="00952855">
            <w:pPr>
              <w:ind w:left="720"/>
            </w:pPr>
          </w:p>
        </w:tc>
        <w:tc>
          <w:tcPr>
            <w:tcW w:w="1592" w:type="dxa"/>
          </w:tcPr>
          <w:p w14:paraId="00731A89" w14:textId="77777777" w:rsidR="00952855" w:rsidRPr="009E2B81" w:rsidRDefault="00952855" w:rsidP="00952855">
            <w:pPr>
              <w:ind w:left="720"/>
            </w:pPr>
          </w:p>
        </w:tc>
      </w:tr>
      <w:tr w:rsidR="00952855" w:rsidRPr="00201C17" w14:paraId="4064B5A0" w14:textId="77777777" w:rsidTr="00201C17">
        <w:tc>
          <w:tcPr>
            <w:tcW w:w="9337" w:type="dxa"/>
            <w:gridSpan w:val="6"/>
          </w:tcPr>
          <w:p w14:paraId="1DA790A4" w14:textId="77777777" w:rsidR="00952855" w:rsidRPr="00201C17" w:rsidRDefault="00952855" w:rsidP="00952855">
            <w:pPr>
              <w:ind w:left="720"/>
              <w:rPr>
                <w:b/>
              </w:rPr>
            </w:pPr>
            <w:r w:rsidRPr="00201C17">
              <w:rPr>
                <w:b/>
              </w:rPr>
              <w:t>Trial 2</w:t>
            </w:r>
          </w:p>
        </w:tc>
      </w:tr>
      <w:tr w:rsidR="00952855" w:rsidRPr="009E2B81" w14:paraId="196D336C" w14:textId="77777777" w:rsidTr="00201C17">
        <w:tc>
          <w:tcPr>
            <w:tcW w:w="1370" w:type="dxa"/>
          </w:tcPr>
          <w:p w14:paraId="729890FD" w14:textId="77777777" w:rsidR="00952855" w:rsidRPr="009E2B81" w:rsidRDefault="00952855" w:rsidP="00952855">
            <w:pPr>
              <w:ind w:left="720"/>
            </w:pPr>
            <w:r w:rsidRPr="009E2B81">
              <w:t>1</w:t>
            </w:r>
          </w:p>
        </w:tc>
        <w:tc>
          <w:tcPr>
            <w:tcW w:w="1510" w:type="dxa"/>
          </w:tcPr>
          <w:p w14:paraId="61FF4041" w14:textId="77777777" w:rsidR="00952855" w:rsidRPr="009E2B81" w:rsidRDefault="00952855" w:rsidP="00952855">
            <w:pPr>
              <w:ind w:left="720"/>
            </w:pPr>
          </w:p>
        </w:tc>
        <w:tc>
          <w:tcPr>
            <w:tcW w:w="1381" w:type="dxa"/>
          </w:tcPr>
          <w:p w14:paraId="1850F1AE" w14:textId="77777777" w:rsidR="00952855" w:rsidRPr="009E2B81" w:rsidRDefault="00952855" w:rsidP="00952855">
            <w:pPr>
              <w:ind w:left="720"/>
            </w:pPr>
          </w:p>
        </w:tc>
        <w:tc>
          <w:tcPr>
            <w:tcW w:w="1803" w:type="dxa"/>
          </w:tcPr>
          <w:p w14:paraId="7454618C" w14:textId="77777777" w:rsidR="00952855" w:rsidRPr="009E2B81" w:rsidRDefault="00952855" w:rsidP="00952855">
            <w:pPr>
              <w:ind w:left="720"/>
            </w:pPr>
          </w:p>
        </w:tc>
        <w:tc>
          <w:tcPr>
            <w:tcW w:w="1681" w:type="dxa"/>
          </w:tcPr>
          <w:p w14:paraId="642F20AF" w14:textId="77777777" w:rsidR="00952855" w:rsidRPr="009E2B81" w:rsidRDefault="00952855" w:rsidP="00952855">
            <w:pPr>
              <w:ind w:left="720"/>
            </w:pPr>
          </w:p>
        </w:tc>
        <w:tc>
          <w:tcPr>
            <w:tcW w:w="1592" w:type="dxa"/>
          </w:tcPr>
          <w:p w14:paraId="7F05B7E8" w14:textId="77777777" w:rsidR="00952855" w:rsidRPr="009E2B81" w:rsidRDefault="00952855" w:rsidP="00952855">
            <w:pPr>
              <w:ind w:left="720"/>
            </w:pPr>
          </w:p>
        </w:tc>
      </w:tr>
      <w:tr w:rsidR="00952855" w:rsidRPr="009E2B81" w14:paraId="01CB7422" w14:textId="77777777" w:rsidTr="00201C17">
        <w:tc>
          <w:tcPr>
            <w:tcW w:w="1370" w:type="dxa"/>
          </w:tcPr>
          <w:p w14:paraId="0D5A7EB2" w14:textId="77777777" w:rsidR="00952855" w:rsidRPr="009E2B81" w:rsidRDefault="00952855" w:rsidP="00952855">
            <w:pPr>
              <w:ind w:left="720"/>
            </w:pPr>
            <w:r w:rsidRPr="009E2B81">
              <w:t>2</w:t>
            </w:r>
          </w:p>
        </w:tc>
        <w:tc>
          <w:tcPr>
            <w:tcW w:w="1510" w:type="dxa"/>
          </w:tcPr>
          <w:p w14:paraId="63BB1893" w14:textId="77777777" w:rsidR="00952855" w:rsidRPr="009E2B81" w:rsidRDefault="00952855" w:rsidP="00952855">
            <w:pPr>
              <w:ind w:left="720"/>
            </w:pPr>
          </w:p>
        </w:tc>
        <w:tc>
          <w:tcPr>
            <w:tcW w:w="1381" w:type="dxa"/>
          </w:tcPr>
          <w:p w14:paraId="1BAABC29" w14:textId="77777777" w:rsidR="00952855" w:rsidRPr="009E2B81" w:rsidRDefault="00952855" w:rsidP="00952855">
            <w:pPr>
              <w:ind w:left="720"/>
            </w:pPr>
          </w:p>
        </w:tc>
        <w:tc>
          <w:tcPr>
            <w:tcW w:w="1803" w:type="dxa"/>
          </w:tcPr>
          <w:p w14:paraId="000134EF" w14:textId="77777777" w:rsidR="00952855" w:rsidRPr="009E2B81" w:rsidRDefault="00952855" w:rsidP="00952855">
            <w:pPr>
              <w:ind w:left="720"/>
            </w:pPr>
          </w:p>
        </w:tc>
        <w:tc>
          <w:tcPr>
            <w:tcW w:w="1681" w:type="dxa"/>
          </w:tcPr>
          <w:p w14:paraId="4958659A" w14:textId="77777777" w:rsidR="00952855" w:rsidRPr="009E2B81" w:rsidRDefault="00952855" w:rsidP="00952855">
            <w:pPr>
              <w:ind w:left="720"/>
            </w:pPr>
          </w:p>
        </w:tc>
        <w:tc>
          <w:tcPr>
            <w:tcW w:w="1592" w:type="dxa"/>
          </w:tcPr>
          <w:p w14:paraId="5F3EA84D" w14:textId="77777777" w:rsidR="00952855" w:rsidRPr="009E2B81" w:rsidRDefault="00952855" w:rsidP="00952855">
            <w:pPr>
              <w:ind w:left="720"/>
            </w:pPr>
          </w:p>
        </w:tc>
      </w:tr>
      <w:tr w:rsidR="00952855" w:rsidRPr="009E2B81" w14:paraId="03344D96" w14:textId="77777777" w:rsidTr="00201C17">
        <w:tc>
          <w:tcPr>
            <w:tcW w:w="1370" w:type="dxa"/>
          </w:tcPr>
          <w:p w14:paraId="7532EDE0" w14:textId="77777777" w:rsidR="00952855" w:rsidRPr="009E2B81" w:rsidRDefault="00952855" w:rsidP="00952855">
            <w:pPr>
              <w:ind w:left="720"/>
            </w:pPr>
            <w:r w:rsidRPr="009E2B81">
              <w:t>3</w:t>
            </w:r>
          </w:p>
        </w:tc>
        <w:tc>
          <w:tcPr>
            <w:tcW w:w="1510" w:type="dxa"/>
          </w:tcPr>
          <w:p w14:paraId="3DDCAD0E" w14:textId="77777777" w:rsidR="00952855" w:rsidRPr="009E2B81" w:rsidRDefault="00952855" w:rsidP="00952855">
            <w:pPr>
              <w:ind w:left="720"/>
            </w:pPr>
          </w:p>
        </w:tc>
        <w:tc>
          <w:tcPr>
            <w:tcW w:w="1381" w:type="dxa"/>
          </w:tcPr>
          <w:p w14:paraId="55E7B43F" w14:textId="77777777" w:rsidR="00952855" w:rsidRPr="009E2B81" w:rsidRDefault="00952855" w:rsidP="00952855">
            <w:pPr>
              <w:ind w:left="720"/>
            </w:pPr>
          </w:p>
        </w:tc>
        <w:tc>
          <w:tcPr>
            <w:tcW w:w="1803" w:type="dxa"/>
          </w:tcPr>
          <w:p w14:paraId="34FABDA3" w14:textId="77777777" w:rsidR="00952855" w:rsidRPr="009E2B81" w:rsidRDefault="00952855" w:rsidP="00952855">
            <w:pPr>
              <w:ind w:left="720"/>
            </w:pPr>
          </w:p>
        </w:tc>
        <w:tc>
          <w:tcPr>
            <w:tcW w:w="1681" w:type="dxa"/>
          </w:tcPr>
          <w:p w14:paraId="1249ED82" w14:textId="77777777" w:rsidR="00952855" w:rsidRPr="009E2B81" w:rsidRDefault="00952855" w:rsidP="00952855">
            <w:pPr>
              <w:ind w:left="720"/>
            </w:pPr>
          </w:p>
        </w:tc>
        <w:tc>
          <w:tcPr>
            <w:tcW w:w="1592" w:type="dxa"/>
          </w:tcPr>
          <w:p w14:paraId="39295F28" w14:textId="77777777" w:rsidR="00952855" w:rsidRPr="009E2B81" w:rsidRDefault="00952855" w:rsidP="00952855">
            <w:pPr>
              <w:ind w:left="720"/>
            </w:pPr>
          </w:p>
        </w:tc>
      </w:tr>
      <w:tr w:rsidR="00952855" w:rsidRPr="009E2B81" w14:paraId="597B40A2" w14:textId="77777777" w:rsidTr="00201C17">
        <w:tc>
          <w:tcPr>
            <w:tcW w:w="1370" w:type="dxa"/>
          </w:tcPr>
          <w:p w14:paraId="089134FC" w14:textId="77777777" w:rsidR="00952855" w:rsidRPr="009E2B81" w:rsidRDefault="00952855" w:rsidP="00952855">
            <w:pPr>
              <w:ind w:left="720"/>
            </w:pPr>
            <w:r w:rsidRPr="009E2B81">
              <w:t>4</w:t>
            </w:r>
          </w:p>
        </w:tc>
        <w:tc>
          <w:tcPr>
            <w:tcW w:w="1510" w:type="dxa"/>
          </w:tcPr>
          <w:p w14:paraId="45AA5195" w14:textId="77777777" w:rsidR="00952855" w:rsidRPr="009E2B81" w:rsidRDefault="00952855" w:rsidP="00952855">
            <w:pPr>
              <w:ind w:left="720"/>
            </w:pPr>
          </w:p>
        </w:tc>
        <w:tc>
          <w:tcPr>
            <w:tcW w:w="1381" w:type="dxa"/>
          </w:tcPr>
          <w:p w14:paraId="3208AE24" w14:textId="77777777" w:rsidR="00952855" w:rsidRPr="009E2B81" w:rsidRDefault="00952855" w:rsidP="00952855">
            <w:pPr>
              <w:ind w:left="720"/>
            </w:pPr>
          </w:p>
        </w:tc>
        <w:tc>
          <w:tcPr>
            <w:tcW w:w="1803" w:type="dxa"/>
          </w:tcPr>
          <w:p w14:paraId="120D70A6" w14:textId="77777777" w:rsidR="00952855" w:rsidRPr="009E2B81" w:rsidRDefault="00952855" w:rsidP="00952855">
            <w:pPr>
              <w:ind w:left="720"/>
            </w:pPr>
          </w:p>
        </w:tc>
        <w:tc>
          <w:tcPr>
            <w:tcW w:w="1681" w:type="dxa"/>
          </w:tcPr>
          <w:p w14:paraId="28A7546B" w14:textId="77777777" w:rsidR="00952855" w:rsidRPr="009E2B81" w:rsidRDefault="00952855" w:rsidP="00952855">
            <w:pPr>
              <w:ind w:left="720"/>
            </w:pPr>
          </w:p>
        </w:tc>
        <w:tc>
          <w:tcPr>
            <w:tcW w:w="1592" w:type="dxa"/>
          </w:tcPr>
          <w:p w14:paraId="365E449E" w14:textId="77777777" w:rsidR="00952855" w:rsidRPr="009E2B81" w:rsidRDefault="00952855" w:rsidP="00952855">
            <w:pPr>
              <w:ind w:left="720"/>
            </w:pPr>
          </w:p>
        </w:tc>
      </w:tr>
      <w:tr w:rsidR="00952855" w:rsidRPr="009E2B81" w14:paraId="2682E8C4" w14:textId="77777777" w:rsidTr="00201C17">
        <w:tc>
          <w:tcPr>
            <w:tcW w:w="1370" w:type="dxa"/>
          </w:tcPr>
          <w:p w14:paraId="686B5B85" w14:textId="77777777" w:rsidR="00952855" w:rsidRPr="009E2B81" w:rsidRDefault="00952855" w:rsidP="00952855">
            <w:pPr>
              <w:ind w:left="720"/>
            </w:pPr>
            <w:r w:rsidRPr="009E2B81">
              <w:t>5</w:t>
            </w:r>
          </w:p>
        </w:tc>
        <w:tc>
          <w:tcPr>
            <w:tcW w:w="1510" w:type="dxa"/>
          </w:tcPr>
          <w:p w14:paraId="79A2E0E5" w14:textId="77777777" w:rsidR="00952855" w:rsidRPr="009E2B81" w:rsidRDefault="00952855" w:rsidP="00952855">
            <w:pPr>
              <w:ind w:left="720"/>
            </w:pPr>
          </w:p>
        </w:tc>
        <w:tc>
          <w:tcPr>
            <w:tcW w:w="1381" w:type="dxa"/>
          </w:tcPr>
          <w:p w14:paraId="789A9A63" w14:textId="77777777" w:rsidR="00952855" w:rsidRPr="009E2B81" w:rsidRDefault="00952855" w:rsidP="00952855">
            <w:pPr>
              <w:ind w:left="720"/>
            </w:pPr>
          </w:p>
        </w:tc>
        <w:tc>
          <w:tcPr>
            <w:tcW w:w="1803" w:type="dxa"/>
          </w:tcPr>
          <w:p w14:paraId="5E21C911" w14:textId="77777777" w:rsidR="00952855" w:rsidRPr="009E2B81" w:rsidRDefault="00952855" w:rsidP="00952855">
            <w:pPr>
              <w:ind w:left="720"/>
            </w:pPr>
          </w:p>
        </w:tc>
        <w:tc>
          <w:tcPr>
            <w:tcW w:w="1681" w:type="dxa"/>
          </w:tcPr>
          <w:p w14:paraId="512B69D1" w14:textId="77777777" w:rsidR="00952855" w:rsidRPr="009E2B81" w:rsidRDefault="00952855" w:rsidP="00952855">
            <w:pPr>
              <w:ind w:left="720"/>
            </w:pPr>
          </w:p>
        </w:tc>
        <w:tc>
          <w:tcPr>
            <w:tcW w:w="1592" w:type="dxa"/>
          </w:tcPr>
          <w:p w14:paraId="09874C33" w14:textId="77777777" w:rsidR="00952855" w:rsidRPr="009E2B81" w:rsidRDefault="00952855" w:rsidP="00952855">
            <w:pPr>
              <w:ind w:left="720"/>
            </w:pPr>
          </w:p>
        </w:tc>
      </w:tr>
      <w:tr w:rsidR="00952855" w:rsidRPr="009E2B81" w14:paraId="1A4B2E06" w14:textId="77777777" w:rsidTr="00201C17">
        <w:tc>
          <w:tcPr>
            <w:tcW w:w="1370" w:type="dxa"/>
          </w:tcPr>
          <w:p w14:paraId="07286F70" w14:textId="77777777" w:rsidR="00952855" w:rsidRPr="009E2B81" w:rsidRDefault="00952855" w:rsidP="00952855">
            <w:pPr>
              <w:ind w:left="720"/>
            </w:pPr>
            <w:r w:rsidRPr="009E2B81">
              <w:t>6</w:t>
            </w:r>
          </w:p>
        </w:tc>
        <w:tc>
          <w:tcPr>
            <w:tcW w:w="1510" w:type="dxa"/>
          </w:tcPr>
          <w:p w14:paraId="3547D30F" w14:textId="77777777" w:rsidR="00952855" w:rsidRPr="009E2B81" w:rsidRDefault="00952855" w:rsidP="00952855">
            <w:pPr>
              <w:ind w:left="720"/>
            </w:pPr>
          </w:p>
        </w:tc>
        <w:tc>
          <w:tcPr>
            <w:tcW w:w="1381" w:type="dxa"/>
          </w:tcPr>
          <w:p w14:paraId="1F78C935" w14:textId="77777777" w:rsidR="00952855" w:rsidRPr="009E2B81" w:rsidRDefault="00952855" w:rsidP="00952855">
            <w:pPr>
              <w:ind w:left="720"/>
            </w:pPr>
          </w:p>
        </w:tc>
        <w:tc>
          <w:tcPr>
            <w:tcW w:w="1803" w:type="dxa"/>
          </w:tcPr>
          <w:p w14:paraId="77CBB929" w14:textId="77777777" w:rsidR="00952855" w:rsidRPr="009E2B81" w:rsidRDefault="00952855" w:rsidP="00952855">
            <w:pPr>
              <w:ind w:left="720"/>
            </w:pPr>
          </w:p>
        </w:tc>
        <w:tc>
          <w:tcPr>
            <w:tcW w:w="1681" w:type="dxa"/>
          </w:tcPr>
          <w:p w14:paraId="5D8B61F6" w14:textId="77777777" w:rsidR="00952855" w:rsidRPr="009E2B81" w:rsidRDefault="00952855" w:rsidP="00952855">
            <w:pPr>
              <w:ind w:left="720"/>
            </w:pPr>
          </w:p>
        </w:tc>
        <w:tc>
          <w:tcPr>
            <w:tcW w:w="1592" w:type="dxa"/>
          </w:tcPr>
          <w:p w14:paraId="473A152D" w14:textId="77777777" w:rsidR="00952855" w:rsidRPr="009E2B81" w:rsidRDefault="00952855" w:rsidP="00952855">
            <w:pPr>
              <w:ind w:left="720"/>
            </w:pPr>
          </w:p>
        </w:tc>
      </w:tr>
      <w:tr w:rsidR="00952855" w:rsidRPr="009E2B81" w14:paraId="53EE5901" w14:textId="77777777" w:rsidTr="00201C17">
        <w:tc>
          <w:tcPr>
            <w:tcW w:w="1370" w:type="dxa"/>
          </w:tcPr>
          <w:p w14:paraId="51316B61" w14:textId="77777777" w:rsidR="00952855" w:rsidRPr="009E2B81" w:rsidRDefault="00952855" w:rsidP="00952855">
            <w:pPr>
              <w:ind w:left="720"/>
            </w:pPr>
            <w:r w:rsidRPr="009E2B81">
              <w:t>7</w:t>
            </w:r>
          </w:p>
        </w:tc>
        <w:tc>
          <w:tcPr>
            <w:tcW w:w="1510" w:type="dxa"/>
          </w:tcPr>
          <w:p w14:paraId="6FF141DA" w14:textId="77777777" w:rsidR="00952855" w:rsidRPr="009E2B81" w:rsidRDefault="00952855" w:rsidP="00952855">
            <w:pPr>
              <w:ind w:left="720"/>
            </w:pPr>
          </w:p>
        </w:tc>
        <w:tc>
          <w:tcPr>
            <w:tcW w:w="1381" w:type="dxa"/>
          </w:tcPr>
          <w:p w14:paraId="15782B54" w14:textId="77777777" w:rsidR="00952855" w:rsidRPr="009E2B81" w:rsidRDefault="00952855" w:rsidP="00952855">
            <w:pPr>
              <w:ind w:left="720"/>
            </w:pPr>
          </w:p>
        </w:tc>
        <w:tc>
          <w:tcPr>
            <w:tcW w:w="1803" w:type="dxa"/>
          </w:tcPr>
          <w:p w14:paraId="3E22F4FB" w14:textId="77777777" w:rsidR="00952855" w:rsidRPr="009E2B81" w:rsidRDefault="00952855" w:rsidP="00952855">
            <w:pPr>
              <w:ind w:left="720"/>
            </w:pPr>
          </w:p>
        </w:tc>
        <w:tc>
          <w:tcPr>
            <w:tcW w:w="1681" w:type="dxa"/>
          </w:tcPr>
          <w:p w14:paraId="5E1D1540" w14:textId="77777777" w:rsidR="00952855" w:rsidRPr="009E2B81" w:rsidRDefault="00952855" w:rsidP="00952855">
            <w:pPr>
              <w:ind w:left="720"/>
            </w:pPr>
          </w:p>
        </w:tc>
        <w:tc>
          <w:tcPr>
            <w:tcW w:w="1592" w:type="dxa"/>
          </w:tcPr>
          <w:p w14:paraId="1CC530D0" w14:textId="77777777" w:rsidR="00952855" w:rsidRPr="009E2B81" w:rsidRDefault="00952855" w:rsidP="00952855">
            <w:pPr>
              <w:ind w:left="720"/>
            </w:pPr>
          </w:p>
        </w:tc>
      </w:tr>
      <w:tr w:rsidR="00952855" w:rsidRPr="00201C17" w14:paraId="21560130" w14:textId="77777777" w:rsidTr="00201C17">
        <w:tc>
          <w:tcPr>
            <w:tcW w:w="9337" w:type="dxa"/>
            <w:gridSpan w:val="6"/>
          </w:tcPr>
          <w:p w14:paraId="79D9531A" w14:textId="77777777" w:rsidR="00952855" w:rsidRPr="00201C17" w:rsidRDefault="00952855" w:rsidP="00952855">
            <w:pPr>
              <w:ind w:left="720"/>
              <w:rPr>
                <w:b/>
              </w:rPr>
            </w:pPr>
            <w:r w:rsidRPr="00201C17">
              <w:rPr>
                <w:b/>
              </w:rPr>
              <w:t>Trial 3</w:t>
            </w:r>
          </w:p>
        </w:tc>
      </w:tr>
      <w:tr w:rsidR="00952855" w:rsidRPr="009E2B81" w14:paraId="33F626B5" w14:textId="77777777" w:rsidTr="00201C17">
        <w:tc>
          <w:tcPr>
            <w:tcW w:w="1370" w:type="dxa"/>
          </w:tcPr>
          <w:p w14:paraId="7B7841E9" w14:textId="77777777" w:rsidR="00952855" w:rsidRPr="009E2B81" w:rsidRDefault="00952855" w:rsidP="00952855">
            <w:pPr>
              <w:ind w:left="720"/>
            </w:pPr>
            <w:r w:rsidRPr="009E2B81">
              <w:t>1</w:t>
            </w:r>
          </w:p>
        </w:tc>
        <w:tc>
          <w:tcPr>
            <w:tcW w:w="1510" w:type="dxa"/>
          </w:tcPr>
          <w:p w14:paraId="4F857FAE" w14:textId="77777777" w:rsidR="00952855" w:rsidRPr="009E2B81" w:rsidRDefault="00952855" w:rsidP="00952855">
            <w:pPr>
              <w:ind w:left="720"/>
            </w:pPr>
          </w:p>
        </w:tc>
        <w:tc>
          <w:tcPr>
            <w:tcW w:w="1381" w:type="dxa"/>
          </w:tcPr>
          <w:p w14:paraId="4F800FC0" w14:textId="77777777" w:rsidR="00952855" w:rsidRPr="009E2B81" w:rsidRDefault="00952855" w:rsidP="00952855">
            <w:pPr>
              <w:ind w:left="720"/>
            </w:pPr>
          </w:p>
        </w:tc>
        <w:tc>
          <w:tcPr>
            <w:tcW w:w="1803" w:type="dxa"/>
          </w:tcPr>
          <w:p w14:paraId="7EE914E9" w14:textId="77777777" w:rsidR="00952855" w:rsidRPr="009E2B81" w:rsidRDefault="00952855" w:rsidP="00952855">
            <w:pPr>
              <w:ind w:left="720"/>
            </w:pPr>
          </w:p>
        </w:tc>
        <w:tc>
          <w:tcPr>
            <w:tcW w:w="1681" w:type="dxa"/>
          </w:tcPr>
          <w:p w14:paraId="4ED41885" w14:textId="77777777" w:rsidR="00952855" w:rsidRPr="009E2B81" w:rsidRDefault="00952855" w:rsidP="00952855">
            <w:pPr>
              <w:ind w:left="720"/>
            </w:pPr>
          </w:p>
        </w:tc>
        <w:tc>
          <w:tcPr>
            <w:tcW w:w="1592" w:type="dxa"/>
          </w:tcPr>
          <w:p w14:paraId="39BD731E" w14:textId="77777777" w:rsidR="00952855" w:rsidRPr="009E2B81" w:rsidRDefault="00952855" w:rsidP="00952855">
            <w:pPr>
              <w:ind w:left="720"/>
            </w:pPr>
          </w:p>
        </w:tc>
      </w:tr>
      <w:tr w:rsidR="00952855" w:rsidRPr="009E2B81" w14:paraId="791DECC1" w14:textId="77777777" w:rsidTr="00201C17">
        <w:tc>
          <w:tcPr>
            <w:tcW w:w="1370" w:type="dxa"/>
          </w:tcPr>
          <w:p w14:paraId="0537BB4F" w14:textId="77777777" w:rsidR="00952855" w:rsidRPr="009E2B81" w:rsidRDefault="00952855" w:rsidP="00952855">
            <w:pPr>
              <w:ind w:left="720"/>
            </w:pPr>
            <w:r w:rsidRPr="009E2B81">
              <w:t>2</w:t>
            </w:r>
          </w:p>
        </w:tc>
        <w:tc>
          <w:tcPr>
            <w:tcW w:w="1510" w:type="dxa"/>
          </w:tcPr>
          <w:p w14:paraId="4619791A" w14:textId="77777777" w:rsidR="00952855" w:rsidRPr="009E2B81" w:rsidRDefault="00952855" w:rsidP="00952855">
            <w:pPr>
              <w:ind w:left="720"/>
            </w:pPr>
          </w:p>
        </w:tc>
        <w:tc>
          <w:tcPr>
            <w:tcW w:w="1381" w:type="dxa"/>
          </w:tcPr>
          <w:p w14:paraId="5A47A526" w14:textId="77777777" w:rsidR="00952855" w:rsidRPr="009E2B81" w:rsidRDefault="00952855" w:rsidP="00952855">
            <w:pPr>
              <w:ind w:left="720"/>
            </w:pPr>
          </w:p>
        </w:tc>
        <w:tc>
          <w:tcPr>
            <w:tcW w:w="1803" w:type="dxa"/>
          </w:tcPr>
          <w:p w14:paraId="09978052" w14:textId="77777777" w:rsidR="00952855" w:rsidRPr="009E2B81" w:rsidRDefault="00952855" w:rsidP="00952855">
            <w:pPr>
              <w:ind w:left="720"/>
            </w:pPr>
          </w:p>
        </w:tc>
        <w:tc>
          <w:tcPr>
            <w:tcW w:w="1681" w:type="dxa"/>
          </w:tcPr>
          <w:p w14:paraId="14227147" w14:textId="77777777" w:rsidR="00952855" w:rsidRPr="009E2B81" w:rsidRDefault="00952855" w:rsidP="00952855">
            <w:pPr>
              <w:ind w:left="720"/>
            </w:pPr>
          </w:p>
        </w:tc>
        <w:tc>
          <w:tcPr>
            <w:tcW w:w="1592" w:type="dxa"/>
          </w:tcPr>
          <w:p w14:paraId="08608012" w14:textId="77777777" w:rsidR="00952855" w:rsidRPr="009E2B81" w:rsidRDefault="00952855" w:rsidP="00952855">
            <w:pPr>
              <w:ind w:left="720"/>
            </w:pPr>
          </w:p>
        </w:tc>
      </w:tr>
      <w:tr w:rsidR="00952855" w:rsidRPr="009E2B81" w14:paraId="01C12B80" w14:textId="77777777" w:rsidTr="00201C17">
        <w:tc>
          <w:tcPr>
            <w:tcW w:w="1370" w:type="dxa"/>
          </w:tcPr>
          <w:p w14:paraId="0C10AD7D" w14:textId="77777777" w:rsidR="00952855" w:rsidRPr="009E2B81" w:rsidRDefault="00952855" w:rsidP="00952855">
            <w:pPr>
              <w:ind w:left="720"/>
            </w:pPr>
            <w:r w:rsidRPr="009E2B81">
              <w:t>3</w:t>
            </w:r>
          </w:p>
        </w:tc>
        <w:tc>
          <w:tcPr>
            <w:tcW w:w="1510" w:type="dxa"/>
          </w:tcPr>
          <w:p w14:paraId="76DC542C" w14:textId="77777777" w:rsidR="00952855" w:rsidRPr="009E2B81" w:rsidRDefault="00952855" w:rsidP="00952855">
            <w:pPr>
              <w:ind w:left="720"/>
            </w:pPr>
          </w:p>
        </w:tc>
        <w:tc>
          <w:tcPr>
            <w:tcW w:w="1381" w:type="dxa"/>
          </w:tcPr>
          <w:p w14:paraId="7D960BEC" w14:textId="77777777" w:rsidR="00952855" w:rsidRPr="009E2B81" w:rsidRDefault="00952855" w:rsidP="00952855">
            <w:pPr>
              <w:ind w:left="720"/>
            </w:pPr>
          </w:p>
        </w:tc>
        <w:tc>
          <w:tcPr>
            <w:tcW w:w="1803" w:type="dxa"/>
          </w:tcPr>
          <w:p w14:paraId="00546B54" w14:textId="77777777" w:rsidR="00952855" w:rsidRPr="009E2B81" w:rsidRDefault="00952855" w:rsidP="00952855">
            <w:pPr>
              <w:ind w:left="720"/>
            </w:pPr>
          </w:p>
        </w:tc>
        <w:tc>
          <w:tcPr>
            <w:tcW w:w="1681" w:type="dxa"/>
          </w:tcPr>
          <w:p w14:paraId="41A61C1B" w14:textId="77777777" w:rsidR="00952855" w:rsidRPr="009E2B81" w:rsidRDefault="00952855" w:rsidP="00952855">
            <w:pPr>
              <w:ind w:left="720"/>
            </w:pPr>
          </w:p>
        </w:tc>
        <w:tc>
          <w:tcPr>
            <w:tcW w:w="1592" w:type="dxa"/>
          </w:tcPr>
          <w:p w14:paraId="1C910031" w14:textId="77777777" w:rsidR="00952855" w:rsidRPr="009E2B81" w:rsidRDefault="00952855" w:rsidP="00952855">
            <w:pPr>
              <w:ind w:left="720"/>
            </w:pPr>
          </w:p>
        </w:tc>
      </w:tr>
      <w:tr w:rsidR="00952855" w:rsidRPr="009E2B81" w14:paraId="1AF7BE73" w14:textId="77777777" w:rsidTr="00201C17">
        <w:tc>
          <w:tcPr>
            <w:tcW w:w="1370" w:type="dxa"/>
          </w:tcPr>
          <w:p w14:paraId="6AAE7CDA" w14:textId="77777777" w:rsidR="00952855" w:rsidRPr="009E2B81" w:rsidRDefault="00952855" w:rsidP="00952855">
            <w:pPr>
              <w:ind w:left="720"/>
            </w:pPr>
            <w:r w:rsidRPr="009E2B81">
              <w:t>4</w:t>
            </w:r>
          </w:p>
        </w:tc>
        <w:tc>
          <w:tcPr>
            <w:tcW w:w="1510" w:type="dxa"/>
          </w:tcPr>
          <w:p w14:paraId="42F8AF9C" w14:textId="77777777" w:rsidR="00952855" w:rsidRPr="009E2B81" w:rsidRDefault="00952855" w:rsidP="00952855">
            <w:pPr>
              <w:ind w:left="720"/>
            </w:pPr>
          </w:p>
        </w:tc>
        <w:tc>
          <w:tcPr>
            <w:tcW w:w="1381" w:type="dxa"/>
          </w:tcPr>
          <w:p w14:paraId="5975BA2E" w14:textId="77777777" w:rsidR="00952855" w:rsidRPr="009E2B81" w:rsidRDefault="00952855" w:rsidP="00952855">
            <w:pPr>
              <w:ind w:left="720"/>
            </w:pPr>
          </w:p>
        </w:tc>
        <w:tc>
          <w:tcPr>
            <w:tcW w:w="1803" w:type="dxa"/>
          </w:tcPr>
          <w:p w14:paraId="14744DA1" w14:textId="77777777" w:rsidR="00952855" w:rsidRPr="009E2B81" w:rsidRDefault="00952855" w:rsidP="00952855">
            <w:pPr>
              <w:ind w:left="720"/>
            </w:pPr>
          </w:p>
        </w:tc>
        <w:tc>
          <w:tcPr>
            <w:tcW w:w="1681" w:type="dxa"/>
          </w:tcPr>
          <w:p w14:paraId="4CD2E7F0" w14:textId="77777777" w:rsidR="00952855" w:rsidRPr="009E2B81" w:rsidRDefault="00952855" w:rsidP="00952855">
            <w:pPr>
              <w:ind w:left="720"/>
            </w:pPr>
          </w:p>
        </w:tc>
        <w:tc>
          <w:tcPr>
            <w:tcW w:w="1592" w:type="dxa"/>
          </w:tcPr>
          <w:p w14:paraId="5218C2D8" w14:textId="77777777" w:rsidR="00952855" w:rsidRPr="009E2B81" w:rsidRDefault="00952855" w:rsidP="00952855">
            <w:pPr>
              <w:ind w:left="720"/>
            </w:pPr>
          </w:p>
        </w:tc>
      </w:tr>
      <w:tr w:rsidR="00952855" w:rsidRPr="009E2B81" w14:paraId="4EB39C6E" w14:textId="77777777" w:rsidTr="00201C17">
        <w:tc>
          <w:tcPr>
            <w:tcW w:w="1370" w:type="dxa"/>
          </w:tcPr>
          <w:p w14:paraId="2D51FD6C" w14:textId="77777777" w:rsidR="00952855" w:rsidRPr="009E2B81" w:rsidRDefault="00952855" w:rsidP="00952855">
            <w:pPr>
              <w:ind w:left="720"/>
            </w:pPr>
            <w:r w:rsidRPr="009E2B81">
              <w:t>5</w:t>
            </w:r>
          </w:p>
        </w:tc>
        <w:tc>
          <w:tcPr>
            <w:tcW w:w="1510" w:type="dxa"/>
          </w:tcPr>
          <w:p w14:paraId="3D73E230" w14:textId="77777777" w:rsidR="00952855" w:rsidRPr="009E2B81" w:rsidRDefault="00952855" w:rsidP="00952855">
            <w:pPr>
              <w:ind w:left="720"/>
            </w:pPr>
          </w:p>
        </w:tc>
        <w:tc>
          <w:tcPr>
            <w:tcW w:w="1381" w:type="dxa"/>
          </w:tcPr>
          <w:p w14:paraId="21B92FFE" w14:textId="77777777" w:rsidR="00952855" w:rsidRPr="009E2B81" w:rsidRDefault="00952855" w:rsidP="00952855">
            <w:pPr>
              <w:ind w:left="720"/>
            </w:pPr>
          </w:p>
        </w:tc>
        <w:tc>
          <w:tcPr>
            <w:tcW w:w="1803" w:type="dxa"/>
          </w:tcPr>
          <w:p w14:paraId="5872F3F8" w14:textId="77777777" w:rsidR="00952855" w:rsidRPr="009E2B81" w:rsidRDefault="00952855" w:rsidP="00952855">
            <w:pPr>
              <w:ind w:left="720"/>
            </w:pPr>
          </w:p>
        </w:tc>
        <w:tc>
          <w:tcPr>
            <w:tcW w:w="1681" w:type="dxa"/>
          </w:tcPr>
          <w:p w14:paraId="4D0662FC" w14:textId="77777777" w:rsidR="00952855" w:rsidRPr="009E2B81" w:rsidRDefault="00952855" w:rsidP="00952855">
            <w:pPr>
              <w:ind w:left="720"/>
            </w:pPr>
          </w:p>
        </w:tc>
        <w:tc>
          <w:tcPr>
            <w:tcW w:w="1592" w:type="dxa"/>
          </w:tcPr>
          <w:p w14:paraId="09103AFC" w14:textId="77777777" w:rsidR="00952855" w:rsidRPr="009E2B81" w:rsidRDefault="00952855" w:rsidP="00952855">
            <w:pPr>
              <w:ind w:left="720"/>
            </w:pPr>
          </w:p>
        </w:tc>
      </w:tr>
      <w:tr w:rsidR="00952855" w:rsidRPr="009E2B81" w14:paraId="1FCF37FC" w14:textId="77777777" w:rsidTr="00201C17">
        <w:tc>
          <w:tcPr>
            <w:tcW w:w="1370" w:type="dxa"/>
          </w:tcPr>
          <w:p w14:paraId="5B84FB5B" w14:textId="77777777" w:rsidR="00952855" w:rsidRPr="009E2B81" w:rsidRDefault="00952855" w:rsidP="00952855">
            <w:pPr>
              <w:ind w:left="720"/>
            </w:pPr>
            <w:r w:rsidRPr="009E2B81">
              <w:t>6</w:t>
            </w:r>
          </w:p>
        </w:tc>
        <w:tc>
          <w:tcPr>
            <w:tcW w:w="1510" w:type="dxa"/>
          </w:tcPr>
          <w:p w14:paraId="17ABB245" w14:textId="77777777" w:rsidR="00952855" w:rsidRPr="009E2B81" w:rsidRDefault="00952855" w:rsidP="00952855">
            <w:pPr>
              <w:ind w:left="720"/>
            </w:pPr>
          </w:p>
        </w:tc>
        <w:tc>
          <w:tcPr>
            <w:tcW w:w="1381" w:type="dxa"/>
          </w:tcPr>
          <w:p w14:paraId="30E2BD3C" w14:textId="77777777" w:rsidR="00952855" w:rsidRPr="009E2B81" w:rsidRDefault="00952855" w:rsidP="00952855">
            <w:pPr>
              <w:ind w:left="720"/>
            </w:pPr>
          </w:p>
        </w:tc>
        <w:tc>
          <w:tcPr>
            <w:tcW w:w="1803" w:type="dxa"/>
          </w:tcPr>
          <w:p w14:paraId="05827B2C" w14:textId="77777777" w:rsidR="00952855" w:rsidRPr="009E2B81" w:rsidRDefault="00952855" w:rsidP="00952855">
            <w:pPr>
              <w:ind w:left="720"/>
            </w:pPr>
          </w:p>
        </w:tc>
        <w:tc>
          <w:tcPr>
            <w:tcW w:w="1681" w:type="dxa"/>
          </w:tcPr>
          <w:p w14:paraId="79BBE853" w14:textId="77777777" w:rsidR="00952855" w:rsidRPr="009E2B81" w:rsidRDefault="00952855" w:rsidP="00952855">
            <w:pPr>
              <w:ind w:left="720"/>
            </w:pPr>
          </w:p>
        </w:tc>
        <w:tc>
          <w:tcPr>
            <w:tcW w:w="1592" w:type="dxa"/>
          </w:tcPr>
          <w:p w14:paraId="38CCB1D6" w14:textId="77777777" w:rsidR="00952855" w:rsidRPr="009E2B81" w:rsidRDefault="00952855" w:rsidP="00952855">
            <w:pPr>
              <w:ind w:left="720"/>
            </w:pPr>
          </w:p>
        </w:tc>
      </w:tr>
      <w:tr w:rsidR="00952855" w:rsidRPr="009E2B81" w14:paraId="41558CE4" w14:textId="77777777" w:rsidTr="00201C17">
        <w:tc>
          <w:tcPr>
            <w:tcW w:w="1370" w:type="dxa"/>
          </w:tcPr>
          <w:p w14:paraId="6BA37ED5" w14:textId="77777777" w:rsidR="00952855" w:rsidRPr="009E2B81" w:rsidRDefault="00952855" w:rsidP="00952855">
            <w:pPr>
              <w:ind w:left="720"/>
            </w:pPr>
            <w:r w:rsidRPr="009E2B81">
              <w:t>7</w:t>
            </w:r>
          </w:p>
        </w:tc>
        <w:tc>
          <w:tcPr>
            <w:tcW w:w="1510" w:type="dxa"/>
          </w:tcPr>
          <w:p w14:paraId="7A45ABBC" w14:textId="77777777" w:rsidR="00952855" w:rsidRPr="009E2B81" w:rsidRDefault="00952855" w:rsidP="00952855">
            <w:pPr>
              <w:ind w:left="720"/>
            </w:pPr>
          </w:p>
        </w:tc>
        <w:tc>
          <w:tcPr>
            <w:tcW w:w="1381" w:type="dxa"/>
          </w:tcPr>
          <w:p w14:paraId="5DDA3CF6" w14:textId="77777777" w:rsidR="00952855" w:rsidRPr="009E2B81" w:rsidRDefault="00952855" w:rsidP="00952855">
            <w:pPr>
              <w:ind w:left="720"/>
            </w:pPr>
          </w:p>
        </w:tc>
        <w:tc>
          <w:tcPr>
            <w:tcW w:w="1803" w:type="dxa"/>
          </w:tcPr>
          <w:p w14:paraId="18619857" w14:textId="77777777" w:rsidR="00952855" w:rsidRPr="009E2B81" w:rsidRDefault="00952855" w:rsidP="00952855">
            <w:pPr>
              <w:ind w:left="720"/>
            </w:pPr>
          </w:p>
        </w:tc>
        <w:tc>
          <w:tcPr>
            <w:tcW w:w="1681" w:type="dxa"/>
          </w:tcPr>
          <w:p w14:paraId="731DF574" w14:textId="77777777" w:rsidR="00952855" w:rsidRPr="009E2B81" w:rsidRDefault="00952855" w:rsidP="00952855">
            <w:pPr>
              <w:ind w:left="720"/>
            </w:pPr>
          </w:p>
        </w:tc>
        <w:tc>
          <w:tcPr>
            <w:tcW w:w="1592" w:type="dxa"/>
          </w:tcPr>
          <w:p w14:paraId="5F5E57A7" w14:textId="77777777" w:rsidR="00952855" w:rsidRPr="009E2B81" w:rsidRDefault="00952855" w:rsidP="00952855">
            <w:pPr>
              <w:ind w:left="720"/>
            </w:pPr>
          </w:p>
        </w:tc>
      </w:tr>
    </w:tbl>
    <w:p w14:paraId="0A0ADDE6" w14:textId="77777777" w:rsidR="00952855" w:rsidRPr="009E2B81" w:rsidRDefault="00952855" w:rsidP="00952855">
      <w:pPr>
        <w:ind w:left="720"/>
      </w:pPr>
      <w:r w:rsidRPr="009E2B81">
        <w:br w:type="page"/>
      </w:r>
    </w:p>
    <w:p w14:paraId="5DEF7694" w14:textId="77777777" w:rsidR="00952855" w:rsidRPr="009E2B81" w:rsidRDefault="00952855" w:rsidP="00201C17">
      <w:pPr>
        <w:pStyle w:val="Heading1"/>
        <w:numPr>
          <w:ilvl w:val="0"/>
          <w:numId w:val="0"/>
        </w:numPr>
        <w:ind w:left="720"/>
        <w:rPr>
          <w:rFonts w:ascii="Times New Roman" w:hAnsi="Times New Roman" w:cs="Times New Roman"/>
        </w:rPr>
      </w:pPr>
      <w:r w:rsidRPr="009E2B81">
        <w:rPr>
          <w:rFonts w:ascii="Times New Roman" w:hAnsi="Times New Roman" w:cs="Times New Roman"/>
        </w:rPr>
        <w:lastRenderedPageBreak/>
        <w:t>Calibration Curve</w:t>
      </w:r>
    </w:p>
    <w:p w14:paraId="46A4E42E" w14:textId="77777777" w:rsidR="00952855" w:rsidRPr="009E2B81" w:rsidRDefault="00952855" w:rsidP="00952855">
      <w:pPr>
        <w:ind w:left="720"/>
      </w:pPr>
      <w:r w:rsidRPr="009E2B81">
        <w:t xml:space="preserve">Plot the Data –Voltage (output) </w:t>
      </w:r>
      <w:proofErr w:type="spellStart"/>
      <w:r w:rsidRPr="009E2B81">
        <w:t>Vs</w:t>
      </w:r>
      <w:proofErr w:type="spellEnd"/>
      <w:r w:rsidRPr="009E2B81">
        <w:t xml:space="preserve"> Pressure (input) – three curves on one graph, one curve for each trial.  Label your axes, curves, and title your chart.</w:t>
      </w:r>
      <w:r w:rsidR="00201C17">
        <w:t xml:space="preserve">  (You can use the graph below or enter your data into a spreadsheet program (e.g., Excel) and plot your curves.</w:t>
      </w:r>
      <w:r w:rsidRPr="009E2B81">
        <w:rPr>
          <w:noProof/>
        </w:rPr>
        <w:drawing>
          <wp:inline distT="0" distB="0" distL="0" distR="0" wp14:anchorId="13154491" wp14:editId="31F424B3">
            <wp:extent cx="5974636" cy="77317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tiwidth.pdf"/>
                    <pic:cNvPicPr/>
                  </pic:nvPicPr>
                  <pic:blipFill>
                    <a:blip r:embed="rId31">
                      <a:extLst>
                        <a:ext uri="{28A0092B-C50C-407E-A947-70E740481C1C}">
                          <a14:useLocalDpi xmlns:a14="http://schemas.microsoft.com/office/drawing/2010/main" val="0"/>
                        </a:ext>
                      </a:extLst>
                    </a:blip>
                    <a:stretch>
                      <a:fillRect/>
                    </a:stretch>
                  </pic:blipFill>
                  <pic:spPr>
                    <a:xfrm>
                      <a:off x="0" y="0"/>
                      <a:ext cx="5975883" cy="7733374"/>
                    </a:xfrm>
                    <a:prstGeom prst="rect">
                      <a:avLst/>
                    </a:prstGeom>
                  </pic:spPr>
                </pic:pic>
              </a:graphicData>
            </a:graphic>
          </wp:inline>
        </w:drawing>
      </w:r>
    </w:p>
    <w:p w14:paraId="3ED29F70" w14:textId="77777777" w:rsidR="00952855" w:rsidRPr="009E2B81" w:rsidRDefault="00952855" w:rsidP="00952855">
      <w:pPr>
        <w:ind w:left="720"/>
      </w:pPr>
      <w:r w:rsidRPr="009E2B81">
        <w:br w:type="page"/>
      </w:r>
    </w:p>
    <w:p w14:paraId="313B66A7" w14:textId="77777777" w:rsidR="001C0E19" w:rsidRDefault="00B41818" w:rsidP="00B41818">
      <w:pPr>
        <w:widowControl/>
        <w:adjustRightInd/>
        <w:ind w:left="720"/>
        <w:textAlignment w:val="auto"/>
        <w:rPr>
          <w:b/>
          <w:sz w:val="32"/>
        </w:rPr>
      </w:pPr>
      <w:r>
        <w:rPr>
          <w:b/>
          <w:sz w:val="32"/>
        </w:rPr>
        <w:lastRenderedPageBreak/>
        <w:t xml:space="preserve"> </w:t>
      </w:r>
    </w:p>
    <w:p w14:paraId="4EDDDBC6" w14:textId="77777777" w:rsidR="00952855" w:rsidRPr="009E2B81" w:rsidRDefault="00952855" w:rsidP="00201C17">
      <w:pPr>
        <w:pStyle w:val="Heading1"/>
        <w:numPr>
          <w:ilvl w:val="0"/>
          <w:numId w:val="0"/>
        </w:numPr>
        <w:ind w:left="720"/>
        <w:rPr>
          <w:rFonts w:ascii="Times New Roman" w:hAnsi="Times New Roman" w:cs="Times New Roman"/>
        </w:rPr>
      </w:pPr>
      <w:r w:rsidRPr="009E2B81">
        <w:rPr>
          <w:rFonts w:ascii="Times New Roman" w:hAnsi="Times New Roman" w:cs="Times New Roman"/>
        </w:rPr>
        <w:t>Post Activity Questions</w:t>
      </w:r>
    </w:p>
    <w:p w14:paraId="3045233B" w14:textId="77777777" w:rsidR="00952855" w:rsidRPr="009E2B81" w:rsidRDefault="00952855" w:rsidP="00952855">
      <w:pPr>
        <w:ind w:left="720"/>
      </w:pPr>
    </w:p>
    <w:p w14:paraId="67656247" w14:textId="77777777" w:rsidR="00952855" w:rsidRDefault="00201C17" w:rsidP="00201C17">
      <w:pPr>
        <w:pStyle w:val="ListParagraph"/>
        <w:numPr>
          <w:ilvl w:val="0"/>
          <w:numId w:val="43"/>
        </w:numPr>
        <w:spacing w:after="0" w:line="240" w:lineRule="auto"/>
        <w:ind w:left="1440"/>
        <w:rPr>
          <w:rFonts w:ascii="Times New Roman" w:hAnsi="Times New Roman"/>
        </w:rPr>
      </w:pPr>
      <w:r>
        <w:rPr>
          <w:rFonts w:ascii="Times New Roman" w:hAnsi="Times New Roman"/>
        </w:rPr>
        <w:t>What is the relationship between force and applied pressure (e.g., linear, exponential, parabolic)?</w:t>
      </w:r>
    </w:p>
    <w:p w14:paraId="37782173" w14:textId="77777777" w:rsidR="00201C17" w:rsidRPr="00201C17" w:rsidRDefault="00201C17" w:rsidP="00201C17"/>
    <w:p w14:paraId="16A80296" w14:textId="77777777" w:rsidR="00952855" w:rsidRPr="009E2B81" w:rsidRDefault="00952855" w:rsidP="00201C17">
      <w:pPr>
        <w:ind w:left="1440"/>
      </w:pPr>
    </w:p>
    <w:p w14:paraId="4677E4BF" w14:textId="77777777" w:rsidR="00952855" w:rsidRPr="009E2B81" w:rsidRDefault="00952855" w:rsidP="00201C17">
      <w:pPr>
        <w:pStyle w:val="ListParagraph"/>
        <w:numPr>
          <w:ilvl w:val="0"/>
          <w:numId w:val="43"/>
        </w:numPr>
        <w:spacing w:after="0" w:line="240" w:lineRule="auto"/>
        <w:ind w:left="1440"/>
        <w:rPr>
          <w:rFonts w:ascii="Times New Roman" w:hAnsi="Times New Roman"/>
        </w:rPr>
      </w:pPr>
      <w:r w:rsidRPr="009E2B81">
        <w:rPr>
          <w:rFonts w:ascii="Times New Roman" w:hAnsi="Times New Roman"/>
        </w:rPr>
        <w:t xml:space="preserve">Did you get the same curve for each trial? </w:t>
      </w:r>
    </w:p>
    <w:p w14:paraId="008F4C55" w14:textId="77777777" w:rsidR="00952855" w:rsidRPr="009E2B81" w:rsidRDefault="00952855" w:rsidP="00201C17">
      <w:pPr>
        <w:ind w:left="1440"/>
      </w:pPr>
    </w:p>
    <w:p w14:paraId="146FFD4C" w14:textId="77777777" w:rsidR="00952855" w:rsidRPr="009E2B81" w:rsidRDefault="00952855" w:rsidP="00201C17">
      <w:pPr>
        <w:ind w:left="1440"/>
      </w:pPr>
    </w:p>
    <w:p w14:paraId="27550ABA" w14:textId="77777777" w:rsidR="00952855" w:rsidRPr="009E2B81" w:rsidRDefault="00952855" w:rsidP="00201C17">
      <w:pPr>
        <w:ind w:left="1440"/>
      </w:pPr>
      <w:r w:rsidRPr="009E2B81">
        <w:t>If not – give some reasons why this may be.</w:t>
      </w:r>
    </w:p>
    <w:p w14:paraId="048956CE" w14:textId="77777777" w:rsidR="00952855" w:rsidRPr="009E2B81" w:rsidRDefault="00952855" w:rsidP="00201C17">
      <w:pPr>
        <w:ind w:left="1440"/>
      </w:pPr>
    </w:p>
    <w:p w14:paraId="23D3D4C6" w14:textId="77777777" w:rsidR="00952855" w:rsidRPr="009E2B81" w:rsidRDefault="00952855" w:rsidP="00830C8D"/>
    <w:p w14:paraId="1096670B" w14:textId="77777777" w:rsidR="00952855" w:rsidRPr="009E2B81" w:rsidRDefault="00952855" w:rsidP="00201C17">
      <w:pPr>
        <w:ind w:left="1440"/>
      </w:pPr>
    </w:p>
    <w:p w14:paraId="74FBC82E" w14:textId="77777777" w:rsidR="00952855" w:rsidRPr="009E2B81" w:rsidRDefault="00952855" w:rsidP="00201C17">
      <w:pPr>
        <w:pStyle w:val="ListParagraph"/>
        <w:numPr>
          <w:ilvl w:val="0"/>
          <w:numId w:val="43"/>
        </w:numPr>
        <w:spacing w:after="0" w:line="240" w:lineRule="auto"/>
        <w:ind w:left="1440"/>
        <w:rPr>
          <w:rFonts w:ascii="Times New Roman" w:hAnsi="Times New Roman"/>
        </w:rPr>
      </w:pPr>
      <w:r w:rsidRPr="009E2B81">
        <w:rPr>
          <w:rFonts w:ascii="Times New Roman" w:hAnsi="Times New Roman"/>
        </w:rPr>
        <w:t>Heat or cool the can. How does a change in temperature affect the pressure in the reference chamber?</w:t>
      </w:r>
    </w:p>
    <w:p w14:paraId="7A3B7139" w14:textId="77777777" w:rsidR="00952855" w:rsidRPr="009E2B81" w:rsidRDefault="00952855" w:rsidP="00201C17">
      <w:pPr>
        <w:ind w:left="1440"/>
      </w:pPr>
    </w:p>
    <w:p w14:paraId="55739E81" w14:textId="77777777" w:rsidR="00952855" w:rsidRPr="009E2B81" w:rsidRDefault="00952855" w:rsidP="00830C8D"/>
    <w:p w14:paraId="4F948C03" w14:textId="77777777" w:rsidR="00952855" w:rsidRPr="009E2B81" w:rsidRDefault="00952855" w:rsidP="00201C17">
      <w:pPr>
        <w:ind w:left="1440"/>
      </w:pPr>
    </w:p>
    <w:p w14:paraId="10CC1E11" w14:textId="77777777" w:rsidR="00952855" w:rsidRDefault="00952855" w:rsidP="00201C17">
      <w:pPr>
        <w:pStyle w:val="ListParagraph"/>
        <w:numPr>
          <w:ilvl w:val="0"/>
          <w:numId w:val="43"/>
        </w:numPr>
        <w:spacing w:after="0" w:line="240" w:lineRule="auto"/>
        <w:ind w:left="1440"/>
        <w:rPr>
          <w:rFonts w:ascii="Times New Roman" w:hAnsi="Times New Roman"/>
        </w:rPr>
      </w:pPr>
      <w:r w:rsidRPr="009E2B81">
        <w:rPr>
          <w:rFonts w:ascii="Times New Roman" w:hAnsi="Times New Roman"/>
        </w:rPr>
        <w:t>Repeat a trial with the new temperature.  How does a change in temperature affect the calibration curve?</w:t>
      </w:r>
    </w:p>
    <w:p w14:paraId="01AA36E4" w14:textId="77777777" w:rsidR="00830C8D" w:rsidRDefault="00830C8D" w:rsidP="00830C8D"/>
    <w:p w14:paraId="7A086B97" w14:textId="77777777" w:rsidR="00830C8D" w:rsidRDefault="00830C8D" w:rsidP="00830C8D"/>
    <w:p w14:paraId="30148ADA" w14:textId="77777777" w:rsidR="0033682D" w:rsidRDefault="0033682D">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01C17" w:rsidRPr="00354739" w14:paraId="180247DD" w14:textId="77777777" w:rsidTr="00922937">
        <w:trPr>
          <w:cantSplit/>
          <w:trHeight w:val="576"/>
        </w:trPr>
        <w:tc>
          <w:tcPr>
            <w:tcW w:w="9540" w:type="dxa"/>
            <w:vAlign w:val="bottom"/>
          </w:tcPr>
          <w:p w14:paraId="1F1F8A1D" w14:textId="77777777" w:rsidR="00201C17" w:rsidRPr="00354739" w:rsidRDefault="00201C17" w:rsidP="00922937">
            <w:pPr>
              <w:pStyle w:val="lvl1Text"/>
              <w:rPr>
                <w:sz w:val="24"/>
                <w:szCs w:val="24"/>
              </w:rPr>
            </w:pPr>
            <w:r>
              <w:lastRenderedPageBreak/>
              <w:br w:type="page"/>
            </w:r>
            <w:bookmarkStart w:id="7" w:name="App_bioMEM_AC50_dldl95"/>
            <w:r w:rsidRPr="00354739">
              <w:rPr>
                <w:sz w:val="24"/>
                <w:szCs w:val="24"/>
              </w:rPr>
              <w:t>Summary</w:t>
            </w:r>
          </w:p>
        </w:tc>
      </w:tr>
      <w:tr w:rsidR="00201C17" w:rsidRPr="00354739" w14:paraId="13415274" w14:textId="77777777" w:rsidTr="00922937">
        <w:tc>
          <w:tcPr>
            <w:tcW w:w="9540" w:type="dxa"/>
          </w:tcPr>
          <w:p w14:paraId="2A8BAE25" w14:textId="77777777" w:rsidR="00201C17" w:rsidRPr="00354739" w:rsidRDefault="00201C17" w:rsidP="00922937">
            <w:pPr>
              <w:keepNext/>
              <w:keepLines/>
            </w:pPr>
          </w:p>
          <w:p w14:paraId="4BA49882" w14:textId="77777777" w:rsidR="00201C17" w:rsidRPr="00354739" w:rsidRDefault="00201C17" w:rsidP="00922937">
            <w:pPr>
              <w:pStyle w:val="lvl1Text"/>
              <w:rPr>
                <w:b w:val="0"/>
                <w:sz w:val="24"/>
                <w:szCs w:val="24"/>
              </w:rPr>
            </w:pPr>
            <w:r>
              <w:rPr>
                <w:b w:val="0"/>
                <w:sz w:val="24"/>
                <w:szCs w:val="24"/>
              </w:rPr>
              <w:t xml:space="preserve">A common </w:t>
            </w:r>
            <w:r w:rsidR="00302393">
              <w:rPr>
                <w:b w:val="0"/>
                <w:sz w:val="24"/>
                <w:szCs w:val="24"/>
              </w:rPr>
              <w:t>micro</w:t>
            </w:r>
            <w:r>
              <w:rPr>
                <w:b w:val="0"/>
                <w:sz w:val="24"/>
                <w:szCs w:val="24"/>
              </w:rPr>
              <w:t>pressure sensor uses a Wheatstone bridge sensing circuit on a flexible diaphragm.  A change in pressure creates a deflection of the diaphragm.  This deflection causes the variable resistors of the bridge to expand, increasing circuit resistance indicating a change in pressure.  The amount of change in resistance is proportional to the change in pressure from reference pressure to applied pressure.</w:t>
            </w:r>
          </w:p>
          <w:p w14:paraId="047B8F9E" w14:textId="77777777" w:rsidR="00201C17" w:rsidRPr="00354739" w:rsidRDefault="00201C17" w:rsidP="00922937">
            <w:pPr>
              <w:keepNext/>
              <w:keepLines/>
            </w:pPr>
          </w:p>
        </w:tc>
      </w:tr>
      <w:tr w:rsidR="00201C17" w:rsidRPr="00354739" w14:paraId="73F1EBD3" w14:textId="77777777" w:rsidTr="00922937">
        <w:trPr>
          <w:cantSplit/>
          <w:trHeight w:val="576"/>
        </w:trPr>
        <w:tc>
          <w:tcPr>
            <w:tcW w:w="9540" w:type="dxa"/>
            <w:vAlign w:val="bottom"/>
          </w:tcPr>
          <w:p w14:paraId="4C04EC81" w14:textId="77777777" w:rsidR="00201C17" w:rsidRPr="00354739" w:rsidRDefault="00201C17" w:rsidP="00922937">
            <w:pPr>
              <w:pStyle w:val="lvl1Text"/>
              <w:rPr>
                <w:sz w:val="24"/>
                <w:szCs w:val="24"/>
              </w:rPr>
            </w:pPr>
            <w:bookmarkStart w:id="8" w:name="App_bioMEM_AC50_dldl167"/>
            <w:bookmarkEnd w:id="7"/>
            <w:r>
              <w:rPr>
                <w:sz w:val="24"/>
                <w:szCs w:val="24"/>
              </w:rPr>
              <w:t>Related SCME Units</w:t>
            </w:r>
          </w:p>
        </w:tc>
      </w:tr>
      <w:tr w:rsidR="00201C17" w:rsidRPr="00354739" w14:paraId="29814D83" w14:textId="77777777" w:rsidTr="00922937">
        <w:tc>
          <w:tcPr>
            <w:tcW w:w="9540" w:type="dxa"/>
          </w:tcPr>
          <w:p w14:paraId="22F0EB20" w14:textId="77777777" w:rsidR="00201C17" w:rsidRDefault="00201C17" w:rsidP="00922937">
            <w:pPr>
              <w:keepNext/>
              <w:keepLines/>
            </w:pPr>
          </w:p>
          <w:p w14:paraId="0F78ECA4" w14:textId="77777777" w:rsidR="00201C17" w:rsidRDefault="00201C17" w:rsidP="00922937">
            <w:pPr>
              <w:keepNext/>
              <w:keepLines/>
              <w:numPr>
                <w:ilvl w:val="0"/>
                <w:numId w:val="26"/>
              </w:numPr>
            </w:pPr>
            <w:r>
              <w:t>Wheatstone Bridge Overview unit</w:t>
            </w:r>
          </w:p>
          <w:p w14:paraId="2D1B0408" w14:textId="77777777" w:rsidR="00201C17" w:rsidRDefault="00201C17" w:rsidP="00922937">
            <w:pPr>
              <w:keepNext/>
              <w:keepLines/>
              <w:numPr>
                <w:ilvl w:val="0"/>
                <w:numId w:val="26"/>
              </w:numPr>
            </w:pPr>
            <w:r>
              <w:t>Wheatstone Bridge Derivation Activity</w:t>
            </w:r>
          </w:p>
          <w:p w14:paraId="00766015" w14:textId="77777777" w:rsidR="00201C17" w:rsidRDefault="00201C17" w:rsidP="00922937">
            <w:pPr>
              <w:keepNext/>
              <w:keepLines/>
              <w:numPr>
                <w:ilvl w:val="0"/>
                <w:numId w:val="26"/>
              </w:numPr>
            </w:pPr>
            <w:r>
              <w:t>MTTC Pressure Sensor</w:t>
            </w:r>
            <w:r w:rsidR="00302393">
              <w:t xml:space="preserve"> Process</w:t>
            </w:r>
            <w:r>
              <w:t xml:space="preserve"> Learning Module</w:t>
            </w:r>
          </w:p>
          <w:p w14:paraId="5850A972" w14:textId="77777777" w:rsidR="00201C17" w:rsidRPr="00354739" w:rsidRDefault="00201C17" w:rsidP="00922937">
            <w:pPr>
              <w:keepNext/>
              <w:keepLines/>
            </w:pPr>
          </w:p>
        </w:tc>
      </w:tr>
      <w:bookmarkEnd w:id="8"/>
    </w:tbl>
    <w:p w14:paraId="60876A63" w14:textId="77777777" w:rsidR="00201C17" w:rsidRPr="00354739" w:rsidRDefault="00201C17" w:rsidP="00201C17">
      <w:pPr>
        <w:pStyle w:val="Header"/>
      </w:pPr>
    </w:p>
    <w:p w14:paraId="460942F6" w14:textId="77777777" w:rsidR="00201C17" w:rsidRDefault="00201C17" w:rsidP="00201C17">
      <w:pPr>
        <w:pStyle w:val="Header"/>
      </w:pPr>
      <w:r>
        <w:rPr>
          <w:noProof/>
        </w:rPr>
        <w:drawing>
          <wp:inline distT="0" distB="0" distL="0" distR="0" wp14:anchorId="7E30BF70" wp14:editId="2F2D38C7">
            <wp:extent cx="3339465" cy="3657600"/>
            <wp:effectExtent l="19050" t="0" r="0" b="0"/>
            <wp:docPr id="24" name="Picture 8" descr="C:\Documents and Settings\Dr. Pleil\Local Settings\Temporary Internet Files\Content.Word\Wheatstone_can_templ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Dr. Pleil\Local Settings\Temporary Internet Files\Content.Word\Wheatstone_can_template.png"/>
                    <pic:cNvPicPr>
                      <a:picLocks noChangeAspect="1" noChangeArrowheads="1"/>
                    </pic:cNvPicPr>
                  </pic:nvPicPr>
                  <pic:blipFill>
                    <a:blip r:embed="rId32" cstate="print"/>
                    <a:srcRect/>
                    <a:stretch>
                      <a:fillRect/>
                    </a:stretch>
                  </pic:blipFill>
                  <pic:spPr bwMode="auto">
                    <a:xfrm>
                      <a:off x="0" y="0"/>
                      <a:ext cx="3339465" cy="3657600"/>
                    </a:xfrm>
                    <a:prstGeom prst="rect">
                      <a:avLst/>
                    </a:prstGeom>
                    <a:noFill/>
                    <a:ln w="9525">
                      <a:noFill/>
                      <a:miter lim="800000"/>
                      <a:headEnd/>
                      <a:tailEnd/>
                    </a:ln>
                  </pic:spPr>
                </pic:pic>
              </a:graphicData>
            </a:graphic>
          </wp:inline>
        </w:drawing>
      </w:r>
    </w:p>
    <w:p w14:paraId="6C5ABFE4" w14:textId="77777777" w:rsidR="00201C17" w:rsidRDefault="00201C17" w:rsidP="00201C17">
      <w:pPr>
        <w:pStyle w:val="Header"/>
      </w:pPr>
    </w:p>
    <w:p w14:paraId="70807693" w14:textId="77777777" w:rsidR="00201C17" w:rsidRDefault="00201C17" w:rsidP="00201C17">
      <w:pPr>
        <w:pStyle w:val="Header"/>
      </w:pPr>
    </w:p>
    <w:p w14:paraId="0B51E336" w14:textId="77777777" w:rsidR="00201C17" w:rsidRDefault="00201C17" w:rsidP="00201C17">
      <w:pPr>
        <w:pStyle w:val="Header"/>
      </w:pPr>
    </w:p>
    <w:p w14:paraId="5F864131" w14:textId="77777777" w:rsidR="00201C17" w:rsidRDefault="00201C17" w:rsidP="00201C17">
      <w:pPr>
        <w:pStyle w:val="Header"/>
      </w:pPr>
      <w:r>
        <w:t>If using a one-quart paint can, this template should print out to approximately 3 3/8" (8.57 cm) in diameter and can be used as a template to trace out the piezoresistive Wheatstone bridge structure.</w:t>
      </w:r>
    </w:p>
    <w:p w14:paraId="3C7FE5F1" w14:textId="77777777" w:rsidR="00C84EC8" w:rsidRDefault="00C84EC8" w:rsidP="00C84EC8">
      <w:pPr>
        <w:keepNext/>
        <w:keepLines/>
        <w:rPr>
          <w:i/>
        </w:rPr>
      </w:pPr>
    </w:p>
    <w:p w14:paraId="11A53308" w14:textId="77777777" w:rsidR="00C84EC8" w:rsidRDefault="00C84EC8" w:rsidP="00C84EC8">
      <w:pPr>
        <w:keepNext/>
        <w:keepLines/>
        <w:rPr>
          <w:i/>
        </w:rPr>
      </w:pPr>
    </w:p>
    <w:p w14:paraId="09A383A4" w14:textId="77777777" w:rsidR="003F2E17" w:rsidRPr="009E2B81" w:rsidRDefault="00C84EC8" w:rsidP="00C84EC8">
      <w:pPr>
        <w:keepNext/>
        <w:keepLines/>
      </w:pPr>
      <w:r w:rsidRPr="00454009">
        <w:rPr>
          <w:i/>
        </w:rPr>
        <w:t>Support for this work was provided by the National Science Foundation's Advanced Technological Education (ATE) Program through Grants #</w:t>
      </w:r>
      <w:r w:rsidRPr="00EE060C">
        <w:rPr>
          <w:i/>
        </w:rPr>
        <w:t>0830384</w:t>
      </w:r>
      <w:r>
        <w:rPr>
          <w:i/>
        </w:rPr>
        <w:t xml:space="preserve"> and 0902411.</w:t>
      </w:r>
      <w:r w:rsidR="00B41818">
        <w:rPr>
          <w:rFonts w:asciiTheme="minorHAnsi" w:hAnsi="Calibri" w:cstheme="minorBidi"/>
          <w:color w:val="000000" w:themeColor="text1"/>
        </w:rPr>
        <w:t>)</w:t>
      </w:r>
    </w:p>
    <w:sectPr w:rsidR="003F2E17" w:rsidRPr="009E2B81" w:rsidSect="00160CD5">
      <w:headerReference w:type="default" r:id="rId33"/>
      <w:type w:val="continuous"/>
      <w:pgSz w:w="12240" w:h="15840"/>
      <w:pgMar w:top="990" w:right="720" w:bottom="1080" w:left="720" w:header="432"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43A623" w14:textId="77777777" w:rsidR="00152156" w:rsidRDefault="00152156">
      <w:r>
        <w:separator/>
      </w:r>
    </w:p>
  </w:endnote>
  <w:endnote w:type="continuationSeparator" w:id="0">
    <w:p w14:paraId="160EC0C7" w14:textId="77777777" w:rsidR="00152156" w:rsidRDefault="001521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Cambria Math">
    <w:panose1 w:val="02040503050406030204"/>
    <w:charset w:val="00"/>
    <w:family w:val="auto"/>
    <w:pitch w:val="variable"/>
    <w:sig w:usb0="E00002FF" w:usb1="420024FF" w:usb2="00000000"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E557AA" w14:textId="77777777" w:rsidR="000D5364" w:rsidRDefault="000D5364">
    <w:pPr>
      <w:pStyle w:val="Footer"/>
    </w:pPr>
  </w:p>
  <w:p w14:paraId="0D60CF21" w14:textId="77777777" w:rsidR="000D5364" w:rsidRDefault="000D5364" w:rsidP="00EC6A39">
    <w:pPr>
      <w:pStyle w:val="Footer"/>
      <w:jc w:val="right"/>
    </w:pPr>
    <w:r>
      <w:rPr>
        <w:noProof/>
      </w:rPr>
      <w:drawing>
        <wp:inline distT="0" distB="0" distL="0" distR="0" wp14:anchorId="137D05FB" wp14:editId="3E5B2794">
          <wp:extent cx="942975" cy="295275"/>
          <wp:effectExtent l="19050" t="0" r="9525" b="0"/>
          <wp:docPr id="4" name="Picture 4"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B81DEC" w14:textId="77777777" w:rsidR="000D5364" w:rsidRPr="004B6382" w:rsidRDefault="000D5364" w:rsidP="00576FCB">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6352EC">
      <w:rPr>
        <w:b/>
        <w:i/>
        <w:noProof/>
        <w:sz w:val="22"/>
      </w:rPr>
      <w:t>6</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6352EC">
      <w:rPr>
        <w:b/>
        <w:i/>
        <w:noProof/>
        <w:sz w:val="22"/>
      </w:rPr>
      <w:t>22</w:t>
    </w:r>
    <w:r w:rsidRPr="004B6382">
      <w:rPr>
        <w:b/>
        <w:i/>
        <w:sz w:val="22"/>
      </w:rPr>
      <w:fldChar w:fldCharType="end"/>
    </w:r>
  </w:p>
  <w:p w14:paraId="3E60D76D" w14:textId="77777777" w:rsidR="000D5364" w:rsidRPr="00576FCB" w:rsidRDefault="000D5364" w:rsidP="00576FCB">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A25933">
      <w:rPr>
        <w:i/>
        <w:noProof/>
        <w:sz w:val="22"/>
      </w:rPr>
      <w:t>Int_WheatB_AC02_PG_Sept2016.docx</w:t>
    </w:r>
    <w:r w:rsidRPr="004B6382">
      <w:rPr>
        <w:i/>
        <w:sz w:val="22"/>
      </w:rPr>
      <w:fldChar w:fldCharType="end"/>
    </w:r>
    <w:r w:rsidRPr="004B6382">
      <w:rPr>
        <w:i/>
        <w:sz w:val="22"/>
      </w:rPr>
      <w:tab/>
    </w:r>
    <w:r w:rsidRPr="004B6382">
      <w:rPr>
        <w:b/>
        <w:i/>
        <w:sz w:val="22"/>
      </w:rPr>
      <w:tab/>
    </w:r>
    <w:r>
      <w:rPr>
        <w:b/>
        <w:i/>
        <w:sz w:val="22"/>
      </w:rPr>
      <w:t>Modeling a Micro Pressure Activity</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19E790" w14:textId="77777777" w:rsidR="000D5364" w:rsidRDefault="000D5364">
    <w:pPr>
      <w:pStyle w:val="Footer"/>
    </w:pPr>
  </w:p>
  <w:p w14:paraId="33D535B6" w14:textId="77777777" w:rsidR="000D5364" w:rsidRDefault="000D5364"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E80554" w14:textId="77777777" w:rsidR="00152156" w:rsidRDefault="00152156">
      <w:r>
        <w:separator/>
      </w:r>
    </w:p>
  </w:footnote>
  <w:footnote w:type="continuationSeparator" w:id="0">
    <w:p w14:paraId="0ED183F9" w14:textId="77777777" w:rsidR="00152156" w:rsidRDefault="00152156">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3ECAC1" w14:textId="77777777" w:rsidR="000D5364" w:rsidRDefault="000D5364" w:rsidP="00EC6A39">
    <w:pPr>
      <w:pStyle w:val="Header"/>
      <w:jc w:val="right"/>
    </w:pPr>
    <w:r>
      <w:rPr>
        <w:noProof/>
      </w:rPr>
      <w:drawing>
        <wp:inline distT="0" distB="0" distL="0" distR="0" wp14:anchorId="41E8835D" wp14:editId="10046400">
          <wp:extent cx="942975" cy="295275"/>
          <wp:effectExtent l="19050" t="0" r="9525" b="0"/>
          <wp:docPr id="3" name="Picture 3"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20F5149F" w14:textId="77777777" w:rsidR="000D5364" w:rsidRDefault="000D536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896FF2" w14:textId="77777777" w:rsidR="000D5364" w:rsidRDefault="000D5364" w:rsidP="00EC6A39">
    <w:pPr>
      <w:pStyle w:val="Header"/>
      <w:jc w:val="right"/>
    </w:pPr>
  </w:p>
  <w:p w14:paraId="2F986451" w14:textId="77777777" w:rsidR="000D5364" w:rsidRDefault="000D5364">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28B137" w14:textId="77777777" w:rsidR="000D5364" w:rsidRDefault="000D5364" w:rsidP="00EF51DB">
    <w:pPr>
      <w:pStyle w:val="Header"/>
      <w:tabs>
        <w:tab w:val="clear" w:pos="4320"/>
        <w:tab w:val="clear" w:pos="8640"/>
        <w:tab w:val="left" w:pos="1515"/>
      </w:tabs>
    </w:pPr>
    <w: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76D15F4"/>
    <w:multiLevelType w:val="hybridMultilevel"/>
    <w:tmpl w:val="D2801F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407FCC"/>
    <w:multiLevelType w:val="hybridMultilevel"/>
    <w:tmpl w:val="8E04B2C2"/>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0E1201F3"/>
    <w:multiLevelType w:val="hybridMultilevel"/>
    <w:tmpl w:val="51826F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E576011"/>
    <w:multiLevelType w:val="hybridMultilevel"/>
    <w:tmpl w:val="5AB0A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F5E2D38"/>
    <w:multiLevelType w:val="hybridMultilevel"/>
    <w:tmpl w:val="D488107C"/>
    <w:lvl w:ilvl="0" w:tplc="AE047784">
      <w:start w:val="1"/>
      <w:numFmt w:val="decimal"/>
      <w:lvlText w:val="%1."/>
      <w:lvlJc w:val="left"/>
      <w:pPr>
        <w:ind w:left="745"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0F0F93"/>
    <w:multiLevelType w:val="hybridMultilevel"/>
    <w:tmpl w:val="4E546E40"/>
    <w:lvl w:ilvl="0" w:tplc="96026F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8">
    <w:nsid w:val="16131713"/>
    <w:multiLevelType w:val="hybridMultilevel"/>
    <w:tmpl w:val="D020DC7E"/>
    <w:lvl w:ilvl="0" w:tplc="F4FC13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A5B511B"/>
    <w:multiLevelType w:val="hybridMultilevel"/>
    <w:tmpl w:val="9BD47B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1A6E1335"/>
    <w:multiLevelType w:val="hybridMultilevel"/>
    <w:tmpl w:val="1AFEDB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1A707B5E"/>
    <w:multiLevelType w:val="hybridMultilevel"/>
    <w:tmpl w:val="2F0C6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B03706B"/>
    <w:multiLevelType w:val="hybridMultilevel"/>
    <w:tmpl w:val="23BC39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1B732F4E"/>
    <w:multiLevelType w:val="hybridMultilevel"/>
    <w:tmpl w:val="C59C97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6E2538C"/>
    <w:multiLevelType w:val="hybridMultilevel"/>
    <w:tmpl w:val="D454399C"/>
    <w:lvl w:ilvl="0" w:tplc="83946424">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73968C0"/>
    <w:multiLevelType w:val="hybridMultilevel"/>
    <w:tmpl w:val="DB980E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9345D29"/>
    <w:multiLevelType w:val="hybridMultilevel"/>
    <w:tmpl w:val="61709E12"/>
    <w:lvl w:ilvl="0" w:tplc="C8CA7B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8">
    <w:nsid w:val="2B87081A"/>
    <w:multiLevelType w:val="hybridMultilevel"/>
    <w:tmpl w:val="21B47798"/>
    <w:lvl w:ilvl="0" w:tplc="5D589644">
      <w:start w:val="1"/>
      <w:numFmt w:val="lowerRoman"/>
      <w:lvlText w:val="%1."/>
      <w:lvlJc w:val="righ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2E5243BE"/>
    <w:multiLevelType w:val="hybridMultilevel"/>
    <w:tmpl w:val="10A848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2FC01D58"/>
    <w:multiLevelType w:val="hybridMultilevel"/>
    <w:tmpl w:val="C9F09C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3757514A"/>
    <w:multiLevelType w:val="hybridMultilevel"/>
    <w:tmpl w:val="6F98A12A"/>
    <w:lvl w:ilvl="0" w:tplc="96026F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768582B"/>
    <w:multiLevelType w:val="hybridMultilevel"/>
    <w:tmpl w:val="8F3A42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4">
    <w:nsid w:val="39C504A3"/>
    <w:multiLevelType w:val="hybridMultilevel"/>
    <w:tmpl w:val="2C807E60"/>
    <w:lvl w:ilvl="0" w:tplc="0409000F">
      <w:start w:val="1"/>
      <w:numFmt w:val="decimal"/>
      <w:lvlText w:val="%1."/>
      <w:lvlJc w:val="left"/>
      <w:pPr>
        <w:ind w:left="768" w:hanging="360"/>
      </w:pPr>
    </w:lvl>
    <w:lvl w:ilvl="1" w:tplc="04090019">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25">
    <w:nsid w:val="3D4257EF"/>
    <w:multiLevelType w:val="hybridMultilevel"/>
    <w:tmpl w:val="5E7AE2F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3DC272B4"/>
    <w:multiLevelType w:val="hybridMultilevel"/>
    <w:tmpl w:val="0DD400EA"/>
    <w:lvl w:ilvl="0" w:tplc="C8CA7B3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F847F0C"/>
    <w:multiLevelType w:val="hybridMultilevel"/>
    <w:tmpl w:val="A7CA71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402F0576"/>
    <w:multiLevelType w:val="hybridMultilevel"/>
    <w:tmpl w:val="66D218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7332794"/>
    <w:multiLevelType w:val="hybridMultilevel"/>
    <w:tmpl w:val="1D56E4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78F0A9D"/>
    <w:multiLevelType w:val="hybridMultilevel"/>
    <w:tmpl w:val="C5FE2A5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33">
    <w:nsid w:val="4D6E2900"/>
    <w:multiLevelType w:val="hybridMultilevel"/>
    <w:tmpl w:val="1D56E4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nsid w:val="592531AE"/>
    <w:multiLevelType w:val="hybridMultilevel"/>
    <w:tmpl w:val="3AF6434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59566EA8"/>
    <w:multiLevelType w:val="hybridMultilevel"/>
    <w:tmpl w:val="062ACE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37">
    <w:nsid w:val="68EA355C"/>
    <w:multiLevelType w:val="hybridMultilevel"/>
    <w:tmpl w:val="94ECC9C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nsid w:val="68F9628E"/>
    <w:multiLevelType w:val="hybridMultilevel"/>
    <w:tmpl w:val="38D25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6F1703B8"/>
    <w:multiLevelType w:val="hybridMultilevel"/>
    <w:tmpl w:val="D17AAE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ABF3B8D"/>
    <w:multiLevelType w:val="hybridMultilevel"/>
    <w:tmpl w:val="ACA26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DC36E85"/>
    <w:multiLevelType w:val="hybridMultilevel"/>
    <w:tmpl w:val="586458A2"/>
    <w:lvl w:ilvl="0" w:tplc="A2225EBA">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FF8173E"/>
    <w:multiLevelType w:val="hybridMultilevel"/>
    <w:tmpl w:val="14848162"/>
    <w:lvl w:ilvl="0" w:tplc="C8CA7B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1"/>
  </w:num>
  <w:num w:numId="2">
    <w:abstractNumId w:val="17"/>
  </w:num>
  <w:num w:numId="3">
    <w:abstractNumId w:val="32"/>
  </w:num>
  <w:num w:numId="4">
    <w:abstractNumId w:val="23"/>
  </w:num>
  <w:num w:numId="5">
    <w:abstractNumId w:val="7"/>
  </w:num>
  <w:num w:numId="6">
    <w:abstractNumId w:val="39"/>
  </w:num>
  <w:num w:numId="7">
    <w:abstractNumId w:val="36"/>
  </w:num>
  <w:num w:numId="8">
    <w:abstractNumId w:val="0"/>
  </w:num>
  <w:num w:numId="9">
    <w:abstractNumId w:val="38"/>
  </w:num>
  <w:num w:numId="10">
    <w:abstractNumId w:val="4"/>
  </w:num>
  <w:num w:numId="11">
    <w:abstractNumId w:val="28"/>
  </w:num>
  <w:num w:numId="12">
    <w:abstractNumId w:val="25"/>
  </w:num>
  <w:num w:numId="13">
    <w:abstractNumId w:val="37"/>
  </w:num>
  <w:num w:numId="14">
    <w:abstractNumId w:val="18"/>
  </w:num>
  <w:num w:numId="15">
    <w:abstractNumId w:val="12"/>
  </w:num>
  <w:num w:numId="16">
    <w:abstractNumId w:val="1"/>
  </w:num>
  <w:num w:numId="17">
    <w:abstractNumId w:val="19"/>
  </w:num>
  <w:num w:numId="18">
    <w:abstractNumId w:val="41"/>
  </w:num>
  <w:num w:numId="19">
    <w:abstractNumId w:val="27"/>
  </w:num>
  <w:num w:numId="20">
    <w:abstractNumId w:val="22"/>
  </w:num>
  <w:num w:numId="21">
    <w:abstractNumId w:val="6"/>
  </w:num>
  <w:num w:numId="22">
    <w:abstractNumId w:val="16"/>
  </w:num>
  <w:num w:numId="23">
    <w:abstractNumId w:val="43"/>
  </w:num>
  <w:num w:numId="24">
    <w:abstractNumId w:val="5"/>
  </w:num>
  <w:num w:numId="25">
    <w:abstractNumId w:val="26"/>
  </w:num>
  <w:num w:numId="26">
    <w:abstractNumId w:val="10"/>
  </w:num>
  <w:num w:numId="27">
    <w:abstractNumId w:val="20"/>
  </w:num>
  <w:num w:numId="28">
    <w:abstractNumId w:val="9"/>
  </w:num>
  <w:num w:numId="29">
    <w:abstractNumId w:val="30"/>
  </w:num>
  <w:num w:numId="30">
    <w:abstractNumId w:val="8"/>
  </w:num>
  <w:num w:numId="31">
    <w:abstractNumId w:val="42"/>
  </w:num>
  <w:num w:numId="32">
    <w:abstractNumId w:val="15"/>
  </w:num>
  <w:num w:numId="33">
    <w:abstractNumId w:val="40"/>
  </w:num>
  <w:num w:numId="34">
    <w:abstractNumId w:val="21"/>
  </w:num>
  <w:num w:numId="35">
    <w:abstractNumId w:val="13"/>
  </w:num>
  <w:num w:numId="36">
    <w:abstractNumId w:val="24"/>
  </w:num>
  <w:num w:numId="37">
    <w:abstractNumId w:val="14"/>
  </w:num>
  <w:num w:numId="38">
    <w:abstractNumId w:val="2"/>
  </w:num>
  <w:num w:numId="39">
    <w:abstractNumId w:val="34"/>
  </w:num>
  <w:num w:numId="40">
    <w:abstractNumId w:val="11"/>
  </w:num>
  <w:num w:numId="41">
    <w:abstractNumId w:val="3"/>
  </w:num>
  <w:num w:numId="42">
    <w:abstractNumId w:val="35"/>
  </w:num>
  <w:num w:numId="43">
    <w:abstractNumId w:val="29"/>
  </w:num>
  <w:num w:numId="44">
    <w:abstractNumId w:val="3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04CD"/>
    <w:rsid w:val="00000A45"/>
    <w:rsid w:val="000034E8"/>
    <w:rsid w:val="00006D82"/>
    <w:rsid w:val="00011A85"/>
    <w:rsid w:val="00012763"/>
    <w:rsid w:val="00014753"/>
    <w:rsid w:val="00025404"/>
    <w:rsid w:val="00025E31"/>
    <w:rsid w:val="00034537"/>
    <w:rsid w:val="00035EC4"/>
    <w:rsid w:val="00036332"/>
    <w:rsid w:val="00036853"/>
    <w:rsid w:val="00040D75"/>
    <w:rsid w:val="00042DE7"/>
    <w:rsid w:val="00045876"/>
    <w:rsid w:val="00045FD5"/>
    <w:rsid w:val="00046744"/>
    <w:rsid w:val="00046BA2"/>
    <w:rsid w:val="00050149"/>
    <w:rsid w:val="00050422"/>
    <w:rsid w:val="000519F8"/>
    <w:rsid w:val="0005565C"/>
    <w:rsid w:val="00062DBF"/>
    <w:rsid w:val="000666BF"/>
    <w:rsid w:val="00073F38"/>
    <w:rsid w:val="000747CB"/>
    <w:rsid w:val="00091CB3"/>
    <w:rsid w:val="00097CC8"/>
    <w:rsid w:val="000A193C"/>
    <w:rsid w:val="000A281A"/>
    <w:rsid w:val="000B1F81"/>
    <w:rsid w:val="000B5AB4"/>
    <w:rsid w:val="000C04B3"/>
    <w:rsid w:val="000C2F03"/>
    <w:rsid w:val="000C4088"/>
    <w:rsid w:val="000D5364"/>
    <w:rsid w:val="000E03B2"/>
    <w:rsid w:val="000E23C3"/>
    <w:rsid w:val="000E2711"/>
    <w:rsid w:val="000F1AB1"/>
    <w:rsid w:val="000F1F79"/>
    <w:rsid w:val="000F5288"/>
    <w:rsid w:val="00100947"/>
    <w:rsid w:val="00100DDA"/>
    <w:rsid w:val="00101042"/>
    <w:rsid w:val="0010307E"/>
    <w:rsid w:val="00104DC2"/>
    <w:rsid w:val="001052E8"/>
    <w:rsid w:val="00111E39"/>
    <w:rsid w:val="001131A8"/>
    <w:rsid w:val="00114BB1"/>
    <w:rsid w:val="0012192B"/>
    <w:rsid w:val="00124624"/>
    <w:rsid w:val="001269B4"/>
    <w:rsid w:val="00127C8D"/>
    <w:rsid w:val="00130081"/>
    <w:rsid w:val="0013030C"/>
    <w:rsid w:val="001306C0"/>
    <w:rsid w:val="00131F84"/>
    <w:rsid w:val="00132E7D"/>
    <w:rsid w:val="00132EBD"/>
    <w:rsid w:val="0014607B"/>
    <w:rsid w:val="001464AF"/>
    <w:rsid w:val="00150563"/>
    <w:rsid w:val="001515F6"/>
    <w:rsid w:val="00152156"/>
    <w:rsid w:val="00155762"/>
    <w:rsid w:val="00155C96"/>
    <w:rsid w:val="001564F3"/>
    <w:rsid w:val="00156950"/>
    <w:rsid w:val="00160CD5"/>
    <w:rsid w:val="0016653A"/>
    <w:rsid w:val="00172A45"/>
    <w:rsid w:val="00172E99"/>
    <w:rsid w:val="00190D4B"/>
    <w:rsid w:val="001A035D"/>
    <w:rsid w:val="001A282E"/>
    <w:rsid w:val="001A6325"/>
    <w:rsid w:val="001A7425"/>
    <w:rsid w:val="001C0E19"/>
    <w:rsid w:val="001C7BC4"/>
    <w:rsid w:val="001D3805"/>
    <w:rsid w:val="001D7967"/>
    <w:rsid w:val="001D7E96"/>
    <w:rsid w:val="001E25CB"/>
    <w:rsid w:val="001E275B"/>
    <w:rsid w:val="001E4765"/>
    <w:rsid w:val="001E6144"/>
    <w:rsid w:val="001F1DEB"/>
    <w:rsid w:val="001F226C"/>
    <w:rsid w:val="001F541C"/>
    <w:rsid w:val="001F5DA6"/>
    <w:rsid w:val="00201367"/>
    <w:rsid w:val="00201C17"/>
    <w:rsid w:val="00224F96"/>
    <w:rsid w:val="002255C1"/>
    <w:rsid w:val="00236E73"/>
    <w:rsid w:val="0024229B"/>
    <w:rsid w:val="00251EA6"/>
    <w:rsid w:val="00260895"/>
    <w:rsid w:val="00262073"/>
    <w:rsid w:val="00267974"/>
    <w:rsid w:val="002710EE"/>
    <w:rsid w:val="002714FF"/>
    <w:rsid w:val="00290761"/>
    <w:rsid w:val="00294829"/>
    <w:rsid w:val="002A1736"/>
    <w:rsid w:val="002A1F63"/>
    <w:rsid w:val="002B07B9"/>
    <w:rsid w:val="002B64EE"/>
    <w:rsid w:val="002C1B8E"/>
    <w:rsid w:val="002C336B"/>
    <w:rsid w:val="002C3BA9"/>
    <w:rsid w:val="002C439A"/>
    <w:rsid w:val="002D7CA7"/>
    <w:rsid w:val="002F3FD3"/>
    <w:rsid w:val="002F5240"/>
    <w:rsid w:val="002F7867"/>
    <w:rsid w:val="00301F16"/>
    <w:rsid w:val="00302393"/>
    <w:rsid w:val="0030551A"/>
    <w:rsid w:val="00312984"/>
    <w:rsid w:val="003141D9"/>
    <w:rsid w:val="00320DF4"/>
    <w:rsid w:val="00334218"/>
    <w:rsid w:val="00335DFD"/>
    <w:rsid w:val="00335FE1"/>
    <w:rsid w:val="0033682D"/>
    <w:rsid w:val="00336EEC"/>
    <w:rsid w:val="003408EB"/>
    <w:rsid w:val="00346568"/>
    <w:rsid w:val="00347031"/>
    <w:rsid w:val="003531C6"/>
    <w:rsid w:val="00354739"/>
    <w:rsid w:val="00355290"/>
    <w:rsid w:val="0036183F"/>
    <w:rsid w:val="00371F46"/>
    <w:rsid w:val="003730FD"/>
    <w:rsid w:val="00376171"/>
    <w:rsid w:val="0038448F"/>
    <w:rsid w:val="00386B26"/>
    <w:rsid w:val="00387E57"/>
    <w:rsid w:val="00390D9C"/>
    <w:rsid w:val="0039258E"/>
    <w:rsid w:val="00395185"/>
    <w:rsid w:val="00396F78"/>
    <w:rsid w:val="00396FA6"/>
    <w:rsid w:val="003A0197"/>
    <w:rsid w:val="003A161F"/>
    <w:rsid w:val="003A23E4"/>
    <w:rsid w:val="003A52A8"/>
    <w:rsid w:val="003A5B8A"/>
    <w:rsid w:val="003A77BF"/>
    <w:rsid w:val="003B0B57"/>
    <w:rsid w:val="003B6CD6"/>
    <w:rsid w:val="003C147F"/>
    <w:rsid w:val="003D0AD3"/>
    <w:rsid w:val="003D38C2"/>
    <w:rsid w:val="003D7744"/>
    <w:rsid w:val="003D780D"/>
    <w:rsid w:val="003E3141"/>
    <w:rsid w:val="003E35DA"/>
    <w:rsid w:val="003E3BB8"/>
    <w:rsid w:val="003E3F69"/>
    <w:rsid w:val="003F1AA1"/>
    <w:rsid w:val="003F1C46"/>
    <w:rsid w:val="003F2E17"/>
    <w:rsid w:val="003F5167"/>
    <w:rsid w:val="00401B67"/>
    <w:rsid w:val="0040574E"/>
    <w:rsid w:val="00406214"/>
    <w:rsid w:val="004064A7"/>
    <w:rsid w:val="004111EA"/>
    <w:rsid w:val="00415918"/>
    <w:rsid w:val="004163B2"/>
    <w:rsid w:val="0042070F"/>
    <w:rsid w:val="00432F28"/>
    <w:rsid w:val="0043567D"/>
    <w:rsid w:val="00436C3D"/>
    <w:rsid w:val="00437033"/>
    <w:rsid w:val="004427E9"/>
    <w:rsid w:val="00454009"/>
    <w:rsid w:val="00456E84"/>
    <w:rsid w:val="0046023B"/>
    <w:rsid w:val="0046057C"/>
    <w:rsid w:val="004612BA"/>
    <w:rsid w:val="00462962"/>
    <w:rsid w:val="00466450"/>
    <w:rsid w:val="00467BE0"/>
    <w:rsid w:val="00475E22"/>
    <w:rsid w:val="004767BC"/>
    <w:rsid w:val="00476BBB"/>
    <w:rsid w:val="00476CAB"/>
    <w:rsid w:val="004775DA"/>
    <w:rsid w:val="004910AB"/>
    <w:rsid w:val="00497FE6"/>
    <w:rsid w:val="004A2873"/>
    <w:rsid w:val="004A55B0"/>
    <w:rsid w:val="004A6BBC"/>
    <w:rsid w:val="004B0DEE"/>
    <w:rsid w:val="004C08FC"/>
    <w:rsid w:val="004D1552"/>
    <w:rsid w:val="004D2668"/>
    <w:rsid w:val="004E0CF6"/>
    <w:rsid w:val="004E3A0F"/>
    <w:rsid w:val="004E43AF"/>
    <w:rsid w:val="004E489A"/>
    <w:rsid w:val="004E5837"/>
    <w:rsid w:val="004E6CC4"/>
    <w:rsid w:val="004F25E2"/>
    <w:rsid w:val="004F59F3"/>
    <w:rsid w:val="00500655"/>
    <w:rsid w:val="005039DA"/>
    <w:rsid w:val="00507981"/>
    <w:rsid w:val="00514CF1"/>
    <w:rsid w:val="00515D65"/>
    <w:rsid w:val="00516623"/>
    <w:rsid w:val="00516ECF"/>
    <w:rsid w:val="00522B95"/>
    <w:rsid w:val="00522FC7"/>
    <w:rsid w:val="00524850"/>
    <w:rsid w:val="00525A24"/>
    <w:rsid w:val="00525AEF"/>
    <w:rsid w:val="00526947"/>
    <w:rsid w:val="00530481"/>
    <w:rsid w:val="00533C4B"/>
    <w:rsid w:val="005379C6"/>
    <w:rsid w:val="00544ECC"/>
    <w:rsid w:val="005460FD"/>
    <w:rsid w:val="0055760A"/>
    <w:rsid w:val="00563628"/>
    <w:rsid w:val="00563D70"/>
    <w:rsid w:val="00567AD9"/>
    <w:rsid w:val="0057157F"/>
    <w:rsid w:val="005716AD"/>
    <w:rsid w:val="00576FCB"/>
    <w:rsid w:val="00581D35"/>
    <w:rsid w:val="005925C5"/>
    <w:rsid w:val="00594B4C"/>
    <w:rsid w:val="00595A10"/>
    <w:rsid w:val="005965DD"/>
    <w:rsid w:val="005A0723"/>
    <w:rsid w:val="005A1898"/>
    <w:rsid w:val="005B507A"/>
    <w:rsid w:val="005B622C"/>
    <w:rsid w:val="005B643E"/>
    <w:rsid w:val="005C0495"/>
    <w:rsid w:val="005C593C"/>
    <w:rsid w:val="005C7359"/>
    <w:rsid w:val="005D0DFB"/>
    <w:rsid w:val="005D0FDB"/>
    <w:rsid w:val="005D1D97"/>
    <w:rsid w:val="005D25E4"/>
    <w:rsid w:val="005D36D4"/>
    <w:rsid w:val="005D73F0"/>
    <w:rsid w:val="005E0651"/>
    <w:rsid w:val="005E0B74"/>
    <w:rsid w:val="005E5946"/>
    <w:rsid w:val="005F0D7E"/>
    <w:rsid w:val="005F20DF"/>
    <w:rsid w:val="005F2B0F"/>
    <w:rsid w:val="005F2F42"/>
    <w:rsid w:val="005F50B8"/>
    <w:rsid w:val="006004D4"/>
    <w:rsid w:val="006061A5"/>
    <w:rsid w:val="006065AA"/>
    <w:rsid w:val="0061274E"/>
    <w:rsid w:val="0062015A"/>
    <w:rsid w:val="006207F3"/>
    <w:rsid w:val="006217F2"/>
    <w:rsid w:val="006231AC"/>
    <w:rsid w:val="00623DBE"/>
    <w:rsid w:val="00625EC9"/>
    <w:rsid w:val="00632B3A"/>
    <w:rsid w:val="00633E1E"/>
    <w:rsid w:val="006352EC"/>
    <w:rsid w:val="006421EF"/>
    <w:rsid w:val="00644A35"/>
    <w:rsid w:val="00647FF1"/>
    <w:rsid w:val="006554E7"/>
    <w:rsid w:val="006605BE"/>
    <w:rsid w:val="00661D0C"/>
    <w:rsid w:val="00665B07"/>
    <w:rsid w:val="00672137"/>
    <w:rsid w:val="0067594E"/>
    <w:rsid w:val="006922A2"/>
    <w:rsid w:val="00694682"/>
    <w:rsid w:val="006954C9"/>
    <w:rsid w:val="006A616D"/>
    <w:rsid w:val="006A7ADA"/>
    <w:rsid w:val="006B1A5C"/>
    <w:rsid w:val="006B3046"/>
    <w:rsid w:val="006B5BF3"/>
    <w:rsid w:val="006D1388"/>
    <w:rsid w:val="006D7263"/>
    <w:rsid w:val="006F0C56"/>
    <w:rsid w:val="006F1141"/>
    <w:rsid w:val="006F4932"/>
    <w:rsid w:val="006F4B1C"/>
    <w:rsid w:val="006F7244"/>
    <w:rsid w:val="00706FE6"/>
    <w:rsid w:val="00707C24"/>
    <w:rsid w:val="007113A2"/>
    <w:rsid w:val="0071289E"/>
    <w:rsid w:val="0071563D"/>
    <w:rsid w:val="00715CDA"/>
    <w:rsid w:val="00720212"/>
    <w:rsid w:val="00727F61"/>
    <w:rsid w:val="0073089C"/>
    <w:rsid w:val="00734F34"/>
    <w:rsid w:val="00736672"/>
    <w:rsid w:val="00741136"/>
    <w:rsid w:val="00754242"/>
    <w:rsid w:val="0076064C"/>
    <w:rsid w:val="007638E6"/>
    <w:rsid w:val="00763A64"/>
    <w:rsid w:val="00764944"/>
    <w:rsid w:val="00764A5D"/>
    <w:rsid w:val="007651E5"/>
    <w:rsid w:val="0076721C"/>
    <w:rsid w:val="00777612"/>
    <w:rsid w:val="00783084"/>
    <w:rsid w:val="007842F9"/>
    <w:rsid w:val="00786372"/>
    <w:rsid w:val="007878A6"/>
    <w:rsid w:val="00787F76"/>
    <w:rsid w:val="007914DB"/>
    <w:rsid w:val="007967BA"/>
    <w:rsid w:val="007A2EDA"/>
    <w:rsid w:val="007B613F"/>
    <w:rsid w:val="007B77BC"/>
    <w:rsid w:val="007B77E9"/>
    <w:rsid w:val="007C57C9"/>
    <w:rsid w:val="007D0680"/>
    <w:rsid w:val="007D3961"/>
    <w:rsid w:val="007E1D6C"/>
    <w:rsid w:val="007E657E"/>
    <w:rsid w:val="007E709F"/>
    <w:rsid w:val="00800050"/>
    <w:rsid w:val="00810584"/>
    <w:rsid w:val="00812A75"/>
    <w:rsid w:val="00814F5C"/>
    <w:rsid w:val="00823F7B"/>
    <w:rsid w:val="00830C8D"/>
    <w:rsid w:val="00831BA5"/>
    <w:rsid w:val="008337C0"/>
    <w:rsid w:val="0084202C"/>
    <w:rsid w:val="00847BB1"/>
    <w:rsid w:val="008567C1"/>
    <w:rsid w:val="00857197"/>
    <w:rsid w:val="0085797B"/>
    <w:rsid w:val="008647A7"/>
    <w:rsid w:val="00866968"/>
    <w:rsid w:val="00866AF9"/>
    <w:rsid w:val="00867DAD"/>
    <w:rsid w:val="008761C3"/>
    <w:rsid w:val="00881286"/>
    <w:rsid w:val="00881BDF"/>
    <w:rsid w:val="00886AD0"/>
    <w:rsid w:val="008A1437"/>
    <w:rsid w:val="008A5215"/>
    <w:rsid w:val="008A7F39"/>
    <w:rsid w:val="008B59F5"/>
    <w:rsid w:val="008B6934"/>
    <w:rsid w:val="008C6D08"/>
    <w:rsid w:val="008C7A99"/>
    <w:rsid w:val="008D5A9C"/>
    <w:rsid w:val="008D6E2D"/>
    <w:rsid w:val="008E05FC"/>
    <w:rsid w:val="008E13ED"/>
    <w:rsid w:val="008E2B04"/>
    <w:rsid w:val="008F5405"/>
    <w:rsid w:val="008F6A44"/>
    <w:rsid w:val="00911CA6"/>
    <w:rsid w:val="00911D63"/>
    <w:rsid w:val="00914409"/>
    <w:rsid w:val="00915CCD"/>
    <w:rsid w:val="00917E4E"/>
    <w:rsid w:val="00922163"/>
    <w:rsid w:val="00922937"/>
    <w:rsid w:val="00927183"/>
    <w:rsid w:val="009276AA"/>
    <w:rsid w:val="0093397E"/>
    <w:rsid w:val="00934285"/>
    <w:rsid w:val="00943632"/>
    <w:rsid w:val="0094427C"/>
    <w:rsid w:val="009475C1"/>
    <w:rsid w:val="00952855"/>
    <w:rsid w:val="00953FB3"/>
    <w:rsid w:val="00955399"/>
    <w:rsid w:val="00961004"/>
    <w:rsid w:val="00963D7C"/>
    <w:rsid w:val="009645C1"/>
    <w:rsid w:val="0096640E"/>
    <w:rsid w:val="00966793"/>
    <w:rsid w:val="00973FF2"/>
    <w:rsid w:val="00977391"/>
    <w:rsid w:val="009807E7"/>
    <w:rsid w:val="00995BF9"/>
    <w:rsid w:val="009973C0"/>
    <w:rsid w:val="0099785A"/>
    <w:rsid w:val="009A0712"/>
    <w:rsid w:val="009A1AB9"/>
    <w:rsid w:val="009A257F"/>
    <w:rsid w:val="009A64AD"/>
    <w:rsid w:val="009A6625"/>
    <w:rsid w:val="009A6A84"/>
    <w:rsid w:val="009A769D"/>
    <w:rsid w:val="009A79C4"/>
    <w:rsid w:val="009B499E"/>
    <w:rsid w:val="009C0774"/>
    <w:rsid w:val="009C48DB"/>
    <w:rsid w:val="009C6F30"/>
    <w:rsid w:val="009D085E"/>
    <w:rsid w:val="009D3478"/>
    <w:rsid w:val="009D3D76"/>
    <w:rsid w:val="009E2B81"/>
    <w:rsid w:val="009F1EA9"/>
    <w:rsid w:val="009F41C9"/>
    <w:rsid w:val="009F7DE4"/>
    <w:rsid w:val="00A04508"/>
    <w:rsid w:val="00A14E15"/>
    <w:rsid w:val="00A158B7"/>
    <w:rsid w:val="00A25933"/>
    <w:rsid w:val="00A25DB5"/>
    <w:rsid w:val="00A27159"/>
    <w:rsid w:val="00A27AF1"/>
    <w:rsid w:val="00A30C59"/>
    <w:rsid w:val="00A31583"/>
    <w:rsid w:val="00A37700"/>
    <w:rsid w:val="00A41397"/>
    <w:rsid w:val="00A452D6"/>
    <w:rsid w:val="00A50936"/>
    <w:rsid w:val="00A50C6E"/>
    <w:rsid w:val="00A52691"/>
    <w:rsid w:val="00A55DA2"/>
    <w:rsid w:val="00A6192B"/>
    <w:rsid w:val="00A716FD"/>
    <w:rsid w:val="00A74D08"/>
    <w:rsid w:val="00A77CD1"/>
    <w:rsid w:val="00A77E97"/>
    <w:rsid w:val="00A83261"/>
    <w:rsid w:val="00A90D51"/>
    <w:rsid w:val="00AA35B8"/>
    <w:rsid w:val="00AA420B"/>
    <w:rsid w:val="00AA7FC3"/>
    <w:rsid w:val="00AB5159"/>
    <w:rsid w:val="00AC7269"/>
    <w:rsid w:val="00AD1486"/>
    <w:rsid w:val="00AD14AE"/>
    <w:rsid w:val="00AD630E"/>
    <w:rsid w:val="00AE16DC"/>
    <w:rsid w:val="00B0013B"/>
    <w:rsid w:val="00B00356"/>
    <w:rsid w:val="00B02959"/>
    <w:rsid w:val="00B031DF"/>
    <w:rsid w:val="00B05761"/>
    <w:rsid w:val="00B06656"/>
    <w:rsid w:val="00B07BCD"/>
    <w:rsid w:val="00B11133"/>
    <w:rsid w:val="00B158E9"/>
    <w:rsid w:val="00B21217"/>
    <w:rsid w:val="00B2680E"/>
    <w:rsid w:val="00B30260"/>
    <w:rsid w:val="00B35DE0"/>
    <w:rsid w:val="00B3755E"/>
    <w:rsid w:val="00B40D3A"/>
    <w:rsid w:val="00B41818"/>
    <w:rsid w:val="00B464B3"/>
    <w:rsid w:val="00B477A6"/>
    <w:rsid w:val="00B479BF"/>
    <w:rsid w:val="00B50222"/>
    <w:rsid w:val="00B510B5"/>
    <w:rsid w:val="00B53BEB"/>
    <w:rsid w:val="00B55C81"/>
    <w:rsid w:val="00B608E8"/>
    <w:rsid w:val="00B63963"/>
    <w:rsid w:val="00B74DA3"/>
    <w:rsid w:val="00B847EE"/>
    <w:rsid w:val="00B852FD"/>
    <w:rsid w:val="00B92147"/>
    <w:rsid w:val="00B941B4"/>
    <w:rsid w:val="00B97785"/>
    <w:rsid w:val="00BA6191"/>
    <w:rsid w:val="00BC2E76"/>
    <w:rsid w:val="00BC482A"/>
    <w:rsid w:val="00BC6BD7"/>
    <w:rsid w:val="00BD0D14"/>
    <w:rsid w:val="00BD1009"/>
    <w:rsid w:val="00BE2393"/>
    <w:rsid w:val="00BE3D1A"/>
    <w:rsid w:val="00BF4FEC"/>
    <w:rsid w:val="00BF5C1E"/>
    <w:rsid w:val="00C04F99"/>
    <w:rsid w:val="00C06D5E"/>
    <w:rsid w:val="00C13989"/>
    <w:rsid w:val="00C20B0E"/>
    <w:rsid w:val="00C24892"/>
    <w:rsid w:val="00C31830"/>
    <w:rsid w:val="00C32EB1"/>
    <w:rsid w:val="00C34406"/>
    <w:rsid w:val="00C35EEF"/>
    <w:rsid w:val="00C422F5"/>
    <w:rsid w:val="00C43876"/>
    <w:rsid w:val="00C456E9"/>
    <w:rsid w:val="00C461F7"/>
    <w:rsid w:val="00C47A7D"/>
    <w:rsid w:val="00C51774"/>
    <w:rsid w:val="00C54303"/>
    <w:rsid w:val="00C61365"/>
    <w:rsid w:val="00C61390"/>
    <w:rsid w:val="00C628C6"/>
    <w:rsid w:val="00C6504C"/>
    <w:rsid w:val="00C6766C"/>
    <w:rsid w:val="00C779C0"/>
    <w:rsid w:val="00C81D58"/>
    <w:rsid w:val="00C827EB"/>
    <w:rsid w:val="00C83DB3"/>
    <w:rsid w:val="00C84EC8"/>
    <w:rsid w:val="00C90657"/>
    <w:rsid w:val="00C90A22"/>
    <w:rsid w:val="00C979AE"/>
    <w:rsid w:val="00CA03F1"/>
    <w:rsid w:val="00CA0F64"/>
    <w:rsid w:val="00CA12CE"/>
    <w:rsid w:val="00CA38E0"/>
    <w:rsid w:val="00CA6ED1"/>
    <w:rsid w:val="00CB15DF"/>
    <w:rsid w:val="00CB2E71"/>
    <w:rsid w:val="00CB4CE6"/>
    <w:rsid w:val="00CB5329"/>
    <w:rsid w:val="00CC56D7"/>
    <w:rsid w:val="00CC6B4B"/>
    <w:rsid w:val="00CC7FFB"/>
    <w:rsid w:val="00CD120E"/>
    <w:rsid w:val="00CD3EE2"/>
    <w:rsid w:val="00CE23E0"/>
    <w:rsid w:val="00CE4AC4"/>
    <w:rsid w:val="00CE5747"/>
    <w:rsid w:val="00D0180D"/>
    <w:rsid w:val="00D01EF8"/>
    <w:rsid w:val="00D03E56"/>
    <w:rsid w:val="00D0790B"/>
    <w:rsid w:val="00D11481"/>
    <w:rsid w:val="00D15029"/>
    <w:rsid w:val="00D25F6F"/>
    <w:rsid w:val="00D364CE"/>
    <w:rsid w:val="00D3771C"/>
    <w:rsid w:val="00D37938"/>
    <w:rsid w:val="00D407E5"/>
    <w:rsid w:val="00D44EDE"/>
    <w:rsid w:val="00D45061"/>
    <w:rsid w:val="00D46695"/>
    <w:rsid w:val="00D531AB"/>
    <w:rsid w:val="00D54207"/>
    <w:rsid w:val="00D56161"/>
    <w:rsid w:val="00D57370"/>
    <w:rsid w:val="00D57D4C"/>
    <w:rsid w:val="00D60AFD"/>
    <w:rsid w:val="00D6337B"/>
    <w:rsid w:val="00D637B6"/>
    <w:rsid w:val="00D63AF2"/>
    <w:rsid w:val="00D72C42"/>
    <w:rsid w:val="00D7491B"/>
    <w:rsid w:val="00D7541F"/>
    <w:rsid w:val="00D83324"/>
    <w:rsid w:val="00D86253"/>
    <w:rsid w:val="00D8682D"/>
    <w:rsid w:val="00D8696A"/>
    <w:rsid w:val="00D87031"/>
    <w:rsid w:val="00D91962"/>
    <w:rsid w:val="00DA23E5"/>
    <w:rsid w:val="00DA5BD8"/>
    <w:rsid w:val="00DB141F"/>
    <w:rsid w:val="00DB3F5E"/>
    <w:rsid w:val="00DB4DC5"/>
    <w:rsid w:val="00DC27EE"/>
    <w:rsid w:val="00DC31CA"/>
    <w:rsid w:val="00DD06F1"/>
    <w:rsid w:val="00DD25B4"/>
    <w:rsid w:val="00DD55BE"/>
    <w:rsid w:val="00DD6253"/>
    <w:rsid w:val="00DE7950"/>
    <w:rsid w:val="00DF32A0"/>
    <w:rsid w:val="00DF3A23"/>
    <w:rsid w:val="00DF54BA"/>
    <w:rsid w:val="00DF5FE8"/>
    <w:rsid w:val="00DF739F"/>
    <w:rsid w:val="00DF7BA3"/>
    <w:rsid w:val="00E05028"/>
    <w:rsid w:val="00E06B7D"/>
    <w:rsid w:val="00E1306E"/>
    <w:rsid w:val="00E13E4D"/>
    <w:rsid w:val="00E17292"/>
    <w:rsid w:val="00E22240"/>
    <w:rsid w:val="00E318AB"/>
    <w:rsid w:val="00E361D1"/>
    <w:rsid w:val="00E40B09"/>
    <w:rsid w:val="00E4160D"/>
    <w:rsid w:val="00E42BBB"/>
    <w:rsid w:val="00E444D5"/>
    <w:rsid w:val="00E45E31"/>
    <w:rsid w:val="00E472B8"/>
    <w:rsid w:val="00E5404D"/>
    <w:rsid w:val="00E54B53"/>
    <w:rsid w:val="00E574EE"/>
    <w:rsid w:val="00E57BC1"/>
    <w:rsid w:val="00E80A90"/>
    <w:rsid w:val="00E83202"/>
    <w:rsid w:val="00EA0EB6"/>
    <w:rsid w:val="00EA31C9"/>
    <w:rsid w:val="00EB0F84"/>
    <w:rsid w:val="00EB6C2C"/>
    <w:rsid w:val="00EC364A"/>
    <w:rsid w:val="00EC58CF"/>
    <w:rsid w:val="00EC6A39"/>
    <w:rsid w:val="00ED3445"/>
    <w:rsid w:val="00ED5DF2"/>
    <w:rsid w:val="00EE47F6"/>
    <w:rsid w:val="00EE5C69"/>
    <w:rsid w:val="00EF51DB"/>
    <w:rsid w:val="00F00CAD"/>
    <w:rsid w:val="00F02112"/>
    <w:rsid w:val="00F04CF1"/>
    <w:rsid w:val="00F068AC"/>
    <w:rsid w:val="00F06CF7"/>
    <w:rsid w:val="00F10CAC"/>
    <w:rsid w:val="00F10EED"/>
    <w:rsid w:val="00F1431C"/>
    <w:rsid w:val="00F15A15"/>
    <w:rsid w:val="00F24A72"/>
    <w:rsid w:val="00F32980"/>
    <w:rsid w:val="00F33C12"/>
    <w:rsid w:val="00F33CC3"/>
    <w:rsid w:val="00F401DC"/>
    <w:rsid w:val="00F43D9C"/>
    <w:rsid w:val="00F470F2"/>
    <w:rsid w:val="00F473EE"/>
    <w:rsid w:val="00F53493"/>
    <w:rsid w:val="00F654B9"/>
    <w:rsid w:val="00F65E74"/>
    <w:rsid w:val="00F72140"/>
    <w:rsid w:val="00F7215A"/>
    <w:rsid w:val="00F74C12"/>
    <w:rsid w:val="00F77B61"/>
    <w:rsid w:val="00F80EE0"/>
    <w:rsid w:val="00F83EBF"/>
    <w:rsid w:val="00F8400F"/>
    <w:rsid w:val="00F84E76"/>
    <w:rsid w:val="00F910FA"/>
    <w:rsid w:val="00F91CB4"/>
    <w:rsid w:val="00F92F45"/>
    <w:rsid w:val="00F94159"/>
    <w:rsid w:val="00F94419"/>
    <w:rsid w:val="00F96CB7"/>
    <w:rsid w:val="00F9725F"/>
    <w:rsid w:val="00FB3F1A"/>
    <w:rsid w:val="00FB40A3"/>
    <w:rsid w:val="00FB4215"/>
    <w:rsid w:val="00FC4ED6"/>
    <w:rsid w:val="00FD0CBE"/>
    <w:rsid w:val="00FD5B89"/>
    <w:rsid w:val="00FE6F8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25CA46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FC7"/>
    <w:pPr>
      <w:widowControl w:val="0"/>
      <w:adjustRightInd w:val="0"/>
      <w:textAlignment w:val="baseline"/>
    </w:pPr>
    <w:rPr>
      <w:sz w:val="24"/>
      <w:szCs w:val="24"/>
    </w:rPr>
  </w:style>
  <w:style w:type="paragraph" w:styleId="Heading1">
    <w:name w:val="heading 1"/>
    <w:basedOn w:val="Normal"/>
    <w:next w:val="Normal"/>
    <w:qFormat/>
    <w:rsid w:val="00522FC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22FC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22FC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22FC7"/>
    <w:pPr>
      <w:keepNext/>
      <w:numPr>
        <w:ilvl w:val="3"/>
        <w:numId w:val="4"/>
      </w:numPr>
      <w:spacing w:before="240" w:after="60"/>
      <w:outlineLvl w:val="3"/>
    </w:pPr>
    <w:rPr>
      <w:b/>
      <w:bCs/>
      <w:sz w:val="28"/>
      <w:szCs w:val="28"/>
    </w:rPr>
  </w:style>
  <w:style w:type="paragraph" w:styleId="Heading5">
    <w:name w:val="heading 5"/>
    <w:basedOn w:val="Normal"/>
    <w:next w:val="Normal"/>
    <w:qFormat/>
    <w:rsid w:val="00522FC7"/>
    <w:pPr>
      <w:numPr>
        <w:ilvl w:val="4"/>
        <w:numId w:val="4"/>
      </w:numPr>
      <w:spacing w:before="240" w:after="60"/>
      <w:outlineLvl w:val="4"/>
    </w:pPr>
    <w:rPr>
      <w:b/>
      <w:bCs/>
      <w:i/>
      <w:iCs/>
      <w:sz w:val="26"/>
      <w:szCs w:val="26"/>
    </w:rPr>
  </w:style>
  <w:style w:type="paragraph" w:styleId="Heading6">
    <w:name w:val="heading 6"/>
    <w:basedOn w:val="Normal"/>
    <w:next w:val="Normal"/>
    <w:qFormat/>
    <w:rsid w:val="00522FC7"/>
    <w:pPr>
      <w:numPr>
        <w:ilvl w:val="5"/>
        <w:numId w:val="4"/>
      </w:numPr>
      <w:spacing w:before="240" w:after="60"/>
      <w:outlineLvl w:val="5"/>
    </w:pPr>
    <w:rPr>
      <w:b/>
      <w:bCs/>
      <w:sz w:val="22"/>
      <w:szCs w:val="22"/>
    </w:rPr>
  </w:style>
  <w:style w:type="paragraph" w:styleId="Heading7">
    <w:name w:val="heading 7"/>
    <w:basedOn w:val="Normal"/>
    <w:next w:val="Normal"/>
    <w:qFormat/>
    <w:rsid w:val="00522FC7"/>
    <w:pPr>
      <w:numPr>
        <w:ilvl w:val="6"/>
        <w:numId w:val="4"/>
      </w:numPr>
      <w:spacing w:before="240" w:after="60"/>
      <w:outlineLvl w:val="6"/>
    </w:pPr>
  </w:style>
  <w:style w:type="paragraph" w:styleId="Heading8">
    <w:name w:val="heading 8"/>
    <w:basedOn w:val="Normal"/>
    <w:next w:val="Normal"/>
    <w:qFormat/>
    <w:rsid w:val="00522FC7"/>
    <w:pPr>
      <w:numPr>
        <w:ilvl w:val="7"/>
        <w:numId w:val="4"/>
      </w:numPr>
      <w:spacing w:before="240" w:after="60"/>
      <w:outlineLvl w:val="7"/>
    </w:pPr>
    <w:rPr>
      <w:i/>
      <w:iCs/>
    </w:rPr>
  </w:style>
  <w:style w:type="paragraph" w:styleId="Heading9">
    <w:name w:val="heading 9"/>
    <w:basedOn w:val="Normal"/>
    <w:next w:val="Normal"/>
    <w:qFormat/>
    <w:rsid w:val="00522FC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uiPriority w:val="59"/>
    <w:rsid w:val="00522FC7"/>
    <w:tblPr>
      <w:tblInd w:w="0" w:type="dxa"/>
      <w:tblCellMar>
        <w:top w:w="0" w:type="dxa"/>
        <w:left w:w="108" w:type="dxa"/>
        <w:bottom w:w="0" w:type="dxa"/>
        <w:right w:w="108" w:type="dxa"/>
      </w:tblCellMar>
    </w:tblPr>
  </w:style>
  <w:style w:type="paragraph" w:styleId="Header">
    <w:name w:val="header"/>
    <w:basedOn w:val="Normal"/>
    <w:link w:val="HeaderChar"/>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522FC7"/>
    <w:rPr>
      <w:rFonts w:ascii="Arial Narrow" w:hAnsi="Arial Narrow"/>
      <w:sz w:val="20"/>
    </w:rPr>
  </w:style>
  <w:style w:type="paragraph" w:customStyle="1" w:styleId="xtLabel">
    <w:name w:val="xtLabel"/>
    <w:basedOn w:val="Normal"/>
    <w:rsid w:val="00522FC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522FC7"/>
    <w:rPr>
      <w:color w:val="800080"/>
      <w:u w:val="single"/>
    </w:rPr>
  </w:style>
  <w:style w:type="character" w:styleId="Hyperlink">
    <w:name w:val="Hyperlink"/>
    <w:basedOn w:val="DefaultParagraphFont"/>
    <w:rsid w:val="00522FC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22FC7"/>
  </w:style>
  <w:style w:type="paragraph" w:styleId="TOC2">
    <w:name w:val="toc 2"/>
    <w:basedOn w:val="Normal"/>
    <w:next w:val="Normal"/>
    <w:autoRedefine/>
    <w:semiHidden/>
    <w:rsid w:val="00522FC7"/>
    <w:pPr>
      <w:ind w:left="240"/>
    </w:pPr>
  </w:style>
  <w:style w:type="paragraph" w:styleId="TOC3">
    <w:name w:val="toc 3"/>
    <w:basedOn w:val="Normal"/>
    <w:next w:val="Normal"/>
    <w:autoRedefine/>
    <w:semiHidden/>
    <w:rsid w:val="00522FC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22FC7"/>
    <w:pPr>
      <w:keepLines/>
    </w:pPr>
    <w:rPr>
      <w:color w:val="000000"/>
    </w:rPr>
  </w:style>
  <w:style w:type="paragraph" w:customStyle="1" w:styleId="dldl1">
    <w:name w:val="dldl1"/>
    <w:basedOn w:val="BodyText"/>
    <w:rsid w:val="00522FC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22FC7"/>
    <w:pPr>
      <w:numPr>
        <w:ilvl w:val="1"/>
      </w:numPr>
      <w:tabs>
        <w:tab w:val="clear" w:pos="1440"/>
      </w:tabs>
      <w:outlineLvl w:val="1"/>
    </w:pPr>
  </w:style>
  <w:style w:type="paragraph" w:customStyle="1" w:styleId="dldl3">
    <w:name w:val="dldl3"/>
    <w:basedOn w:val="dldl1"/>
    <w:rsid w:val="00522FC7"/>
    <w:pPr>
      <w:numPr>
        <w:ilvl w:val="2"/>
      </w:numPr>
      <w:tabs>
        <w:tab w:val="clear" w:pos="2160"/>
      </w:tabs>
      <w:outlineLvl w:val="2"/>
    </w:pPr>
  </w:style>
  <w:style w:type="paragraph" w:customStyle="1" w:styleId="dldl4">
    <w:name w:val="dldl4"/>
    <w:basedOn w:val="dldl1"/>
    <w:rsid w:val="00522FC7"/>
    <w:pPr>
      <w:numPr>
        <w:ilvl w:val="3"/>
      </w:numPr>
      <w:tabs>
        <w:tab w:val="clear" w:pos="1440"/>
        <w:tab w:val="clear" w:pos="2880"/>
      </w:tabs>
      <w:outlineLvl w:val="3"/>
    </w:pPr>
  </w:style>
  <w:style w:type="paragraph" w:customStyle="1" w:styleId="dldl5">
    <w:name w:val="dldl5"/>
    <w:basedOn w:val="dldl1"/>
    <w:rsid w:val="00522FC7"/>
    <w:pPr>
      <w:numPr>
        <w:ilvl w:val="4"/>
      </w:numPr>
      <w:tabs>
        <w:tab w:val="clear" w:pos="1440"/>
      </w:tabs>
      <w:outlineLvl w:val="4"/>
    </w:pPr>
  </w:style>
  <w:style w:type="paragraph" w:customStyle="1" w:styleId="dldl6">
    <w:name w:val="dldl6"/>
    <w:basedOn w:val="dldl1"/>
    <w:rsid w:val="00522FC7"/>
    <w:pPr>
      <w:numPr>
        <w:ilvl w:val="5"/>
      </w:numPr>
      <w:tabs>
        <w:tab w:val="clear" w:pos="2160"/>
      </w:tabs>
      <w:outlineLvl w:val="5"/>
    </w:pPr>
  </w:style>
  <w:style w:type="paragraph" w:customStyle="1" w:styleId="dldl7">
    <w:name w:val="dldl7"/>
    <w:basedOn w:val="dldl1"/>
    <w:rsid w:val="00522FC7"/>
    <w:pPr>
      <w:numPr>
        <w:ilvl w:val="6"/>
      </w:numPr>
      <w:outlineLvl w:val="6"/>
    </w:pPr>
  </w:style>
  <w:style w:type="paragraph" w:customStyle="1" w:styleId="dldl8">
    <w:name w:val="dldl8"/>
    <w:basedOn w:val="dldl1"/>
    <w:rsid w:val="00522FC7"/>
    <w:pPr>
      <w:numPr>
        <w:ilvl w:val="7"/>
      </w:numPr>
      <w:tabs>
        <w:tab w:val="clear" w:pos="2880"/>
      </w:tabs>
      <w:outlineLvl w:val="7"/>
    </w:pPr>
  </w:style>
  <w:style w:type="paragraph" w:customStyle="1" w:styleId="dldl9">
    <w:name w:val="dldl9"/>
    <w:basedOn w:val="dldl1"/>
    <w:rsid w:val="00522FC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22FC7"/>
    <w:pPr>
      <w:keepNext/>
      <w:keepLines/>
      <w:spacing w:before="60" w:after="60"/>
    </w:pPr>
    <w:rPr>
      <w:b/>
      <w:sz w:val="22"/>
      <w:szCs w:val="22"/>
    </w:rPr>
  </w:style>
  <w:style w:type="table" w:customStyle="1" w:styleId="TablePlain">
    <w:name w:val="Table Plain"/>
    <w:basedOn w:val="TableNormal"/>
    <w:rsid w:val="00522FC7"/>
    <w:tblPr>
      <w:tblInd w:w="0" w:type="dxa"/>
      <w:tblCellMar>
        <w:top w:w="0" w:type="dxa"/>
        <w:left w:w="108" w:type="dxa"/>
        <w:bottom w:w="0" w:type="dxa"/>
        <w:right w:w="108" w:type="dxa"/>
      </w:tblCellMar>
    </w:tblPr>
  </w:style>
  <w:style w:type="paragraph" w:customStyle="1" w:styleId="lvlSteps">
    <w:name w:val="lvlSteps"/>
    <w:basedOn w:val="Normal"/>
    <w:rsid w:val="00522FC7"/>
    <w:pPr>
      <w:spacing w:before="40" w:after="40"/>
    </w:pPr>
    <w:rPr>
      <w:sz w:val="22"/>
      <w:szCs w:val="22"/>
    </w:rPr>
  </w:style>
  <w:style w:type="paragraph" w:customStyle="1" w:styleId="nBodyText">
    <w:name w:val="nBody Text"/>
    <w:basedOn w:val="Normal"/>
    <w:rsid w:val="00522FC7"/>
    <w:pPr>
      <w:numPr>
        <w:numId w:val="3"/>
      </w:numPr>
      <w:ind w:left="0" w:firstLine="0"/>
    </w:pPr>
    <w:rPr>
      <w:sz w:val="22"/>
      <w:szCs w:val="22"/>
    </w:rPr>
  </w:style>
  <w:style w:type="paragraph" w:customStyle="1" w:styleId="OITitle">
    <w:name w:val="OI_Title"/>
    <w:basedOn w:val="Normal"/>
    <w:rsid w:val="00522FC7"/>
    <w:pPr>
      <w:jc w:val="center"/>
    </w:pPr>
    <w:rPr>
      <w:b/>
    </w:rPr>
  </w:style>
  <w:style w:type="numbering" w:styleId="111111">
    <w:name w:val="Outline List 2"/>
    <w:basedOn w:val="NoList"/>
    <w:rsid w:val="00522FC7"/>
    <w:pPr>
      <w:numPr>
        <w:numId w:val="2"/>
      </w:numPr>
    </w:pPr>
  </w:style>
  <w:style w:type="paragraph" w:customStyle="1" w:styleId="OINumber">
    <w:name w:val="OI_Number"/>
    <w:basedOn w:val="Normal"/>
    <w:rsid w:val="00522FC7"/>
    <w:pPr>
      <w:spacing w:before="80"/>
    </w:pPr>
    <w:rPr>
      <w:b/>
      <w:sz w:val="16"/>
    </w:rPr>
  </w:style>
  <w:style w:type="paragraph" w:styleId="BodyText">
    <w:name w:val="Body Text"/>
    <w:basedOn w:val="Normal"/>
    <w:rsid w:val="00522FC7"/>
    <w:rPr>
      <w:szCs w:val="22"/>
    </w:rPr>
  </w:style>
  <w:style w:type="paragraph" w:styleId="BodyText2">
    <w:name w:val="Body Text 2"/>
    <w:basedOn w:val="Normal"/>
    <w:rsid w:val="00522FC7"/>
    <w:pPr>
      <w:spacing w:after="120" w:line="480" w:lineRule="auto"/>
    </w:pPr>
  </w:style>
  <w:style w:type="paragraph" w:customStyle="1" w:styleId="EffectiveDate0">
    <w:name w:val="Effective_Date"/>
    <w:basedOn w:val="Normal"/>
    <w:rsid w:val="00522FC7"/>
    <w:pPr>
      <w:spacing w:before="80"/>
    </w:pPr>
    <w:rPr>
      <w:sz w:val="16"/>
    </w:rPr>
  </w:style>
  <w:style w:type="paragraph" w:customStyle="1" w:styleId="stepsbulleted">
    <w:name w:val="steps_bulleted"/>
    <w:basedOn w:val="Normal"/>
    <w:rsid w:val="00522FC7"/>
    <w:pPr>
      <w:keepLines/>
      <w:numPr>
        <w:numId w:val="6"/>
      </w:numPr>
      <w:spacing w:before="40" w:after="40"/>
    </w:pPr>
    <w:rPr>
      <w:color w:val="000000"/>
    </w:rPr>
  </w:style>
  <w:style w:type="paragraph" w:customStyle="1" w:styleId="stepsnumbered">
    <w:name w:val="steps_numbered"/>
    <w:basedOn w:val="BodyText"/>
    <w:rsid w:val="00522FC7"/>
    <w:pPr>
      <w:numPr>
        <w:numId w:val="8"/>
      </w:numPr>
    </w:pPr>
  </w:style>
  <w:style w:type="paragraph" w:customStyle="1" w:styleId="ColumnHeader">
    <w:name w:val="ColumnHeader"/>
    <w:basedOn w:val="BodyText"/>
    <w:rsid w:val="00522FC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522FC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22FC7"/>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3A77BF"/>
    <w:rPr>
      <w:rFonts w:ascii="Tahoma" w:hAnsi="Tahoma" w:cs="Tahoma"/>
      <w:sz w:val="16"/>
      <w:szCs w:val="16"/>
    </w:rPr>
  </w:style>
  <w:style w:type="character" w:customStyle="1" w:styleId="BalloonTextChar">
    <w:name w:val="Balloon Text Char"/>
    <w:basedOn w:val="DefaultParagraphFont"/>
    <w:link w:val="BalloonText"/>
    <w:uiPriority w:val="99"/>
    <w:semiHidden/>
    <w:rsid w:val="003A77BF"/>
    <w:rPr>
      <w:rFonts w:ascii="Tahoma" w:hAnsi="Tahoma" w:cs="Tahoma"/>
      <w:sz w:val="16"/>
      <w:szCs w:val="16"/>
    </w:rPr>
  </w:style>
  <w:style w:type="character" w:customStyle="1" w:styleId="FooterChar">
    <w:name w:val="Footer Char"/>
    <w:basedOn w:val="DefaultParagraphFont"/>
    <w:link w:val="Footer"/>
    <w:rsid w:val="00576FCB"/>
    <w:rPr>
      <w:sz w:val="24"/>
      <w:szCs w:val="24"/>
    </w:rPr>
  </w:style>
  <w:style w:type="paragraph" w:styleId="CommentText">
    <w:name w:val="annotation text"/>
    <w:basedOn w:val="Normal"/>
    <w:link w:val="CommentTextChar"/>
    <w:rsid w:val="00CA0F64"/>
    <w:rPr>
      <w:sz w:val="20"/>
      <w:szCs w:val="20"/>
    </w:rPr>
  </w:style>
  <w:style w:type="character" w:customStyle="1" w:styleId="CommentTextChar">
    <w:name w:val="Comment Text Char"/>
    <w:basedOn w:val="DefaultParagraphFont"/>
    <w:link w:val="CommentText"/>
    <w:rsid w:val="00CA0F64"/>
  </w:style>
  <w:style w:type="paragraph" w:styleId="ListParagraph">
    <w:name w:val="List Paragraph"/>
    <w:basedOn w:val="Normal"/>
    <w:uiPriority w:val="34"/>
    <w:qFormat/>
    <w:rsid w:val="00354739"/>
    <w:pPr>
      <w:widowControl/>
      <w:adjustRightInd/>
      <w:spacing w:after="200" w:line="276" w:lineRule="auto"/>
      <w:ind w:left="720"/>
      <w:contextualSpacing/>
      <w:textAlignment w:val="auto"/>
    </w:pPr>
    <w:rPr>
      <w:rFonts w:ascii="Calibri" w:eastAsia="Calibri" w:hAnsi="Calibri"/>
      <w:sz w:val="22"/>
      <w:szCs w:val="22"/>
    </w:rPr>
  </w:style>
  <w:style w:type="character" w:styleId="CommentReference">
    <w:name w:val="annotation reference"/>
    <w:basedOn w:val="DefaultParagraphFont"/>
    <w:uiPriority w:val="99"/>
    <w:semiHidden/>
    <w:unhideWhenUsed/>
    <w:rsid w:val="00C24892"/>
    <w:rPr>
      <w:sz w:val="16"/>
      <w:szCs w:val="16"/>
    </w:rPr>
  </w:style>
  <w:style w:type="paragraph" w:styleId="CommentSubject">
    <w:name w:val="annotation subject"/>
    <w:basedOn w:val="CommentText"/>
    <w:next w:val="CommentText"/>
    <w:link w:val="CommentSubjectChar"/>
    <w:uiPriority w:val="99"/>
    <w:semiHidden/>
    <w:unhideWhenUsed/>
    <w:rsid w:val="00C24892"/>
    <w:rPr>
      <w:b/>
      <w:bCs/>
    </w:rPr>
  </w:style>
  <w:style w:type="character" w:customStyle="1" w:styleId="CommentSubjectChar">
    <w:name w:val="Comment Subject Char"/>
    <w:basedOn w:val="CommentTextChar"/>
    <w:link w:val="CommentSubject"/>
    <w:uiPriority w:val="99"/>
    <w:semiHidden/>
    <w:rsid w:val="00C24892"/>
    <w:rPr>
      <w:b/>
      <w:bCs/>
    </w:rPr>
  </w:style>
  <w:style w:type="character" w:styleId="PlaceholderText">
    <w:name w:val="Placeholder Text"/>
    <w:basedOn w:val="DefaultParagraphFont"/>
    <w:uiPriority w:val="99"/>
    <w:semiHidden/>
    <w:rsid w:val="00B477A6"/>
    <w:rPr>
      <w:color w:val="808080"/>
    </w:rPr>
  </w:style>
  <w:style w:type="paragraph" w:styleId="Revision">
    <w:name w:val="Revision"/>
    <w:hidden/>
    <w:uiPriority w:val="99"/>
    <w:semiHidden/>
    <w:rsid w:val="00D45061"/>
    <w:rPr>
      <w:sz w:val="24"/>
      <w:szCs w:val="24"/>
    </w:rPr>
  </w:style>
  <w:style w:type="character" w:customStyle="1" w:styleId="HeaderChar">
    <w:name w:val="Header Char"/>
    <w:basedOn w:val="DefaultParagraphFont"/>
    <w:link w:val="Header"/>
    <w:rsid w:val="003F2E17"/>
    <w:rPr>
      <w:sz w:val="24"/>
      <w:szCs w:val="24"/>
    </w:rPr>
  </w:style>
  <w:style w:type="paragraph" w:styleId="NormalWeb">
    <w:name w:val="Normal (Web)"/>
    <w:basedOn w:val="Normal"/>
    <w:uiPriority w:val="99"/>
    <w:semiHidden/>
    <w:unhideWhenUsed/>
    <w:rsid w:val="00A77E97"/>
    <w:pPr>
      <w:widowControl/>
      <w:adjustRightInd/>
      <w:spacing w:before="100" w:beforeAutospacing="1" w:after="100" w:afterAutospacing="1"/>
      <w:textAlignment w:val="auto"/>
    </w:pPr>
  </w:style>
  <w:style w:type="paragraph" w:styleId="Title">
    <w:name w:val="Title"/>
    <w:basedOn w:val="Normal"/>
    <w:next w:val="Normal"/>
    <w:link w:val="TitleChar"/>
    <w:uiPriority w:val="10"/>
    <w:qFormat/>
    <w:rsid w:val="00952855"/>
    <w:pPr>
      <w:widowControl/>
      <w:pBdr>
        <w:bottom w:val="single" w:sz="8" w:space="4" w:color="4F81BD" w:themeColor="accent1"/>
      </w:pBdr>
      <w:adjustRightInd/>
      <w:spacing w:after="300"/>
      <w:contextualSpacing/>
      <w:textAlignment w:val="auto"/>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52855"/>
    <w:rPr>
      <w:rFonts w:asciiTheme="majorHAnsi" w:eastAsiaTheme="majorEastAsia" w:hAnsiTheme="majorHAnsi" w:cstheme="majorBidi"/>
      <w:color w:val="17365D" w:themeColor="text2" w:themeShade="BF"/>
      <w:spacing w:val="5"/>
      <w:kern w:val="28"/>
      <w:sz w:val="52"/>
      <w:szCs w:val="52"/>
    </w:rPr>
  </w:style>
  <w:style w:type="character" w:styleId="IntenseEmphasis">
    <w:name w:val="Intense Emphasis"/>
    <w:basedOn w:val="DefaultParagraphFont"/>
    <w:uiPriority w:val="21"/>
    <w:qFormat/>
    <w:rsid w:val="00952855"/>
    <w:rPr>
      <w:b/>
      <w:bCs/>
      <w:i/>
      <w:iCs/>
      <w:color w:val="4F81BD" w:themeColor="accent1"/>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FC7"/>
    <w:pPr>
      <w:widowControl w:val="0"/>
      <w:adjustRightInd w:val="0"/>
      <w:textAlignment w:val="baseline"/>
    </w:pPr>
    <w:rPr>
      <w:sz w:val="24"/>
      <w:szCs w:val="24"/>
    </w:rPr>
  </w:style>
  <w:style w:type="paragraph" w:styleId="Heading1">
    <w:name w:val="heading 1"/>
    <w:basedOn w:val="Normal"/>
    <w:next w:val="Normal"/>
    <w:qFormat/>
    <w:rsid w:val="00522FC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22FC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22FC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22FC7"/>
    <w:pPr>
      <w:keepNext/>
      <w:numPr>
        <w:ilvl w:val="3"/>
        <w:numId w:val="4"/>
      </w:numPr>
      <w:spacing w:before="240" w:after="60"/>
      <w:outlineLvl w:val="3"/>
    </w:pPr>
    <w:rPr>
      <w:b/>
      <w:bCs/>
      <w:sz w:val="28"/>
      <w:szCs w:val="28"/>
    </w:rPr>
  </w:style>
  <w:style w:type="paragraph" w:styleId="Heading5">
    <w:name w:val="heading 5"/>
    <w:basedOn w:val="Normal"/>
    <w:next w:val="Normal"/>
    <w:qFormat/>
    <w:rsid w:val="00522FC7"/>
    <w:pPr>
      <w:numPr>
        <w:ilvl w:val="4"/>
        <w:numId w:val="4"/>
      </w:numPr>
      <w:spacing w:before="240" w:after="60"/>
      <w:outlineLvl w:val="4"/>
    </w:pPr>
    <w:rPr>
      <w:b/>
      <w:bCs/>
      <w:i/>
      <w:iCs/>
      <w:sz w:val="26"/>
      <w:szCs w:val="26"/>
    </w:rPr>
  </w:style>
  <w:style w:type="paragraph" w:styleId="Heading6">
    <w:name w:val="heading 6"/>
    <w:basedOn w:val="Normal"/>
    <w:next w:val="Normal"/>
    <w:qFormat/>
    <w:rsid w:val="00522FC7"/>
    <w:pPr>
      <w:numPr>
        <w:ilvl w:val="5"/>
        <w:numId w:val="4"/>
      </w:numPr>
      <w:spacing w:before="240" w:after="60"/>
      <w:outlineLvl w:val="5"/>
    </w:pPr>
    <w:rPr>
      <w:b/>
      <w:bCs/>
      <w:sz w:val="22"/>
      <w:szCs w:val="22"/>
    </w:rPr>
  </w:style>
  <w:style w:type="paragraph" w:styleId="Heading7">
    <w:name w:val="heading 7"/>
    <w:basedOn w:val="Normal"/>
    <w:next w:val="Normal"/>
    <w:qFormat/>
    <w:rsid w:val="00522FC7"/>
    <w:pPr>
      <w:numPr>
        <w:ilvl w:val="6"/>
        <w:numId w:val="4"/>
      </w:numPr>
      <w:spacing w:before="240" w:after="60"/>
      <w:outlineLvl w:val="6"/>
    </w:pPr>
  </w:style>
  <w:style w:type="paragraph" w:styleId="Heading8">
    <w:name w:val="heading 8"/>
    <w:basedOn w:val="Normal"/>
    <w:next w:val="Normal"/>
    <w:qFormat/>
    <w:rsid w:val="00522FC7"/>
    <w:pPr>
      <w:numPr>
        <w:ilvl w:val="7"/>
        <w:numId w:val="4"/>
      </w:numPr>
      <w:spacing w:before="240" w:after="60"/>
      <w:outlineLvl w:val="7"/>
    </w:pPr>
    <w:rPr>
      <w:i/>
      <w:iCs/>
    </w:rPr>
  </w:style>
  <w:style w:type="paragraph" w:styleId="Heading9">
    <w:name w:val="heading 9"/>
    <w:basedOn w:val="Normal"/>
    <w:next w:val="Normal"/>
    <w:qFormat/>
    <w:rsid w:val="00522FC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uiPriority w:val="59"/>
    <w:rsid w:val="00522FC7"/>
    <w:tblPr>
      <w:tblInd w:w="0" w:type="dxa"/>
      <w:tblCellMar>
        <w:top w:w="0" w:type="dxa"/>
        <w:left w:w="108" w:type="dxa"/>
        <w:bottom w:w="0" w:type="dxa"/>
        <w:right w:w="108" w:type="dxa"/>
      </w:tblCellMar>
    </w:tblPr>
  </w:style>
  <w:style w:type="paragraph" w:styleId="Header">
    <w:name w:val="header"/>
    <w:basedOn w:val="Normal"/>
    <w:link w:val="HeaderChar"/>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522FC7"/>
    <w:rPr>
      <w:rFonts w:ascii="Arial Narrow" w:hAnsi="Arial Narrow"/>
      <w:sz w:val="20"/>
    </w:rPr>
  </w:style>
  <w:style w:type="paragraph" w:customStyle="1" w:styleId="xtLabel">
    <w:name w:val="xtLabel"/>
    <w:basedOn w:val="Normal"/>
    <w:rsid w:val="00522FC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522FC7"/>
    <w:rPr>
      <w:color w:val="800080"/>
      <w:u w:val="single"/>
    </w:rPr>
  </w:style>
  <w:style w:type="character" w:styleId="Hyperlink">
    <w:name w:val="Hyperlink"/>
    <w:basedOn w:val="DefaultParagraphFont"/>
    <w:rsid w:val="00522FC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22FC7"/>
  </w:style>
  <w:style w:type="paragraph" w:styleId="TOC2">
    <w:name w:val="toc 2"/>
    <w:basedOn w:val="Normal"/>
    <w:next w:val="Normal"/>
    <w:autoRedefine/>
    <w:semiHidden/>
    <w:rsid w:val="00522FC7"/>
    <w:pPr>
      <w:ind w:left="240"/>
    </w:pPr>
  </w:style>
  <w:style w:type="paragraph" w:styleId="TOC3">
    <w:name w:val="toc 3"/>
    <w:basedOn w:val="Normal"/>
    <w:next w:val="Normal"/>
    <w:autoRedefine/>
    <w:semiHidden/>
    <w:rsid w:val="00522FC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22FC7"/>
    <w:pPr>
      <w:keepLines/>
    </w:pPr>
    <w:rPr>
      <w:color w:val="000000"/>
    </w:rPr>
  </w:style>
  <w:style w:type="paragraph" w:customStyle="1" w:styleId="dldl1">
    <w:name w:val="dldl1"/>
    <w:basedOn w:val="BodyText"/>
    <w:rsid w:val="00522FC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22FC7"/>
    <w:pPr>
      <w:numPr>
        <w:ilvl w:val="1"/>
      </w:numPr>
      <w:tabs>
        <w:tab w:val="clear" w:pos="1440"/>
      </w:tabs>
      <w:outlineLvl w:val="1"/>
    </w:pPr>
  </w:style>
  <w:style w:type="paragraph" w:customStyle="1" w:styleId="dldl3">
    <w:name w:val="dldl3"/>
    <w:basedOn w:val="dldl1"/>
    <w:rsid w:val="00522FC7"/>
    <w:pPr>
      <w:numPr>
        <w:ilvl w:val="2"/>
      </w:numPr>
      <w:tabs>
        <w:tab w:val="clear" w:pos="2160"/>
      </w:tabs>
      <w:outlineLvl w:val="2"/>
    </w:pPr>
  </w:style>
  <w:style w:type="paragraph" w:customStyle="1" w:styleId="dldl4">
    <w:name w:val="dldl4"/>
    <w:basedOn w:val="dldl1"/>
    <w:rsid w:val="00522FC7"/>
    <w:pPr>
      <w:numPr>
        <w:ilvl w:val="3"/>
      </w:numPr>
      <w:tabs>
        <w:tab w:val="clear" w:pos="1440"/>
        <w:tab w:val="clear" w:pos="2880"/>
      </w:tabs>
      <w:outlineLvl w:val="3"/>
    </w:pPr>
  </w:style>
  <w:style w:type="paragraph" w:customStyle="1" w:styleId="dldl5">
    <w:name w:val="dldl5"/>
    <w:basedOn w:val="dldl1"/>
    <w:rsid w:val="00522FC7"/>
    <w:pPr>
      <w:numPr>
        <w:ilvl w:val="4"/>
      </w:numPr>
      <w:tabs>
        <w:tab w:val="clear" w:pos="1440"/>
      </w:tabs>
      <w:outlineLvl w:val="4"/>
    </w:pPr>
  </w:style>
  <w:style w:type="paragraph" w:customStyle="1" w:styleId="dldl6">
    <w:name w:val="dldl6"/>
    <w:basedOn w:val="dldl1"/>
    <w:rsid w:val="00522FC7"/>
    <w:pPr>
      <w:numPr>
        <w:ilvl w:val="5"/>
      </w:numPr>
      <w:tabs>
        <w:tab w:val="clear" w:pos="2160"/>
      </w:tabs>
      <w:outlineLvl w:val="5"/>
    </w:pPr>
  </w:style>
  <w:style w:type="paragraph" w:customStyle="1" w:styleId="dldl7">
    <w:name w:val="dldl7"/>
    <w:basedOn w:val="dldl1"/>
    <w:rsid w:val="00522FC7"/>
    <w:pPr>
      <w:numPr>
        <w:ilvl w:val="6"/>
      </w:numPr>
      <w:outlineLvl w:val="6"/>
    </w:pPr>
  </w:style>
  <w:style w:type="paragraph" w:customStyle="1" w:styleId="dldl8">
    <w:name w:val="dldl8"/>
    <w:basedOn w:val="dldl1"/>
    <w:rsid w:val="00522FC7"/>
    <w:pPr>
      <w:numPr>
        <w:ilvl w:val="7"/>
      </w:numPr>
      <w:tabs>
        <w:tab w:val="clear" w:pos="2880"/>
      </w:tabs>
      <w:outlineLvl w:val="7"/>
    </w:pPr>
  </w:style>
  <w:style w:type="paragraph" w:customStyle="1" w:styleId="dldl9">
    <w:name w:val="dldl9"/>
    <w:basedOn w:val="dldl1"/>
    <w:rsid w:val="00522FC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22FC7"/>
    <w:pPr>
      <w:keepNext/>
      <w:keepLines/>
      <w:spacing w:before="60" w:after="60"/>
    </w:pPr>
    <w:rPr>
      <w:b/>
      <w:sz w:val="22"/>
      <w:szCs w:val="22"/>
    </w:rPr>
  </w:style>
  <w:style w:type="table" w:customStyle="1" w:styleId="TablePlain">
    <w:name w:val="Table Plain"/>
    <w:basedOn w:val="TableNormal"/>
    <w:rsid w:val="00522FC7"/>
    <w:tblPr>
      <w:tblInd w:w="0" w:type="dxa"/>
      <w:tblCellMar>
        <w:top w:w="0" w:type="dxa"/>
        <w:left w:w="108" w:type="dxa"/>
        <w:bottom w:w="0" w:type="dxa"/>
        <w:right w:w="108" w:type="dxa"/>
      </w:tblCellMar>
    </w:tblPr>
  </w:style>
  <w:style w:type="paragraph" w:customStyle="1" w:styleId="lvlSteps">
    <w:name w:val="lvlSteps"/>
    <w:basedOn w:val="Normal"/>
    <w:rsid w:val="00522FC7"/>
    <w:pPr>
      <w:spacing w:before="40" w:after="40"/>
    </w:pPr>
    <w:rPr>
      <w:sz w:val="22"/>
      <w:szCs w:val="22"/>
    </w:rPr>
  </w:style>
  <w:style w:type="paragraph" w:customStyle="1" w:styleId="nBodyText">
    <w:name w:val="nBody Text"/>
    <w:basedOn w:val="Normal"/>
    <w:rsid w:val="00522FC7"/>
    <w:pPr>
      <w:numPr>
        <w:numId w:val="3"/>
      </w:numPr>
      <w:ind w:left="0" w:firstLine="0"/>
    </w:pPr>
    <w:rPr>
      <w:sz w:val="22"/>
      <w:szCs w:val="22"/>
    </w:rPr>
  </w:style>
  <w:style w:type="paragraph" w:customStyle="1" w:styleId="OITitle">
    <w:name w:val="OI_Title"/>
    <w:basedOn w:val="Normal"/>
    <w:rsid w:val="00522FC7"/>
    <w:pPr>
      <w:jc w:val="center"/>
    </w:pPr>
    <w:rPr>
      <w:b/>
    </w:rPr>
  </w:style>
  <w:style w:type="numbering" w:styleId="111111">
    <w:name w:val="Outline List 2"/>
    <w:basedOn w:val="NoList"/>
    <w:rsid w:val="00522FC7"/>
    <w:pPr>
      <w:numPr>
        <w:numId w:val="2"/>
      </w:numPr>
    </w:pPr>
  </w:style>
  <w:style w:type="paragraph" w:customStyle="1" w:styleId="OINumber">
    <w:name w:val="OI_Number"/>
    <w:basedOn w:val="Normal"/>
    <w:rsid w:val="00522FC7"/>
    <w:pPr>
      <w:spacing w:before="80"/>
    </w:pPr>
    <w:rPr>
      <w:b/>
      <w:sz w:val="16"/>
    </w:rPr>
  </w:style>
  <w:style w:type="paragraph" w:styleId="BodyText">
    <w:name w:val="Body Text"/>
    <w:basedOn w:val="Normal"/>
    <w:rsid w:val="00522FC7"/>
    <w:rPr>
      <w:szCs w:val="22"/>
    </w:rPr>
  </w:style>
  <w:style w:type="paragraph" w:styleId="BodyText2">
    <w:name w:val="Body Text 2"/>
    <w:basedOn w:val="Normal"/>
    <w:rsid w:val="00522FC7"/>
    <w:pPr>
      <w:spacing w:after="120" w:line="480" w:lineRule="auto"/>
    </w:pPr>
  </w:style>
  <w:style w:type="paragraph" w:customStyle="1" w:styleId="EffectiveDate0">
    <w:name w:val="Effective_Date"/>
    <w:basedOn w:val="Normal"/>
    <w:rsid w:val="00522FC7"/>
    <w:pPr>
      <w:spacing w:before="80"/>
    </w:pPr>
    <w:rPr>
      <w:sz w:val="16"/>
    </w:rPr>
  </w:style>
  <w:style w:type="paragraph" w:customStyle="1" w:styleId="stepsbulleted">
    <w:name w:val="steps_bulleted"/>
    <w:basedOn w:val="Normal"/>
    <w:rsid w:val="00522FC7"/>
    <w:pPr>
      <w:keepLines/>
      <w:numPr>
        <w:numId w:val="6"/>
      </w:numPr>
      <w:spacing w:before="40" w:after="40"/>
    </w:pPr>
    <w:rPr>
      <w:color w:val="000000"/>
    </w:rPr>
  </w:style>
  <w:style w:type="paragraph" w:customStyle="1" w:styleId="stepsnumbered">
    <w:name w:val="steps_numbered"/>
    <w:basedOn w:val="BodyText"/>
    <w:rsid w:val="00522FC7"/>
    <w:pPr>
      <w:numPr>
        <w:numId w:val="8"/>
      </w:numPr>
    </w:pPr>
  </w:style>
  <w:style w:type="paragraph" w:customStyle="1" w:styleId="ColumnHeader">
    <w:name w:val="ColumnHeader"/>
    <w:basedOn w:val="BodyText"/>
    <w:rsid w:val="00522FC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522FC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22FC7"/>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3A77BF"/>
    <w:rPr>
      <w:rFonts w:ascii="Tahoma" w:hAnsi="Tahoma" w:cs="Tahoma"/>
      <w:sz w:val="16"/>
      <w:szCs w:val="16"/>
    </w:rPr>
  </w:style>
  <w:style w:type="character" w:customStyle="1" w:styleId="BalloonTextChar">
    <w:name w:val="Balloon Text Char"/>
    <w:basedOn w:val="DefaultParagraphFont"/>
    <w:link w:val="BalloonText"/>
    <w:uiPriority w:val="99"/>
    <w:semiHidden/>
    <w:rsid w:val="003A77BF"/>
    <w:rPr>
      <w:rFonts w:ascii="Tahoma" w:hAnsi="Tahoma" w:cs="Tahoma"/>
      <w:sz w:val="16"/>
      <w:szCs w:val="16"/>
    </w:rPr>
  </w:style>
  <w:style w:type="character" w:customStyle="1" w:styleId="FooterChar">
    <w:name w:val="Footer Char"/>
    <w:basedOn w:val="DefaultParagraphFont"/>
    <w:link w:val="Footer"/>
    <w:rsid w:val="00576FCB"/>
    <w:rPr>
      <w:sz w:val="24"/>
      <w:szCs w:val="24"/>
    </w:rPr>
  </w:style>
  <w:style w:type="paragraph" w:styleId="CommentText">
    <w:name w:val="annotation text"/>
    <w:basedOn w:val="Normal"/>
    <w:link w:val="CommentTextChar"/>
    <w:rsid w:val="00CA0F64"/>
    <w:rPr>
      <w:sz w:val="20"/>
      <w:szCs w:val="20"/>
    </w:rPr>
  </w:style>
  <w:style w:type="character" w:customStyle="1" w:styleId="CommentTextChar">
    <w:name w:val="Comment Text Char"/>
    <w:basedOn w:val="DefaultParagraphFont"/>
    <w:link w:val="CommentText"/>
    <w:rsid w:val="00CA0F64"/>
  </w:style>
  <w:style w:type="paragraph" w:styleId="ListParagraph">
    <w:name w:val="List Paragraph"/>
    <w:basedOn w:val="Normal"/>
    <w:uiPriority w:val="34"/>
    <w:qFormat/>
    <w:rsid w:val="00354739"/>
    <w:pPr>
      <w:widowControl/>
      <w:adjustRightInd/>
      <w:spacing w:after="200" w:line="276" w:lineRule="auto"/>
      <w:ind w:left="720"/>
      <w:contextualSpacing/>
      <w:textAlignment w:val="auto"/>
    </w:pPr>
    <w:rPr>
      <w:rFonts w:ascii="Calibri" w:eastAsia="Calibri" w:hAnsi="Calibri"/>
      <w:sz w:val="22"/>
      <w:szCs w:val="22"/>
    </w:rPr>
  </w:style>
  <w:style w:type="character" w:styleId="CommentReference">
    <w:name w:val="annotation reference"/>
    <w:basedOn w:val="DefaultParagraphFont"/>
    <w:uiPriority w:val="99"/>
    <w:semiHidden/>
    <w:unhideWhenUsed/>
    <w:rsid w:val="00C24892"/>
    <w:rPr>
      <w:sz w:val="16"/>
      <w:szCs w:val="16"/>
    </w:rPr>
  </w:style>
  <w:style w:type="paragraph" w:styleId="CommentSubject">
    <w:name w:val="annotation subject"/>
    <w:basedOn w:val="CommentText"/>
    <w:next w:val="CommentText"/>
    <w:link w:val="CommentSubjectChar"/>
    <w:uiPriority w:val="99"/>
    <w:semiHidden/>
    <w:unhideWhenUsed/>
    <w:rsid w:val="00C24892"/>
    <w:rPr>
      <w:b/>
      <w:bCs/>
    </w:rPr>
  </w:style>
  <w:style w:type="character" w:customStyle="1" w:styleId="CommentSubjectChar">
    <w:name w:val="Comment Subject Char"/>
    <w:basedOn w:val="CommentTextChar"/>
    <w:link w:val="CommentSubject"/>
    <w:uiPriority w:val="99"/>
    <w:semiHidden/>
    <w:rsid w:val="00C24892"/>
    <w:rPr>
      <w:b/>
      <w:bCs/>
    </w:rPr>
  </w:style>
  <w:style w:type="character" w:styleId="PlaceholderText">
    <w:name w:val="Placeholder Text"/>
    <w:basedOn w:val="DefaultParagraphFont"/>
    <w:uiPriority w:val="99"/>
    <w:semiHidden/>
    <w:rsid w:val="00B477A6"/>
    <w:rPr>
      <w:color w:val="808080"/>
    </w:rPr>
  </w:style>
  <w:style w:type="paragraph" w:styleId="Revision">
    <w:name w:val="Revision"/>
    <w:hidden/>
    <w:uiPriority w:val="99"/>
    <w:semiHidden/>
    <w:rsid w:val="00D45061"/>
    <w:rPr>
      <w:sz w:val="24"/>
      <w:szCs w:val="24"/>
    </w:rPr>
  </w:style>
  <w:style w:type="character" w:customStyle="1" w:styleId="HeaderChar">
    <w:name w:val="Header Char"/>
    <w:basedOn w:val="DefaultParagraphFont"/>
    <w:link w:val="Header"/>
    <w:rsid w:val="003F2E17"/>
    <w:rPr>
      <w:sz w:val="24"/>
      <w:szCs w:val="24"/>
    </w:rPr>
  </w:style>
  <w:style w:type="paragraph" w:styleId="NormalWeb">
    <w:name w:val="Normal (Web)"/>
    <w:basedOn w:val="Normal"/>
    <w:uiPriority w:val="99"/>
    <w:semiHidden/>
    <w:unhideWhenUsed/>
    <w:rsid w:val="00A77E97"/>
    <w:pPr>
      <w:widowControl/>
      <w:adjustRightInd/>
      <w:spacing w:before="100" w:beforeAutospacing="1" w:after="100" w:afterAutospacing="1"/>
      <w:textAlignment w:val="auto"/>
    </w:pPr>
  </w:style>
  <w:style w:type="paragraph" w:styleId="Title">
    <w:name w:val="Title"/>
    <w:basedOn w:val="Normal"/>
    <w:next w:val="Normal"/>
    <w:link w:val="TitleChar"/>
    <w:uiPriority w:val="10"/>
    <w:qFormat/>
    <w:rsid w:val="00952855"/>
    <w:pPr>
      <w:widowControl/>
      <w:pBdr>
        <w:bottom w:val="single" w:sz="8" w:space="4" w:color="4F81BD" w:themeColor="accent1"/>
      </w:pBdr>
      <w:adjustRightInd/>
      <w:spacing w:after="300"/>
      <w:contextualSpacing/>
      <w:textAlignment w:val="auto"/>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52855"/>
    <w:rPr>
      <w:rFonts w:asciiTheme="majorHAnsi" w:eastAsiaTheme="majorEastAsia" w:hAnsiTheme="majorHAnsi" w:cstheme="majorBidi"/>
      <w:color w:val="17365D" w:themeColor="text2" w:themeShade="BF"/>
      <w:spacing w:val="5"/>
      <w:kern w:val="28"/>
      <w:sz w:val="52"/>
      <w:szCs w:val="52"/>
    </w:rPr>
  </w:style>
  <w:style w:type="character" w:styleId="IntenseEmphasis">
    <w:name w:val="Intense Emphasis"/>
    <w:basedOn w:val="DefaultParagraphFont"/>
    <w:uiPriority w:val="21"/>
    <w:qFormat/>
    <w:rsid w:val="0095285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4576266">
      <w:bodyDiv w:val="1"/>
      <w:marLeft w:val="0"/>
      <w:marRight w:val="0"/>
      <w:marTop w:val="0"/>
      <w:marBottom w:val="0"/>
      <w:divBdr>
        <w:top w:val="none" w:sz="0" w:space="0" w:color="auto"/>
        <w:left w:val="none" w:sz="0" w:space="0" w:color="auto"/>
        <w:bottom w:val="none" w:sz="0" w:space="0" w:color="auto"/>
        <w:right w:val="none" w:sz="0" w:space="0" w:color="auto"/>
      </w:divBdr>
    </w:div>
    <w:div w:id="374813566">
      <w:bodyDiv w:val="1"/>
      <w:marLeft w:val="0"/>
      <w:marRight w:val="0"/>
      <w:marTop w:val="0"/>
      <w:marBottom w:val="0"/>
      <w:divBdr>
        <w:top w:val="none" w:sz="0" w:space="0" w:color="auto"/>
        <w:left w:val="none" w:sz="0" w:space="0" w:color="auto"/>
        <w:bottom w:val="none" w:sz="0" w:space="0" w:color="auto"/>
        <w:right w:val="none" w:sz="0" w:space="0" w:color="auto"/>
      </w:divBdr>
    </w:div>
    <w:div w:id="1352340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9.jpeg"/><Relationship Id="rId21" Type="http://schemas.openxmlformats.org/officeDocument/2006/relationships/image" Target="media/image10.jpeg"/><Relationship Id="rId22" Type="http://schemas.openxmlformats.org/officeDocument/2006/relationships/image" Target="media/image11.jpeg"/><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media/image14.jpeg"/><Relationship Id="rId26" Type="http://schemas.openxmlformats.org/officeDocument/2006/relationships/image" Target="media/image15.jpeg"/><Relationship Id="rId27" Type="http://schemas.openxmlformats.org/officeDocument/2006/relationships/image" Target="media/image16.jpeg"/><Relationship Id="rId28" Type="http://schemas.microsoft.com/office/2007/relationships/hdphoto" Target="media/hdphoto1.wdp"/><Relationship Id="rId29" Type="http://schemas.openxmlformats.org/officeDocument/2006/relationships/image" Target="media/image17.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microsoft.com/office/2007/relationships/hdphoto" Target="media/hdphoto2.wdp"/><Relationship Id="rId31" Type="http://schemas.openxmlformats.org/officeDocument/2006/relationships/image" Target="media/image18.emf"/><Relationship Id="rId32" Type="http://schemas.openxmlformats.org/officeDocument/2006/relationships/image" Target="media/image19.png"/><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header" Target="header3.xml"/><Relationship Id="rId34" Type="http://schemas.openxmlformats.org/officeDocument/2006/relationships/fontTable" Target="fontTable.xml"/><Relationship Id="rId35"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emf"/><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jpeg"/></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5</TotalTime>
  <Pages>22</Pages>
  <Words>3898</Words>
  <Characters>22225</Characters>
  <Application>Microsoft Macintosh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26071</CharactersWithSpaces>
  <SharedDoc>false</SharedDoc>
  <HLinks>
    <vt:vector size="24" baseType="variant">
      <vt:variant>
        <vt:i4>8192100</vt:i4>
      </vt:variant>
      <vt:variant>
        <vt:i4>9</vt:i4>
      </vt:variant>
      <vt:variant>
        <vt:i4>0</vt:i4>
      </vt:variant>
      <vt:variant>
        <vt:i4>5</vt:i4>
      </vt:variant>
      <vt:variant>
        <vt:lpwstr>http://www.scme-nm.org/</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7798886</vt:i4>
      </vt:variant>
      <vt:variant>
        <vt:i4>7084</vt:i4>
      </vt:variant>
      <vt:variant>
        <vt:i4>1026</vt:i4>
      </vt:variant>
      <vt:variant>
        <vt:i4>1</vt:i4>
      </vt:variant>
      <vt:variant>
        <vt:lpwstr>C:\xtProject\Fab_PrOvw_PK10\graphics\ResistanceEq.gif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4</cp:revision>
  <cp:lastPrinted>2014-04-08T17:54:00Z</cp:lastPrinted>
  <dcterms:created xsi:type="dcterms:W3CDTF">2016-09-20T21:06:00Z</dcterms:created>
  <dcterms:modified xsi:type="dcterms:W3CDTF">2017-02-22T19:45:00Z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Activity: A MEMS Testing Device</vt:lpwstr>
  </property>
  <property fmtid="{D5CDD505-2E9C-101B-9397-08002B2CF9AE}" pid="3" name="Module Title">
    <vt:lpwstr>Activity SCO</vt:lpwstr>
  </property>
  <property fmtid="{D5CDD505-2E9C-101B-9397-08002B2CF9AE}" pid="4" name="docID">
    <vt:lpwstr>App_bioMEM_AC50</vt:lpwstr>
  </property>
  <property fmtid="{D5CDD505-2E9C-101B-9397-08002B2CF9AE}" pid="5" name="docPath">
    <vt:lpwstr>C:\xtProject\App_bioMEM_AC50\App_bioMEM_AC50.doc</vt:lpwstr>
  </property>
  <property fmtid="{D5CDD505-2E9C-101B-9397-08002B2CF9AE}" pid="6" name="Module Number">
    <vt:lpwstr>     </vt:lpwstr>
  </property>
  <property fmtid="{D5CDD505-2E9C-101B-9397-08002B2CF9AE}" pid="7" name="Copyright">
    <vt:lpwstr>2008 SCME</vt:lpwstr>
  </property>
</Properties>
</file>