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33CA2C" w14:textId="77777777" w:rsidR="00516623" w:rsidRDefault="00516623"/>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676063B3" w14:textId="77777777" w:rsidTr="00C827EB">
        <w:trPr>
          <w:trHeight w:hRule="exact" w:val="20"/>
        </w:trPr>
        <w:tc>
          <w:tcPr>
            <w:tcW w:w="1250" w:type="pct"/>
            <w:tcBorders>
              <w:top w:val="single" w:sz="4" w:space="0" w:color="auto"/>
              <w:bottom w:val="nil"/>
            </w:tcBorders>
          </w:tcPr>
          <w:p w14:paraId="18DFE2F6" w14:textId="77777777" w:rsidR="006217F2" w:rsidRPr="00CA03F1" w:rsidRDefault="006217F2" w:rsidP="00D11481"/>
        </w:tc>
        <w:tc>
          <w:tcPr>
            <w:tcW w:w="1250" w:type="pct"/>
            <w:tcBorders>
              <w:top w:val="single" w:sz="4" w:space="0" w:color="auto"/>
              <w:bottom w:val="nil"/>
              <w:right w:val="single" w:sz="4" w:space="0" w:color="auto"/>
            </w:tcBorders>
          </w:tcPr>
          <w:p w14:paraId="6012BD46" w14:textId="77777777" w:rsidR="006217F2" w:rsidRDefault="006217F2" w:rsidP="00D11481"/>
        </w:tc>
        <w:tc>
          <w:tcPr>
            <w:tcW w:w="1250" w:type="pct"/>
            <w:tcBorders>
              <w:top w:val="single" w:sz="4" w:space="0" w:color="auto"/>
              <w:left w:val="single" w:sz="4" w:space="0" w:color="auto"/>
              <w:bottom w:val="nil"/>
            </w:tcBorders>
          </w:tcPr>
          <w:p w14:paraId="49F41253" w14:textId="77777777" w:rsidR="006217F2" w:rsidRPr="00CA03F1" w:rsidRDefault="006217F2" w:rsidP="00DF54BA"/>
        </w:tc>
        <w:tc>
          <w:tcPr>
            <w:tcW w:w="1250" w:type="pct"/>
            <w:tcBorders>
              <w:top w:val="single" w:sz="4" w:space="0" w:color="auto"/>
              <w:bottom w:val="nil"/>
            </w:tcBorders>
          </w:tcPr>
          <w:p w14:paraId="336FE992" w14:textId="77777777" w:rsidR="006217F2" w:rsidRDefault="006217F2" w:rsidP="00DF54BA"/>
        </w:tc>
      </w:tr>
    </w:tbl>
    <w:p w14:paraId="77DDA5D0" w14:textId="77777777" w:rsidR="00576FCB" w:rsidRPr="00926CAA" w:rsidRDefault="006E6DFB" w:rsidP="00926CAA">
      <w:pPr>
        <w:jc w:val="center"/>
        <w:rPr>
          <w:b/>
          <w:sz w:val="48"/>
          <w:szCs w:val="48"/>
        </w:rPr>
      </w:pPr>
      <w:r>
        <w:rPr>
          <w:b/>
          <w:sz w:val="48"/>
          <w:szCs w:val="48"/>
        </w:rPr>
        <w:t>Micro</w:t>
      </w:r>
      <w:r w:rsidR="00694377">
        <w:rPr>
          <w:b/>
          <w:sz w:val="48"/>
          <w:szCs w:val="48"/>
        </w:rPr>
        <w:t xml:space="preserve"> Pressure Sensor Process Activity</w:t>
      </w:r>
    </w:p>
    <w:p w14:paraId="0D2F09F6" w14:textId="77777777" w:rsidR="00576FCB" w:rsidRPr="001A7425" w:rsidRDefault="00576FCB" w:rsidP="00576FCB">
      <w:pPr>
        <w:jc w:val="center"/>
        <w:rPr>
          <w:b/>
          <w:sz w:val="36"/>
          <w:szCs w:val="36"/>
        </w:rPr>
      </w:pPr>
      <w:r>
        <w:rPr>
          <w:b/>
          <w:sz w:val="36"/>
          <w:szCs w:val="36"/>
        </w:rPr>
        <w:t>Instructor</w:t>
      </w:r>
      <w:r w:rsidRPr="001A7425">
        <w:rPr>
          <w:b/>
          <w:sz w:val="36"/>
          <w:szCs w:val="36"/>
        </w:rPr>
        <w:t xml:space="preserve"> Guide</w:t>
      </w:r>
    </w:p>
    <w:p w14:paraId="609DDD56" w14:textId="77777777" w:rsidR="00EC58CF" w:rsidRPr="004E5837" w:rsidRDefault="00EC58CF" w:rsidP="00EC58CF">
      <w:pPr>
        <w:jc w:val="center"/>
        <w:rPr>
          <w:b/>
          <w:color w:val="C00000"/>
          <w:sz w:val="44"/>
          <w:szCs w:val="48"/>
        </w:rPr>
        <w:sectPr w:rsidR="00EC58CF" w:rsidRPr="004E5837" w:rsidSect="00926CAA">
          <w:headerReference w:type="even" r:id="rId8"/>
          <w:footerReference w:type="even" r:id="rId9"/>
          <w:footerReference w:type="default" r:id="rId10"/>
          <w:headerReference w:type="first" r:id="rId11"/>
          <w:footerReference w:type="first" r:id="rId12"/>
          <w:pgSz w:w="12240" w:h="15840"/>
          <w:pgMar w:top="1350" w:right="720" w:bottom="1440" w:left="720" w:header="720" w:footer="864" w:gutter="0"/>
          <w:cols w:space="720"/>
          <w:docGrid w:linePitch="326"/>
        </w:sectPr>
      </w:pPr>
    </w:p>
    <w:tbl>
      <w:tblPr>
        <w:tblW w:w="0" w:type="auto"/>
        <w:tblInd w:w="745" w:type="dxa"/>
        <w:tblLayout w:type="fixed"/>
        <w:tblCellMar>
          <w:left w:w="115" w:type="dxa"/>
          <w:right w:w="115" w:type="dxa"/>
        </w:tblCellMar>
        <w:tblLook w:val="01E0" w:firstRow="1" w:lastRow="1" w:firstColumn="1" w:lastColumn="1" w:noHBand="0" w:noVBand="0"/>
      </w:tblPr>
      <w:tblGrid>
        <w:gridCol w:w="9450"/>
      </w:tblGrid>
      <w:tr w:rsidR="00CA0F64" w:rsidRPr="00A83261" w14:paraId="104B488A" w14:textId="77777777" w:rsidTr="001F5DA6">
        <w:trPr>
          <w:cantSplit/>
          <w:trHeight w:val="143"/>
          <w:tblHeader/>
        </w:trPr>
        <w:tc>
          <w:tcPr>
            <w:tcW w:w="9450" w:type="dxa"/>
          </w:tcPr>
          <w:p w14:paraId="23410436" w14:textId="77777777" w:rsidR="00CA0F64" w:rsidRPr="009D3D76" w:rsidRDefault="00CA0F64" w:rsidP="00CA6ED1">
            <w:pPr>
              <w:keepNext/>
              <w:keepLines/>
              <w:rPr>
                <w:color w:val="000000"/>
              </w:rPr>
            </w:pPr>
            <w:bookmarkStart w:id="0" w:name="columnheaders"/>
          </w:p>
        </w:tc>
      </w:tr>
      <w:tr w:rsidR="00CA0F64" w:rsidRPr="00A83261" w14:paraId="000DECF2" w14:textId="77777777" w:rsidTr="001F5DA6">
        <w:trPr>
          <w:cantSplit/>
          <w:trHeight w:val="576"/>
        </w:trPr>
        <w:tc>
          <w:tcPr>
            <w:tcW w:w="9450" w:type="dxa"/>
            <w:vAlign w:val="bottom"/>
          </w:tcPr>
          <w:p w14:paraId="332A7D19" w14:textId="77777777" w:rsidR="00CA0F64" w:rsidRPr="009D3D76" w:rsidRDefault="00CA0F64" w:rsidP="00CA6ED1">
            <w:pPr>
              <w:pStyle w:val="lvl1Text"/>
              <w:rPr>
                <w:sz w:val="24"/>
                <w:szCs w:val="24"/>
              </w:rPr>
            </w:pPr>
            <w:bookmarkStart w:id="1" w:name="App_bioMEM_AC50_dldl165"/>
            <w:bookmarkEnd w:id="0"/>
            <w:r w:rsidRPr="009D3D76">
              <w:rPr>
                <w:sz w:val="24"/>
                <w:szCs w:val="24"/>
              </w:rPr>
              <w:t>Notes to Instructor</w:t>
            </w:r>
          </w:p>
        </w:tc>
      </w:tr>
      <w:tr w:rsidR="00CA0F64" w:rsidRPr="00A83261" w14:paraId="71137117" w14:textId="77777777" w:rsidTr="001F5DA6">
        <w:tc>
          <w:tcPr>
            <w:tcW w:w="9450" w:type="dxa"/>
          </w:tcPr>
          <w:p w14:paraId="3147B09E" w14:textId="77777777" w:rsidR="00CA0F64" w:rsidRPr="004C5E5B" w:rsidRDefault="00CA0F64" w:rsidP="00A83261">
            <w:pPr>
              <w:keepNext/>
              <w:keepLines/>
            </w:pPr>
          </w:p>
          <w:p w14:paraId="264F79CA" w14:textId="77777777" w:rsidR="00F26456" w:rsidRPr="003C1359" w:rsidRDefault="00F26456" w:rsidP="00F26456">
            <w:pPr>
              <w:keepNext/>
              <w:keepLines/>
              <w:rPr>
                <w:color w:val="000000"/>
              </w:rPr>
            </w:pPr>
            <w:r w:rsidRPr="003C1359">
              <w:rPr>
                <w:color w:val="000000"/>
              </w:rPr>
              <w:t>The</w:t>
            </w:r>
            <w:r w:rsidR="006E6DFB">
              <w:rPr>
                <w:color w:val="000000"/>
              </w:rPr>
              <w:t xml:space="preserve"> Micro</w:t>
            </w:r>
            <w:r w:rsidR="00E64C12">
              <w:rPr>
                <w:color w:val="000000"/>
              </w:rPr>
              <w:t xml:space="preserve"> Pressure Sensor </w:t>
            </w:r>
            <w:r w:rsidR="006E6DFB">
              <w:rPr>
                <w:color w:val="000000"/>
              </w:rPr>
              <w:t xml:space="preserve">Process </w:t>
            </w:r>
            <w:r w:rsidR="00026C7C">
              <w:rPr>
                <w:color w:val="000000"/>
              </w:rPr>
              <w:t>Activity is an a</w:t>
            </w:r>
            <w:r w:rsidRPr="003C1359">
              <w:rPr>
                <w:color w:val="000000"/>
              </w:rPr>
              <w:t xml:space="preserve">ctivity for </w:t>
            </w:r>
            <w:r w:rsidRPr="00926CAA">
              <w:rPr>
                <w:i/>
                <w:color w:val="000000"/>
              </w:rPr>
              <w:t xml:space="preserve">the MTTC Pressure Sensor Process </w:t>
            </w:r>
            <w:r w:rsidR="00E64C12" w:rsidRPr="00926CAA">
              <w:rPr>
                <w:i/>
                <w:color w:val="000000"/>
              </w:rPr>
              <w:t>Learning Module</w:t>
            </w:r>
            <w:r w:rsidRPr="003C1359">
              <w:rPr>
                <w:color w:val="000000"/>
              </w:rPr>
              <w:t xml:space="preserve">.  Information for each step of the process is presented </w:t>
            </w:r>
            <w:r w:rsidR="008F4087">
              <w:rPr>
                <w:color w:val="000000"/>
              </w:rPr>
              <w:t xml:space="preserve">in the MTTC Pressure Sensor Primary Knowledge </w:t>
            </w:r>
            <w:r w:rsidR="00926CAA">
              <w:rPr>
                <w:color w:val="000000"/>
              </w:rPr>
              <w:t>unit</w:t>
            </w:r>
            <w:r w:rsidR="008F4087">
              <w:rPr>
                <w:color w:val="000000"/>
              </w:rPr>
              <w:t xml:space="preserve"> and should be reviewed before completing this activity.</w:t>
            </w:r>
          </w:p>
          <w:p w14:paraId="51FFFA12" w14:textId="77777777" w:rsidR="00F26456" w:rsidRPr="003C1359" w:rsidRDefault="00F26456" w:rsidP="00F26456">
            <w:pPr>
              <w:keepNext/>
              <w:keepLines/>
              <w:rPr>
                <w:color w:val="000000"/>
              </w:rPr>
            </w:pPr>
          </w:p>
          <w:p w14:paraId="64296D83" w14:textId="77777777" w:rsidR="00F26456" w:rsidRPr="003C1359" w:rsidRDefault="00926CAA" w:rsidP="00F26456">
            <w:pPr>
              <w:keepNext/>
              <w:keepLines/>
              <w:rPr>
                <w:color w:val="000000"/>
              </w:rPr>
            </w:pPr>
            <w:r>
              <w:rPr>
                <w:color w:val="000000"/>
              </w:rPr>
              <w:t>Units</w:t>
            </w:r>
            <w:r w:rsidR="00F26456" w:rsidRPr="003C1359">
              <w:rPr>
                <w:color w:val="000000"/>
              </w:rPr>
              <w:t xml:space="preserve"> in the </w:t>
            </w:r>
            <w:r w:rsidR="00071B56" w:rsidRPr="00926CAA">
              <w:rPr>
                <w:i/>
                <w:color w:val="000000"/>
              </w:rPr>
              <w:t>MTTC Pressure Sensor Process Learning Module</w:t>
            </w:r>
            <w:r w:rsidR="00F26456" w:rsidRPr="003C1359">
              <w:rPr>
                <w:color w:val="000000"/>
              </w:rPr>
              <w:t>:</w:t>
            </w:r>
          </w:p>
          <w:p w14:paraId="245B26CA" w14:textId="77777777" w:rsidR="00F26456" w:rsidRPr="003C1359" w:rsidRDefault="00F26456" w:rsidP="00F26456">
            <w:pPr>
              <w:keepNext/>
              <w:keepLines/>
              <w:rPr>
                <w:color w:val="000000"/>
              </w:rPr>
            </w:pPr>
          </w:p>
          <w:p w14:paraId="57EBD1F2" w14:textId="77777777" w:rsidR="009F0633" w:rsidRPr="009F0633" w:rsidRDefault="009F0633" w:rsidP="00F26456">
            <w:pPr>
              <w:pStyle w:val="BulletList"/>
            </w:pPr>
            <w:r>
              <w:t>Knowledge Probe (KP) or pre-quiz</w:t>
            </w:r>
          </w:p>
          <w:p w14:paraId="0CE22475" w14:textId="77777777" w:rsidR="00F26456" w:rsidRPr="005A2CB0" w:rsidRDefault="00F26456" w:rsidP="00F26456">
            <w:pPr>
              <w:pStyle w:val="BulletList"/>
            </w:pPr>
            <w:r w:rsidRPr="003C1359">
              <w:rPr>
                <w:color w:val="000000"/>
              </w:rPr>
              <w:t>MTTC Pressure Sensor Process Primary Knowledge</w:t>
            </w:r>
          </w:p>
          <w:p w14:paraId="5A9D536D" w14:textId="77777777" w:rsidR="00F26456" w:rsidRPr="002921E0" w:rsidRDefault="00F26456" w:rsidP="00F26456">
            <w:pPr>
              <w:pStyle w:val="BulletList"/>
            </w:pPr>
            <w:r w:rsidRPr="006F1119">
              <w:rPr>
                <w:color w:val="000000"/>
              </w:rPr>
              <w:t>MTTC Pressure Sensor Process Activity</w:t>
            </w:r>
            <w:r w:rsidR="007F2236">
              <w:rPr>
                <w:color w:val="000000"/>
              </w:rPr>
              <w:t xml:space="preserve"> (Requires cleanroom or fabrication facility)</w:t>
            </w:r>
          </w:p>
          <w:p w14:paraId="60965BE8" w14:textId="77777777" w:rsidR="002921E0" w:rsidRPr="006F1119" w:rsidRDefault="00BD3843" w:rsidP="00F26456">
            <w:pPr>
              <w:pStyle w:val="BulletList"/>
            </w:pPr>
            <w:r>
              <w:rPr>
                <w:color w:val="000000"/>
              </w:rPr>
              <w:t>A MEMS</w:t>
            </w:r>
            <w:r w:rsidR="002921E0">
              <w:rPr>
                <w:color w:val="000000"/>
              </w:rPr>
              <w:t xml:space="preserve"> Process Model Activity</w:t>
            </w:r>
          </w:p>
          <w:p w14:paraId="0350AEEC" w14:textId="77777777" w:rsidR="00926CAA" w:rsidRDefault="00926CAA" w:rsidP="00926CAA">
            <w:pPr>
              <w:pStyle w:val="BulletList"/>
              <w:tabs>
                <w:tab w:val="clear" w:pos="360"/>
                <w:tab w:val="num" w:pos="720"/>
              </w:tabs>
              <w:rPr>
                <w:szCs w:val="24"/>
              </w:rPr>
            </w:pPr>
            <w:r w:rsidRPr="00926CAA">
              <w:rPr>
                <w:b/>
                <w:szCs w:val="24"/>
              </w:rPr>
              <w:t>Micro Pressure Sensor Process Activity</w:t>
            </w:r>
            <w:r w:rsidRPr="002D1040">
              <w:rPr>
                <w:szCs w:val="24"/>
              </w:rPr>
              <w:t xml:space="preserve">*  </w:t>
            </w:r>
          </w:p>
          <w:p w14:paraId="49534CD4" w14:textId="77777777" w:rsidR="00926CAA" w:rsidRPr="002D1040" w:rsidRDefault="00926CAA" w:rsidP="00926CAA">
            <w:pPr>
              <w:pStyle w:val="BulletList"/>
              <w:tabs>
                <w:tab w:val="clear" w:pos="360"/>
                <w:tab w:val="num" w:pos="720"/>
              </w:tabs>
              <w:rPr>
                <w:szCs w:val="24"/>
              </w:rPr>
            </w:pPr>
            <w:r w:rsidRPr="002D1040">
              <w:rPr>
                <w:color w:val="000000"/>
                <w:szCs w:val="24"/>
              </w:rPr>
              <w:t xml:space="preserve">Surface Micromachining: Lift-Off Process Activity*   </w:t>
            </w:r>
          </w:p>
          <w:p w14:paraId="1BB74A98" w14:textId="77777777" w:rsidR="00926CAA" w:rsidRPr="00B4696A" w:rsidRDefault="00926CAA" w:rsidP="00926CAA">
            <w:pPr>
              <w:pStyle w:val="BulletList"/>
              <w:tabs>
                <w:tab w:val="clear" w:pos="360"/>
                <w:tab w:val="num" w:pos="720"/>
              </w:tabs>
              <w:rPr>
                <w:szCs w:val="24"/>
              </w:rPr>
            </w:pPr>
            <w:r>
              <w:rPr>
                <w:szCs w:val="24"/>
              </w:rPr>
              <w:t>Bulk Micromachining: An Etch Process</w:t>
            </w:r>
            <w:r w:rsidRPr="00B4696A">
              <w:rPr>
                <w:b/>
                <w:szCs w:val="24"/>
              </w:rPr>
              <w:t xml:space="preserve"> </w:t>
            </w:r>
            <w:r w:rsidRPr="00B4696A">
              <w:rPr>
                <w:color w:val="000000"/>
                <w:szCs w:val="24"/>
              </w:rPr>
              <w:t>Activity</w:t>
            </w:r>
            <w:r>
              <w:rPr>
                <w:color w:val="000000"/>
                <w:szCs w:val="24"/>
              </w:rPr>
              <w:t>*</w:t>
            </w:r>
            <w:r w:rsidRPr="00B4696A">
              <w:rPr>
                <w:color w:val="000000"/>
                <w:szCs w:val="24"/>
              </w:rPr>
              <w:t xml:space="preserve"> </w:t>
            </w:r>
            <w:r>
              <w:rPr>
                <w:color w:val="000000"/>
                <w:szCs w:val="24"/>
              </w:rPr>
              <w:t xml:space="preserve">  </w:t>
            </w:r>
          </w:p>
          <w:p w14:paraId="61B57113" w14:textId="77777777" w:rsidR="00926CAA" w:rsidRPr="00B4696A" w:rsidRDefault="00926CAA" w:rsidP="00926CAA">
            <w:pPr>
              <w:pStyle w:val="BulletList"/>
              <w:tabs>
                <w:tab w:val="clear" w:pos="360"/>
                <w:tab w:val="num" w:pos="720"/>
              </w:tabs>
              <w:rPr>
                <w:szCs w:val="24"/>
              </w:rPr>
            </w:pPr>
            <w:r w:rsidRPr="00B4696A">
              <w:rPr>
                <w:color w:val="000000"/>
                <w:szCs w:val="24"/>
              </w:rPr>
              <w:t xml:space="preserve">Final Assessment </w:t>
            </w:r>
          </w:p>
          <w:p w14:paraId="08BFC72A" w14:textId="77777777" w:rsidR="00926CAA" w:rsidRDefault="00926CAA" w:rsidP="00926CAA"/>
          <w:p w14:paraId="404840E4" w14:textId="77777777" w:rsidR="00926CAA" w:rsidRDefault="00926CAA" w:rsidP="00926CAA">
            <w:pPr>
              <w:pStyle w:val="BulletList"/>
              <w:numPr>
                <w:ilvl w:val="0"/>
                <w:numId w:val="0"/>
              </w:numPr>
              <w:tabs>
                <w:tab w:val="clear" w:pos="720"/>
              </w:tabs>
              <w:ind w:left="360"/>
              <w:rPr>
                <w:szCs w:val="24"/>
              </w:rPr>
            </w:pPr>
            <w:r>
              <w:t>*</w:t>
            </w:r>
            <w:r>
              <w:rPr>
                <w:szCs w:val="24"/>
              </w:rPr>
              <w:t>Kit available through scme-nm.org while supply lasts</w:t>
            </w:r>
          </w:p>
          <w:p w14:paraId="2EEE523B" w14:textId="77777777" w:rsidR="00926CAA" w:rsidRDefault="00926CAA" w:rsidP="00926CAA">
            <w:pPr>
              <w:pStyle w:val="BulletList"/>
              <w:numPr>
                <w:ilvl w:val="0"/>
                <w:numId w:val="0"/>
              </w:numPr>
              <w:tabs>
                <w:tab w:val="clear" w:pos="720"/>
              </w:tabs>
              <w:ind w:left="360"/>
              <w:rPr>
                <w:szCs w:val="24"/>
              </w:rPr>
            </w:pPr>
          </w:p>
          <w:p w14:paraId="07D56E64" w14:textId="4695C54D" w:rsidR="00926CAA" w:rsidRPr="00B4696A" w:rsidRDefault="00926CAA" w:rsidP="00926CAA">
            <w:pPr>
              <w:pStyle w:val="BulletList"/>
              <w:numPr>
                <w:ilvl w:val="0"/>
                <w:numId w:val="0"/>
              </w:numPr>
              <w:tabs>
                <w:tab w:val="clear" w:pos="720"/>
              </w:tabs>
              <w:rPr>
                <w:szCs w:val="24"/>
              </w:rPr>
            </w:pPr>
            <w:r>
              <w:rPr>
                <w:szCs w:val="24"/>
              </w:rPr>
              <w:t xml:space="preserve">SCME does have a kit that can be ordered through its website.  However, if you don’t have a kit or if none are available, you can </w:t>
            </w:r>
            <w:r w:rsidR="002E6B31">
              <w:rPr>
                <w:szCs w:val="24"/>
              </w:rPr>
              <w:t xml:space="preserve">use the random images at this end of this activity.  There are 10 images that show the actual wafer after each step of the process. </w:t>
            </w:r>
          </w:p>
          <w:p w14:paraId="21F89459" w14:textId="77777777" w:rsidR="006E6DFB" w:rsidRPr="00B4696A" w:rsidRDefault="006E6DFB" w:rsidP="00926CAA">
            <w:pPr>
              <w:pStyle w:val="BulletList"/>
              <w:numPr>
                <w:ilvl w:val="0"/>
                <w:numId w:val="0"/>
              </w:numPr>
              <w:ind w:left="360"/>
              <w:rPr>
                <w:szCs w:val="24"/>
              </w:rPr>
            </w:pPr>
          </w:p>
          <w:p w14:paraId="585FDFA4" w14:textId="77777777" w:rsidR="00CA0F64" w:rsidRPr="004C5E5B" w:rsidRDefault="002921E0" w:rsidP="002921E0">
            <w:pPr>
              <w:keepNext/>
              <w:keepLines/>
            </w:pPr>
            <w:r>
              <w:rPr>
                <w:color w:val="000000"/>
              </w:rPr>
              <w:t xml:space="preserve"> </w:t>
            </w:r>
          </w:p>
        </w:tc>
      </w:tr>
    </w:tbl>
    <w:p w14:paraId="11E66962" w14:textId="77777777" w:rsidR="009F0633" w:rsidRDefault="009F0633">
      <w:bookmarkStart w:id="2" w:name="App_bioMEM_AC50_dldl108"/>
      <w:bookmarkEnd w:id="1"/>
    </w:p>
    <w:tbl>
      <w:tblPr>
        <w:tblW w:w="0" w:type="auto"/>
        <w:tblInd w:w="745" w:type="dxa"/>
        <w:tblLayout w:type="fixed"/>
        <w:tblCellMar>
          <w:left w:w="115" w:type="dxa"/>
          <w:right w:w="115" w:type="dxa"/>
        </w:tblCellMar>
        <w:tblLook w:val="01E0" w:firstRow="1" w:lastRow="1" w:firstColumn="1" w:lastColumn="1" w:noHBand="0" w:noVBand="0"/>
      </w:tblPr>
      <w:tblGrid>
        <w:gridCol w:w="9450"/>
        <w:gridCol w:w="90"/>
      </w:tblGrid>
      <w:tr w:rsidR="00CA0F64" w:rsidRPr="00101042" w14:paraId="383C1F44" w14:textId="77777777" w:rsidTr="001F5DA6">
        <w:trPr>
          <w:gridAfter w:val="1"/>
          <w:wAfter w:w="90" w:type="dxa"/>
          <w:cantSplit/>
          <w:trHeight w:val="576"/>
        </w:trPr>
        <w:tc>
          <w:tcPr>
            <w:tcW w:w="9450" w:type="dxa"/>
            <w:vAlign w:val="bottom"/>
          </w:tcPr>
          <w:p w14:paraId="4F6588FA" w14:textId="77777777" w:rsidR="00CA0F64" w:rsidRDefault="00CA0F64" w:rsidP="00CA6ED1">
            <w:pPr>
              <w:pStyle w:val="lvl1Text"/>
              <w:rPr>
                <w:sz w:val="24"/>
                <w:szCs w:val="24"/>
              </w:rPr>
            </w:pPr>
          </w:p>
          <w:p w14:paraId="0544B764" w14:textId="77777777" w:rsidR="00CA0F64" w:rsidRPr="009D3D76" w:rsidRDefault="00CA0F64" w:rsidP="00CA6ED1">
            <w:pPr>
              <w:pStyle w:val="lvl1Text"/>
              <w:rPr>
                <w:sz w:val="24"/>
                <w:szCs w:val="24"/>
              </w:rPr>
            </w:pPr>
            <w:r w:rsidRPr="009D3D76">
              <w:rPr>
                <w:sz w:val="24"/>
                <w:szCs w:val="24"/>
              </w:rPr>
              <w:t>Description and Estimated Time to Complete</w:t>
            </w:r>
          </w:p>
        </w:tc>
      </w:tr>
      <w:tr w:rsidR="00CA0F64" w:rsidRPr="00101042" w14:paraId="0F5F88DB" w14:textId="77777777" w:rsidTr="001F5DA6">
        <w:trPr>
          <w:gridAfter w:val="1"/>
          <w:wAfter w:w="90" w:type="dxa"/>
        </w:trPr>
        <w:tc>
          <w:tcPr>
            <w:tcW w:w="9450" w:type="dxa"/>
          </w:tcPr>
          <w:p w14:paraId="7588466C" w14:textId="77777777" w:rsidR="00CA0F64" w:rsidRPr="004C5E5B" w:rsidRDefault="00CA0F64" w:rsidP="00101042">
            <w:pPr>
              <w:keepNext/>
              <w:keepLines/>
            </w:pPr>
          </w:p>
          <w:p w14:paraId="08028B75" w14:textId="77777777" w:rsidR="00926CAA" w:rsidRPr="00926CAA" w:rsidRDefault="00926CAA" w:rsidP="00686AC5">
            <w:pPr>
              <w:keepNext/>
              <w:keepLines/>
              <w:rPr>
                <w:i/>
              </w:rPr>
            </w:pPr>
            <w:r w:rsidRPr="00926CAA">
              <w:rPr>
                <w:i/>
                <w:color w:val="000000"/>
              </w:rPr>
              <w:t>The Manufacturing Technology Training Center (MTTC) is a process cleanroom at the University of New Mexico (UNM).</w:t>
            </w:r>
          </w:p>
          <w:p w14:paraId="64ACC278" w14:textId="77777777" w:rsidR="00926CAA" w:rsidRDefault="00926CAA" w:rsidP="00686AC5">
            <w:pPr>
              <w:keepNext/>
              <w:keepLines/>
            </w:pPr>
          </w:p>
          <w:p w14:paraId="52AD73EC" w14:textId="77777777" w:rsidR="00686AC5" w:rsidRPr="004E3279" w:rsidRDefault="00CA0F64" w:rsidP="00686AC5">
            <w:pPr>
              <w:keepNext/>
              <w:keepLines/>
            </w:pPr>
            <w:r w:rsidRPr="004C5E5B">
              <w:t xml:space="preserve">In this activity you will </w:t>
            </w:r>
            <w:r w:rsidR="004C5E5B">
              <w:t xml:space="preserve">demonstrate your knowledge of </w:t>
            </w:r>
            <w:r w:rsidR="008F4087">
              <w:t>the MTTC Pressure Sensor Process</w:t>
            </w:r>
            <w:r w:rsidR="00686AC5">
              <w:t xml:space="preserve">.  </w:t>
            </w:r>
            <w:r w:rsidR="00686AC5" w:rsidRPr="004E3279">
              <w:t>Th</w:t>
            </w:r>
            <w:r w:rsidR="00686AC5">
              <w:t>is activity consists of two parts:</w:t>
            </w:r>
          </w:p>
          <w:p w14:paraId="63450803" w14:textId="77777777" w:rsidR="00686AC5" w:rsidRDefault="00802C79" w:rsidP="00686AC5">
            <w:pPr>
              <w:pStyle w:val="BulletList"/>
              <w:rPr>
                <w:szCs w:val="24"/>
              </w:rPr>
            </w:pPr>
            <w:r>
              <w:rPr>
                <w:szCs w:val="24"/>
              </w:rPr>
              <w:t>A matching exercise</w:t>
            </w:r>
            <w:r w:rsidR="008F4087">
              <w:rPr>
                <w:szCs w:val="24"/>
              </w:rPr>
              <w:t xml:space="preserve"> where you </w:t>
            </w:r>
            <w:r w:rsidR="00C93E41">
              <w:rPr>
                <w:szCs w:val="24"/>
              </w:rPr>
              <w:t>demonstrate your knowledge of the process order</w:t>
            </w:r>
            <w:r w:rsidR="00026C7C">
              <w:rPr>
                <w:szCs w:val="24"/>
              </w:rPr>
              <w:t xml:space="preserve"> by arranging processed chips in the correct process sequence</w:t>
            </w:r>
            <w:r w:rsidR="008F4087">
              <w:rPr>
                <w:szCs w:val="24"/>
              </w:rPr>
              <w:t>.</w:t>
            </w:r>
          </w:p>
          <w:p w14:paraId="6A514EC7" w14:textId="77777777" w:rsidR="008F4087" w:rsidRPr="004E3279" w:rsidRDefault="00802C79" w:rsidP="00686AC5">
            <w:pPr>
              <w:pStyle w:val="BulletList"/>
              <w:rPr>
                <w:szCs w:val="24"/>
              </w:rPr>
            </w:pPr>
            <w:r>
              <w:rPr>
                <w:szCs w:val="24"/>
              </w:rPr>
              <w:t xml:space="preserve">A matching activity where you </w:t>
            </w:r>
            <w:r w:rsidR="00C93E41">
              <w:rPr>
                <w:szCs w:val="24"/>
              </w:rPr>
              <w:t>demonstrate your knowledge</w:t>
            </w:r>
            <w:r w:rsidR="00026C7C">
              <w:rPr>
                <w:szCs w:val="24"/>
              </w:rPr>
              <w:t xml:space="preserve"> of each process step relative</w:t>
            </w:r>
            <w:r w:rsidR="00C93E41">
              <w:rPr>
                <w:szCs w:val="24"/>
              </w:rPr>
              <w:t xml:space="preserve"> to the pressure sensor</w:t>
            </w:r>
            <w:r w:rsidR="00026C7C">
              <w:rPr>
                <w:szCs w:val="24"/>
              </w:rPr>
              <w:t xml:space="preserve"> by matching a processed chip to its specific process step</w:t>
            </w:r>
            <w:r>
              <w:rPr>
                <w:szCs w:val="24"/>
              </w:rPr>
              <w:t>.</w:t>
            </w:r>
          </w:p>
          <w:p w14:paraId="4C481384" w14:textId="77777777" w:rsidR="00686AC5" w:rsidRPr="004C5E5B" w:rsidRDefault="00686AC5" w:rsidP="00101042">
            <w:pPr>
              <w:keepNext/>
              <w:keepLines/>
            </w:pPr>
          </w:p>
          <w:p w14:paraId="04218606" w14:textId="77777777" w:rsidR="00CA0F64" w:rsidRPr="004C5E5B" w:rsidRDefault="00926CAA" w:rsidP="00101042">
            <w:pPr>
              <w:keepNext/>
              <w:keepLines/>
            </w:pPr>
            <w:r>
              <w:t xml:space="preserve">If you have not reviewed the </w:t>
            </w:r>
            <w:r w:rsidR="00FE33BB" w:rsidRPr="00926CAA">
              <w:rPr>
                <w:i/>
              </w:rPr>
              <w:t>MTTC Pressure Sensor Process Primary Knowledge</w:t>
            </w:r>
            <w:r w:rsidR="00C93E41" w:rsidRPr="00926CAA">
              <w:rPr>
                <w:i/>
              </w:rPr>
              <w:t xml:space="preserve"> unit</w:t>
            </w:r>
            <w:r w:rsidR="00CA0F64" w:rsidRPr="00926CAA">
              <w:rPr>
                <w:i/>
              </w:rPr>
              <w:t>,</w:t>
            </w:r>
            <w:r w:rsidR="00CA0F64" w:rsidRPr="004C5E5B">
              <w:t xml:space="preserve"> you should do so before completing this activity.  </w:t>
            </w:r>
          </w:p>
          <w:p w14:paraId="151F4A35" w14:textId="77777777" w:rsidR="00CA0F64" w:rsidRPr="004C5E5B" w:rsidRDefault="00CA0F64" w:rsidP="00101042">
            <w:pPr>
              <w:keepNext/>
              <w:keepLines/>
            </w:pPr>
          </w:p>
          <w:p w14:paraId="6C6E854E" w14:textId="77777777" w:rsidR="00CA0F64" w:rsidRPr="004C5E5B" w:rsidRDefault="00CA0F64" w:rsidP="00101042">
            <w:pPr>
              <w:keepNext/>
              <w:keepLines/>
              <w:rPr>
                <w:u w:val="single"/>
              </w:rPr>
            </w:pPr>
            <w:r w:rsidRPr="004C5E5B">
              <w:rPr>
                <w:u w:val="single"/>
              </w:rPr>
              <w:t>Estimated Time to Complete</w:t>
            </w:r>
          </w:p>
          <w:p w14:paraId="66FCE810" w14:textId="77777777" w:rsidR="00CA0F64" w:rsidRPr="004C5E5B" w:rsidRDefault="00CA0F64" w:rsidP="004C5E5B">
            <w:pPr>
              <w:keepNext/>
              <w:keepLines/>
            </w:pPr>
            <w:r w:rsidRPr="004C5E5B">
              <w:t xml:space="preserve">Allow at least </w:t>
            </w:r>
            <w:r w:rsidR="004C5E5B">
              <w:t>30 minutes</w:t>
            </w:r>
            <w:r w:rsidRPr="004C5E5B">
              <w:t xml:space="preserve"> to complete this activity.</w:t>
            </w:r>
          </w:p>
        </w:tc>
      </w:tr>
      <w:bookmarkEnd w:id="2"/>
      <w:tr w:rsidR="00CA0F64" w:rsidRPr="009D3D76" w14:paraId="4BFBF83F" w14:textId="77777777" w:rsidTr="001F5DA6">
        <w:trPr>
          <w:cantSplit/>
          <w:trHeight w:val="576"/>
        </w:trPr>
        <w:tc>
          <w:tcPr>
            <w:tcW w:w="9540" w:type="dxa"/>
            <w:gridSpan w:val="2"/>
            <w:vAlign w:val="bottom"/>
          </w:tcPr>
          <w:p w14:paraId="5F11E145" w14:textId="77777777" w:rsidR="00CA0F64" w:rsidRPr="009D3D76" w:rsidRDefault="00CA0F64" w:rsidP="00CA6ED1">
            <w:pPr>
              <w:pStyle w:val="lvl1Text"/>
              <w:rPr>
                <w:sz w:val="24"/>
                <w:szCs w:val="24"/>
              </w:rPr>
            </w:pPr>
            <w:r w:rsidRPr="009D3D76">
              <w:rPr>
                <w:sz w:val="24"/>
                <w:szCs w:val="24"/>
              </w:rPr>
              <w:t>Introduction</w:t>
            </w:r>
          </w:p>
        </w:tc>
      </w:tr>
      <w:tr w:rsidR="004C5E5B" w:rsidRPr="009D3D76" w14:paraId="5B657205" w14:textId="77777777" w:rsidTr="001F5DA6">
        <w:tc>
          <w:tcPr>
            <w:tcW w:w="9540" w:type="dxa"/>
            <w:gridSpan w:val="2"/>
          </w:tcPr>
          <w:p w14:paraId="1C6F5D1C" w14:textId="77777777" w:rsidR="004C5E5B" w:rsidRPr="008D0532" w:rsidRDefault="004C5E5B" w:rsidP="0064588E">
            <w:pPr>
              <w:keepNext/>
              <w:keepLines/>
              <w:rPr>
                <w:color w:val="000000"/>
              </w:rPr>
            </w:pPr>
          </w:p>
          <w:p w14:paraId="7753B4F0" w14:textId="77777777" w:rsidR="00382437" w:rsidRPr="003C1359" w:rsidRDefault="00382437" w:rsidP="00382437">
            <w:pPr>
              <w:keepNext/>
              <w:keepLines/>
              <w:rPr>
                <w:color w:val="000000"/>
              </w:rPr>
            </w:pPr>
            <w:r w:rsidRPr="003C1359">
              <w:rPr>
                <w:color w:val="000000"/>
              </w:rPr>
              <w:t>The pressure sensor design used in the MTTC pro</w:t>
            </w:r>
            <w:r w:rsidR="0038673F">
              <w:rPr>
                <w:color w:val="000000"/>
              </w:rPr>
              <w:t>cess incorporates a Wheatstone b</w:t>
            </w:r>
            <w:r w:rsidRPr="003C1359">
              <w:rPr>
                <w:color w:val="000000"/>
              </w:rPr>
              <w:t>ridge configuration with a silicon nitride membrane.  A thin membrane of silicon nitride (Si</w:t>
            </w:r>
            <w:r w:rsidRPr="003C1359">
              <w:rPr>
                <w:color w:val="000000"/>
                <w:vertAlign w:val="subscript"/>
              </w:rPr>
              <w:t>3</w:t>
            </w:r>
            <w:r w:rsidRPr="003C1359">
              <w:rPr>
                <w:color w:val="000000"/>
              </w:rPr>
              <w:t>N</w:t>
            </w:r>
            <w:r w:rsidRPr="003C1359">
              <w:rPr>
                <w:color w:val="000000"/>
                <w:vertAlign w:val="subscript"/>
              </w:rPr>
              <w:t>4</w:t>
            </w:r>
            <w:r w:rsidRPr="003C1359">
              <w:rPr>
                <w:color w:val="000000"/>
              </w:rPr>
              <w:t xml:space="preserve">) deflects when the pressures on opposite sides of this membrane are different.  </w:t>
            </w:r>
          </w:p>
          <w:p w14:paraId="61515D1D" w14:textId="77777777" w:rsidR="00382437" w:rsidRPr="003C1359" w:rsidRDefault="00382437" w:rsidP="00382437">
            <w:pPr>
              <w:keepNext/>
              <w:keepLines/>
              <w:rPr>
                <w:color w:val="000000"/>
              </w:rPr>
            </w:pPr>
          </w:p>
          <w:p w14:paraId="096DFA2E" w14:textId="77777777" w:rsidR="00382437" w:rsidRDefault="00382437" w:rsidP="00382437">
            <w:pPr>
              <w:pStyle w:val="BulletList"/>
              <w:numPr>
                <w:ilvl w:val="0"/>
                <w:numId w:val="0"/>
              </w:numPr>
            </w:pPr>
            <w:r w:rsidRPr="003C1359">
              <w:rPr>
                <w:color w:val="000000"/>
              </w:rPr>
              <w:t>The pressure sensor fabrication process developed jointly at the University of New Mexico (UNM) and Central New</w:t>
            </w:r>
            <w:r w:rsidR="0038673F">
              <w:rPr>
                <w:color w:val="000000"/>
              </w:rPr>
              <w:t xml:space="preserve"> Mexico Community College (CNM</w:t>
            </w:r>
            <w:r w:rsidRPr="003C1359">
              <w:rPr>
                <w:color w:val="000000"/>
              </w:rPr>
              <w:t>) consists of several steps starting wit</w:t>
            </w:r>
            <w:r w:rsidR="00D64601">
              <w:rPr>
                <w:color w:val="000000"/>
              </w:rPr>
              <w:t>h a pre-deposited silicon</w:t>
            </w:r>
            <w:r w:rsidR="00C93E41">
              <w:rPr>
                <w:color w:val="000000"/>
              </w:rPr>
              <w:t xml:space="preserve"> </w:t>
            </w:r>
            <w:r w:rsidR="00CF27FD">
              <w:rPr>
                <w:color w:val="000000"/>
              </w:rPr>
              <w:t>nitride</w:t>
            </w:r>
            <w:r w:rsidR="00D64601">
              <w:rPr>
                <w:color w:val="000000"/>
              </w:rPr>
              <w:t xml:space="preserve"> wafer</w:t>
            </w:r>
            <w:r w:rsidR="00F10410">
              <w:rPr>
                <w:color w:val="000000"/>
              </w:rPr>
              <w:t xml:space="preserve"> and</w:t>
            </w:r>
            <w:r w:rsidR="00D64601">
              <w:rPr>
                <w:color w:val="000000"/>
              </w:rPr>
              <w:t xml:space="preserve"> ending with a functional set of pressure sensors</w:t>
            </w:r>
            <w:r w:rsidR="00F10410">
              <w:rPr>
                <w:color w:val="000000"/>
              </w:rPr>
              <w:t>.</w:t>
            </w:r>
          </w:p>
          <w:p w14:paraId="5B23659D" w14:textId="77777777" w:rsidR="00382437" w:rsidRPr="003C1359" w:rsidRDefault="00382437" w:rsidP="00382437">
            <w:pPr>
              <w:keepNext/>
              <w:keepLines/>
              <w:rPr>
                <w:color w:val="000000"/>
              </w:rPr>
            </w:pPr>
          </w:p>
          <w:p w14:paraId="77FE2CFF" w14:textId="77777777" w:rsidR="00C85603" w:rsidRDefault="00382437" w:rsidP="00923366">
            <w:pPr>
              <w:keepNext/>
              <w:keepLines/>
              <w:rPr>
                <w:color w:val="000000"/>
              </w:rPr>
            </w:pPr>
            <w:r w:rsidRPr="003C1359">
              <w:rPr>
                <w:color w:val="000000"/>
              </w:rPr>
              <w:t xml:space="preserve">The purpose of this activity is </w:t>
            </w:r>
            <w:r w:rsidR="00C93E41">
              <w:rPr>
                <w:color w:val="000000"/>
              </w:rPr>
              <w:t>for you to apply</w:t>
            </w:r>
            <w:r w:rsidR="00D64601">
              <w:rPr>
                <w:color w:val="000000"/>
              </w:rPr>
              <w:t xml:space="preserve"> your knowledge of the</w:t>
            </w:r>
            <w:r w:rsidRPr="003C1359">
              <w:rPr>
                <w:color w:val="000000"/>
              </w:rPr>
              <w:t xml:space="preserve"> process steps </w:t>
            </w:r>
            <w:r w:rsidR="00D64601">
              <w:rPr>
                <w:color w:val="000000"/>
              </w:rPr>
              <w:t xml:space="preserve">presented in the MTTC Pressure Sensor Process </w:t>
            </w:r>
            <w:r w:rsidR="00923366">
              <w:rPr>
                <w:color w:val="000000"/>
              </w:rPr>
              <w:t xml:space="preserve">Primary Knowledge </w:t>
            </w:r>
            <w:r w:rsidR="00C93E41">
              <w:rPr>
                <w:color w:val="000000"/>
              </w:rPr>
              <w:t xml:space="preserve">unit </w:t>
            </w:r>
            <w:r w:rsidR="00923366">
              <w:rPr>
                <w:color w:val="000000"/>
              </w:rPr>
              <w:t>and</w:t>
            </w:r>
            <w:r w:rsidR="004840A9">
              <w:rPr>
                <w:color w:val="000000"/>
              </w:rPr>
              <w:t>/or</w:t>
            </w:r>
            <w:r w:rsidR="00923366">
              <w:rPr>
                <w:color w:val="000000"/>
              </w:rPr>
              <w:t xml:space="preserve"> </w:t>
            </w:r>
            <w:r w:rsidR="00D64601" w:rsidRPr="00D64601">
              <w:rPr>
                <w:color w:val="000000"/>
              </w:rPr>
              <w:t>Cleanroom Activit</w:t>
            </w:r>
            <w:r w:rsidR="00C93E41">
              <w:rPr>
                <w:color w:val="000000"/>
              </w:rPr>
              <w:t>ies</w:t>
            </w:r>
            <w:r w:rsidR="00694377">
              <w:rPr>
                <w:color w:val="000000"/>
              </w:rPr>
              <w:t>.</w:t>
            </w:r>
            <w:r w:rsidR="00994ECB">
              <w:rPr>
                <w:color w:val="000000"/>
              </w:rPr>
              <w:t xml:space="preserve">  </w:t>
            </w:r>
          </w:p>
          <w:p w14:paraId="6D11213A" w14:textId="77777777" w:rsidR="00C85603" w:rsidRDefault="00C85603" w:rsidP="00923366">
            <w:pPr>
              <w:keepNext/>
              <w:keepLines/>
              <w:rPr>
                <w:color w:val="000000"/>
              </w:rPr>
            </w:pPr>
          </w:p>
          <w:p w14:paraId="4534B22B" w14:textId="77777777" w:rsidR="004C5E5B" w:rsidRDefault="004C5E5B" w:rsidP="00923366">
            <w:pPr>
              <w:keepNext/>
              <w:keepLines/>
              <w:jc w:val="center"/>
            </w:pPr>
          </w:p>
          <w:p w14:paraId="11A3FE74" w14:textId="77777777" w:rsidR="004C5E5B" w:rsidRPr="008D0532" w:rsidRDefault="004C5E5B" w:rsidP="00923366">
            <w:pPr>
              <w:keepNext/>
              <w:keepLines/>
              <w:rPr>
                <w:color w:val="000000"/>
              </w:rPr>
            </w:pPr>
          </w:p>
        </w:tc>
      </w:tr>
      <w:tr w:rsidR="00CA0F64" w:rsidRPr="009D3D76" w14:paraId="2A2CCF3D" w14:textId="77777777" w:rsidTr="001F5DA6">
        <w:trPr>
          <w:cantSplit/>
          <w:trHeight w:val="576"/>
        </w:trPr>
        <w:tc>
          <w:tcPr>
            <w:tcW w:w="9540" w:type="dxa"/>
            <w:gridSpan w:val="2"/>
            <w:vAlign w:val="bottom"/>
          </w:tcPr>
          <w:p w14:paraId="5DD40766" w14:textId="77777777" w:rsidR="00CA0F64" w:rsidRPr="009D3D76" w:rsidRDefault="00CA0F64" w:rsidP="004C5E5B">
            <w:pPr>
              <w:pStyle w:val="lvl1Text"/>
              <w:rPr>
                <w:sz w:val="24"/>
                <w:szCs w:val="24"/>
              </w:rPr>
            </w:pPr>
            <w:bookmarkStart w:id="3" w:name="App_bioMEM_AC50_dldl77"/>
            <w:r w:rsidRPr="009D3D76">
              <w:rPr>
                <w:sz w:val="24"/>
                <w:szCs w:val="24"/>
              </w:rPr>
              <w:t>Activity Objective</w:t>
            </w:r>
          </w:p>
        </w:tc>
      </w:tr>
      <w:tr w:rsidR="00CA0F64" w:rsidRPr="009D3D76" w14:paraId="68D56B5F" w14:textId="77777777" w:rsidTr="001F5DA6">
        <w:tc>
          <w:tcPr>
            <w:tcW w:w="9540" w:type="dxa"/>
            <w:gridSpan w:val="2"/>
          </w:tcPr>
          <w:p w14:paraId="14172251" w14:textId="77777777" w:rsidR="00CA0F64" w:rsidRPr="004C5E5B" w:rsidRDefault="00CA0F64" w:rsidP="00101042">
            <w:pPr>
              <w:keepNext/>
              <w:keepLines/>
              <w:rPr>
                <w:u w:val="single"/>
              </w:rPr>
            </w:pPr>
          </w:p>
          <w:p w14:paraId="568C3805" w14:textId="77777777" w:rsidR="00923366" w:rsidRDefault="006A122E" w:rsidP="004C5E5B">
            <w:pPr>
              <w:pStyle w:val="BulletList"/>
              <w:numPr>
                <w:ilvl w:val="0"/>
                <w:numId w:val="18"/>
              </w:numPr>
              <w:tabs>
                <w:tab w:val="clear" w:pos="720"/>
                <w:tab w:val="left" w:pos="335"/>
              </w:tabs>
            </w:pPr>
            <w:r>
              <w:t xml:space="preserve">Given ten (10) </w:t>
            </w:r>
            <w:r w:rsidR="00485EBF">
              <w:t>Micro</w:t>
            </w:r>
            <w:r>
              <w:t xml:space="preserve"> Pressure Sensor process steps, arrange </w:t>
            </w:r>
            <w:r w:rsidR="001101A5">
              <w:t xml:space="preserve">them in </w:t>
            </w:r>
            <w:r w:rsidR="00923366">
              <w:t xml:space="preserve">the correct </w:t>
            </w:r>
            <w:r w:rsidR="00BB67F8">
              <w:t>sequential</w:t>
            </w:r>
            <w:r>
              <w:t xml:space="preserve"> </w:t>
            </w:r>
            <w:r w:rsidR="00923366">
              <w:t>order.</w:t>
            </w:r>
          </w:p>
          <w:p w14:paraId="5C4DF34D" w14:textId="77777777" w:rsidR="00437E12" w:rsidRDefault="006A122E" w:rsidP="004C5E5B">
            <w:pPr>
              <w:pStyle w:val="BulletList"/>
              <w:numPr>
                <w:ilvl w:val="0"/>
                <w:numId w:val="18"/>
              </w:numPr>
              <w:tabs>
                <w:tab w:val="clear" w:pos="720"/>
                <w:tab w:val="left" w:pos="335"/>
              </w:tabs>
            </w:pPr>
            <w:r>
              <w:t xml:space="preserve">Given ten (10) chips, each showing the output of one of the ten MTTC </w:t>
            </w:r>
            <w:r w:rsidR="00485EBF">
              <w:t xml:space="preserve">Micro </w:t>
            </w:r>
            <w:r>
              <w:t xml:space="preserve">Pressure Sensor process steps, </w:t>
            </w:r>
            <w:r w:rsidR="00923366">
              <w:t xml:space="preserve">match </w:t>
            </w:r>
            <w:r>
              <w:t xml:space="preserve">each of </w:t>
            </w:r>
            <w:r w:rsidR="00923366">
              <w:t>the</w:t>
            </w:r>
            <w:r>
              <w:t xml:space="preserve"> ten</w:t>
            </w:r>
            <w:r w:rsidR="00923366">
              <w:t xml:space="preserve"> MTTC </w:t>
            </w:r>
            <w:r w:rsidR="00485EBF">
              <w:t xml:space="preserve">Micro </w:t>
            </w:r>
            <w:r w:rsidR="00923366">
              <w:t xml:space="preserve">Pressure Sensor process steps </w:t>
            </w:r>
            <w:r>
              <w:t>to its corresponding output</w:t>
            </w:r>
            <w:r w:rsidR="00962CAC">
              <w:t xml:space="preserve"> (chip)</w:t>
            </w:r>
            <w:r>
              <w:t>.</w:t>
            </w:r>
          </w:p>
          <w:p w14:paraId="357BC8DC" w14:textId="77777777" w:rsidR="004C5E5B" w:rsidRPr="004C5E5B" w:rsidRDefault="004C5E5B" w:rsidP="004C5E5B">
            <w:pPr>
              <w:pStyle w:val="BulletList"/>
              <w:numPr>
                <w:ilvl w:val="0"/>
                <w:numId w:val="0"/>
              </w:numPr>
              <w:ind w:left="360"/>
            </w:pPr>
          </w:p>
        </w:tc>
      </w:tr>
      <w:bookmarkEnd w:id="3"/>
      <w:tr w:rsidR="00C85603" w:rsidRPr="009D3D76" w14:paraId="326E359D" w14:textId="77777777" w:rsidTr="001F5DA6">
        <w:trPr>
          <w:cantSplit/>
          <w:trHeight w:val="576"/>
        </w:trPr>
        <w:tc>
          <w:tcPr>
            <w:tcW w:w="9540" w:type="dxa"/>
            <w:gridSpan w:val="2"/>
            <w:vAlign w:val="bottom"/>
          </w:tcPr>
          <w:p w14:paraId="5E851857" w14:textId="77777777" w:rsidR="00C85603" w:rsidRDefault="00C85603" w:rsidP="002E6B31">
            <w:pPr>
              <w:pStyle w:val="lvl1Text"/>
              <w:rPr>
                <w:sz w:val="24"/>
                <w:szCs w:val="24"/>
              </w:rPr>
            </w:pPr>
            <w:r>
              <w:rPr>
                <w:sz w:val="24"/>
                <w:szCs w:val="24"/>
              </w:rPr>
              <w:lastRenderedPageBreak/>
              <w:t>Supplies</w:t>
            </w:r>
            <w:r w:rsidR="00B857CD">
              <w:rPr>
                <w:sz w:val="24"/>
                <w:szCs w:val="24"/>
              </w:rPr>
              <w:t>/Equipment</w:t>
            </w:r>
          </w:p>
          <w:p w14:paraId="3303B2F9" w14:textId="77777777" w:rsidR="00B857CD" w:rsidRDefault="00B857CD" w:rsidP="002E6B31">
            <w:pPr>
              <w:pStyle w:val="lvl1Text"/>
              <w:rPr>
                <w:sz w:val="24"/>
                <w:szCs w:val="24"/>
              </w:rPr>
            </w:pPr>
          </w:p>
          <w:p w14:paraId="2FF5CD7B" w14:textId="77777777" w:rsidR="00B857CD" w:rsidRPr="00B857CD" w:rsidRDefault="00B857CD" w:rsidP="002E6B31">
            <w:pPr>
              <w:pStyle w:val="lvl1Text"/>
              <w:rPr>
                <w:b w:val="0"/>
                <w:sz w:val="24"/>
                <w:szCs w:val="24"/>
                <w:u w:val="single"/>
              </w:rPr>
            </w:pPr>
            <w:r>
              <w:rPr>
                <w:b w:val="0"/>
                <w:sz w:val="24"/>
                <w:szCs w:val="24"/>
                <w:u w:val="single"/>
              </w:rPr>
              <w:t>Kit Supplies</w:t>
            </w:r>
          </w:p>
          <w:p w14:paraId="03D8A50E" w14:textId="77777777" w:rsidR="00C85603" w:rsidRDefault="00C85603" w:rsidP="00C85603">
            <w:pPr>
              <w:pStyle w:val="lvl1Text"/>
              <w:numPr>
                <w:ilvl w:val="0"/>
                <w:numId w:val="24"/>
              </w:numPr>
              <w:rPr>
                <w:b w:val="0"/>
                <w:sz w:val="24"/>
                <w:szCs w:val="24"/>
              </w:rPr>
            </w:pPr>
            <w:r>
              <w:rPr>
                <w:b w:val="0"/>
                <w:sz w:val="24"/>
                <w:szCs w:val="24"/>
              </w:rPr>
              <w:t>Set of 10 magnifying boxes, each one containing a sample</w:t>
            </w:r>
            <w:r w:rsidR="00CF27FD">
              <w:rPr>
                <w:b w:val="0"/>
                <w:sz w:val="24"/>
                <w:szCs w:val="24"/>
              </w:rPr>
              <w:t xml:space="preserve"> output</w:t>
            </w:r>
            <w:r>
              <w:rPr>
                <w:b w:val="0"/>
                <w:sz w:val="24"/>
                <w:szCs w:val="24"/>
              </w:rPr>
              <w:t xml:space="preserve"> from each of the 10 steps of the MTTC </w:t>
            </w:r>
            <w:r w:rsidR="00485EBF">
              <w:rPr>
                <w:b w:val="0"/>
                <w:sz w:val="24"/>
                <w:szCs w:val="24"/>
              </w:rPr>
              <w:t xml:space="preserve">Micro </w:t>
            </w:r>
            <w:r>
              <w:rPr>
                <w:b w:val="0"/>
                <w:sz w:val="24"/>
                <w:szCs w:val="24"/>
              </w:rPr>
              <w:t>Pressure Sensor process</w:t>
            </w:r>
          </w:p>
          <w:p w14:paraId="2940B47F" w14:textId="77777777" w:rsidR="00C85603" w:rsidRDefault="00281D52" w:rsidP="00C85603">
            <w:pPr>
              <w:pStyle w:val="lvl1Text"/>
              <w:numPr>
                <w:ilvl w:val="0"/>
                <w:numId w:val="24"/>
              </w:numPr>
              <w:rPr>
                <w:b w:val="0"/>
                <w:sz w:val="24"/>
                <w:szCs w:val="24"/>
              </w:rPr>
            </w:pPr>
            <w:r>
              <w:rPr>
                <w:b w:val="0"/>
                <w:sz w:val="24"/>
                <w:szCs w:val="24"/>
              </w:rPr>
              <w:t xml:space="preserve">Table: </w:t>
            </w:r>
            <w:r w:rsidRPr="00926CAA">
              <w:rPr>
                <w:b w:val="0"/>
                <w:i/>
                <w:sz w:val="24"/>
                <w:szCs w:val="24"/>
              </w:rPr>
              <w:t xml:space="preserve">MTTC </w:t>
            </w:r>
            <w:r w:rsidR="00485EBF" w:rsidRPr="00926CAA">
              <w:rPr>
                <w:b w:val="0"/>
                <w:i/>
                <w:sz w:val="24"/>
                <w:szCs w:val="24"/>
              </w:rPr>
              <w:t xml:space="preserve">Micro </w:t>
            </w:r>
            <w:r w:rsidRPr="00926CAA">
              <w:rPr>
                <w:b w:val="0"/>
                <w:i/>
                <w:sz w:val="24"/>
                <w:szCs w:val="24"/>
              </w:rPr>
              <w:t>Pressure Sensor Process Steps</w:t>
            </w:r>
            <w:r w:rsidR="00B857CD" w:rsidRPr="00B857CD">
              <w:rPr>
                <w:b w:val="0"/>
                <w:sz w:val="24"/>
                <w:szCs w:val="24"/>
              </w:rPr>
              <w:t xml:space="preserve"> (</w:t>
            </w:r>
            <w:r w:rsidR="00B857CD">
              <w:rPr>
                <w:b w:val="0"/>
                <w:sz w:val="24"/>
                <w:szCs w:val="24"/>
              </w:rPr>
              <w:t>provided in this activity)</w:t>
            </w:r>
          </w:p>
          <w:p w14:paraId="32593EA2" w14:textId="77777777" w:rsidR="00B857CD" w:rsidRDefault="00B857CD" w:rsidP="00C85603">
            <w:pPr>
              <w:pStyle w:val="lvl1Text"/>
              <w:numPr>
                <w:ilvl w:val="0"/>
                <w:numId w:val="24"/>
              </w:numPr>
              <w:rPr>
                <w:b w:val="0"/>
                <w:sz w:val="24"/>
                <w:szCs w:val="24"/>
              </w:rPr>
            </w:pPr>
            <w:r>
              <w:rPr>
                <w:b w:val="0"/>
                <w:sz w:val="24"/>
                <w:szCs w:val="24"/>
              </w:rPr>
              <w:t>1 MTTC Pressure Sensor Process Learning Module – Instructor Guide</w:t>
            </w:r>
          </w:p>
          <w:p w14:paraId="24C4A62B" w14:textId="77777777" w:rsidR="00B857CD" w:rsidRDefault="00B857CD" w:rsidP="00B857CD">
            <w:pPr>
              <w:pStyle w:val="lvl1Text"/>
              <w:numPr>
                <w:ilvl w:val="0"/>
                <w:numId w:val="24"/>
              </w:numPr>
              <w:rPr>
                <w:b w:val="0"/>
                <w:sz w:val="24"/>
                <w:szCs w:val="24"/>
              </w:rPr>
            </w:pPr>
            <w:r>
              <w:rPr>
                <w:b w:val="0"/>
                <w:sz w:val="24"/>
                <w:szCs w:val="24"/>
              </w:rPr>
              <w:t>1 MTTC Pressure Sensor Process Learning Module – Participant Guide</w:t>
            </w:r>
          </w:p>
          <w:p w14:paraId="7ABEFE8D" w14:textId="0C38506D" w:rsidR="00C85603" w:rsidRDefault="00C85603" w:rsidP="005259AA">
            <w:pPr>
              <w:pStyle w:val="lvl1Text"/>
              <w:ind w:left="720"/>
            </w:pPr>
          </w:p>
          <w:p w14:paraId="272786E1" w14:textId="353B5368" w:rsidR="002E6B31" w:rsidRPr="002E6B31" w:rsidRDefault="002E6B31" w:rsidP="002E6B31">
            <w:pPr>
              <w:pStyle w:val="lvl1Text"/>
              <w:rPr>
                <w:b w:val="0"/>
                <w:sz w:val="24"/>
                <w:szCs w:val="24"/>
              </w:rPr>
            </w:pPr>
            <w:r>
              <w:t>If you do not have a kit</w:t>
            </w:r>
            <w:r>
              <w:rPr>
                <w:b w:val="0"/>
              </w:rPr>
              <w:t xml:space="preserve">, use the images at the end of this activity.  There are 10 random images of the fabrication process.  Each image shows what the wafer looks like </w:t>
            </w:r>
            <w:r w:rsidRPr="002E6B31">
              <w:rPr>
                <w:b w:val="0"/>
              </w:rPr>
              <w:t>after</w:t>
            </w:r>
            <w:r>
              <w:rPr>
                <w:b w:val="0"/>
              </w:rPr>
              <w:t xml:space="preserve"> a process step.</w:t>
            </w:r>
          </w:p>
        </w:tc>
      </w:tr>
      <w:tr w:rsidR="00C85603" w:rsidRPr="009D3D76" w14:paraId="325BA928" w14:textId="77777777" w:rsidTr="001F5DA6">
        <w:trPr>
          <w:cantSplit/>
          <w:trHeight w:val="576"/>
        </w:trPr>
        <w:tc>
          <w:tcPr>
            <w:tcW w:w="9540" w:type="dxa"/>
            <w:gridSpan w:val="2"/>
            <w:vAlign w:val="bottom"/>
          </w:tcPr>
          <w:p w14:paraId="490B93A3" w14:textId="77777777" w:rsidR="00C85603" w:rsidRDefault="00C85603" w:rsidP="0064588E">
            <w:pPr>
              <w:pStyle w:val="lvl1Text"/>
              <w:rPr>
                <w:sz w:val="24"/>
                <w:szCs w:val="24"/>
              </w:rPr>
            </w:pPr>
            <w:bookmarkStart w:id="4" w:name="App_bioMEM_AC50_dldl164"/>
            <w:r w:rsidRPr="00372161">
              <w:rPr>
                <w:sz w:val="24"/>
                <w:szCs w:val="24"/>
              </w:rPr>
              <w:t>Documentation</w:t>
            </w:r>
          </w:p>
          <w:p w14:paraId="5C2BB89E" w14:textId="77777777" w:rsidR="001B3BA6" w:rsidRDefault="001B3BA6" w:rsidP="0064588E">
            <w:pPr>
              <w:pStyle w:val="lvl1Text"/>
              <w:rPr>
                <w:sz w:val="24"/>
                <w:szCs w:val="24"/>
              </w:rPr>
            </w:pPr>
          </w:p>
          <w:p w14:paraId="14566E87" w14:textId="77777777" w:rsidR="009C3535" w:rsidRDefault="001101A5">
            <w:pPr>
              <w:pStyle w:val="lvl1Text"/>
              <w:numPr>
                <w:ilvl w:val="0"/>
                <w:numId w:val="25"/>
              </w:numPr>
              <w:rPr>
                <w:b w:val="0"/>
                <w:sz w:val="24"/>
                <w:szCs w:val="24"/>
              </w:rPr>
            </w:pPr>
            <w:r w:rsidRPr="001B0582">
              <w:rPr>
                <w:b w:val="0"/>
                <w:sz w:val="24"/>
                <w:szCs w:val="24"/>
              </w:rPr>
              <w:t xml:space="preserve">Completed </w:t>
            </w:r>
            <w:r w:rsidR="00E41893">
              <w:rPr>
                <w:b w:val="0"/>
                <w:sz w:val="24"/>
                <w:szCs w:val="24"/>
              </w:rPr>
              <w:t>table</w:t>
            </w:r>
            <w:r w:rsidR="00281D52">
              <w:rPr>
                <w:b w:val="0"/>
                <w:sz w:val="24"/>
                <w:szCs w:val="24"/>
              </w:rPr>
              <w:t xml:space="preserve">:  </w:t>
            </w:r>
            <w:r w:rsidR="00281D52" w:rsidRPr="00281D52">
              <w:rPr>
                <w:b w:val="0"/>
                <w:sz w:val="24"/>
                <w:szCs w:val="24"/>
                <w:u w:val="single"/>
              </w:rPr>
              <w:t>MTTC Pressure Sensor Process Steps</w:t>
            </w:r>
            <w:r w:rsidRPr="001B0582">
              <w:rPr>
                <w:b w:val="0"/>
                <w:sz w:val="24"/>
                <w:szCs w:val="24"/>
              </w:rPr>
              <w:t>.</w:t>
            </w:r>
          </w:p>
          <w:p w14:paraId="52DADE73" w14:textId="77777777" w:rsidR="009C3535" w:rsidRDefault="001101A5">
            <w:pPr>
              <w:pStyle w:val="lvl1Text"/>
              <w:numPr>
                <w:ilvl w:val="0"/>
                <w:numId w:val="25"/>
              </w:numPr>
              <w:rPr>
                <w:b w:val="0"/>
                <w:sz w:val="24"/>
                <w:szCs w:val="24"/>
              </w:rPr>
            </w:pPr>
            <w:r w:rsidRPr="001B0582">
              <w:rPr>
                <w:b w:val="0"/>
                <w:sz w:val="24"/>
                <w:szCs w:val="24"/>
              </w:rPr>
              <w:t>Post</w:t>
            </w:r>
            <w:r w:rsidR="00281D52">
              <w:rPr>
                <w:b w:val="0"/>
                <w:sz w:val="24"/>
                <w:szCs w:val="24"/>
              </w:rPr>
              <w:t>-</w:t>
            </w:r>
            <w:r w:rsidRPr="001B0582">
              <w:rPr>
                <w:b w:val="0"/>
                <w:sz w:val="24"/>
                <w:szCs w:val="24"/>
              </w:rPr>
              <w:t>Activity Questions / Answer</w:t>
            </w:r>
            <w:r w:rsidR="00281D52">
              <w:rPr>
                <w:b w:val="0"/>
                <w:sz w:val="24"/>
                <w:szCs w:val="24"/>
              </w:rPr>
              <w:t>s</w:t>
            </w:r>
          </w:p>
          <w:p w14:paraId="3194BE77" w14:textId="77777777" w:rsidR="00C85603" w:rsidRPr="00372161" w:rsidRDefault="00C85603" w:rsidP="001B0582">
            <w:pPr>
              <w:keepNext/>
              <w:keepLines/>
              <w:ind w:left="720"/>
            </w:pPr>
          </w:p>
        </w:tc>
      </w:tr>
    </w:tbl>
    <w:p w14:paraId="017539C7" w14:textId="77777777" w:rsidR="008C6BF2" w:rsidRDefault="008C6BF2">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1101A5" w:rsidRPr="009D3D76" w14:paraId="175D5699" w14:textId="77777777" w:rsidTr="008C6BF2">
        <w:tc>
          <w:tcPr>
            <w:tcW w:w="9540" w:type="dxa"/>
          </w:tcPr>
          <w:p w14:paraId="09363D65" w14:textId="2438968F" w:rsidR="001101A5" w:rsidRDefault="001101A5" w:rsidP="001F5DA6">
            <w:pPr>
              <w:keepNext/>
              <w:keepLines/>
              <w:rPr>
                <w:color w:val="000000"/>
              </w:rPr>
            </w:pPr>
          </w:p>
          <w:p w14:paraId="00DE04B8" w14:textId="77777777" w:rsidR="001B0582" w:rsidRPr="00962CAC" w:rsidRDefault="001B0582" w:rsidP="001B0582">
            <w:pPr>
              <w:keepNext/>
              <w:keepLines/>
              <w:tabs>
                <w:tab w:val="center" w:pos="4320"/>
                <w:tab w:val="right" w:pos="8640"/>
              </w:tabs>
              <w:rPr>
                <w:b/>
              </w:rPr>
            </w:pPr>
            <w:r>
              <w:rPr>
                <w:b/>
              </w:rPr>
              <w:t>Activity:  MTTC Pressure Sensor Process Matching Activity</w:t>
            </w:r>
          </w:p>
          <w:p w14:paraId="6067A839" w14:textId="77777777" w:rsidR="001B0582" w:rsidRDefault="001B0582" w:rsidP="001F5DA6">
            <w:pPr>
              <w:keepNext/>
              <w:keepLines/>
              <w:rPr>
                <w:color w:val="000000"/>
              </w:rPr>
            </w:pPr>
          </w:p>
          <w:p w14:paraId="03AD7CB3" w14:textId="77777777" w:rsidR="001B0582" w:rsidRDefault="001B0582" w:rsidP="001F5DA6">
            <w:pPr>
              <w:keepNext/>
              <w:keepLines/>
              <w:rPr>
                <w:color w:val="000000"/>
              </w:rPr>
            </w:pPr>
            <w:r>
              <w:rPr>
                <w:color w:val="000000"/>
                <w:u w:val="single"/>
              </w:rPr>
              <w:t>Procedure</w:t>
            </w:r>
            <w:r>
              <w:rPr>
                <w:color w:val="000000"/>
              </w:rPr>
              <w:t>:</w:t>
            </w:r>
          </w:p>
          <w:p w14:paraId="3195882A" w14:textId="77777777" w:rsidR="001B0582" w:rsidRDefault="001B0582" w:rsidP="001F5DA6">
            <w:pPr>
              <w:keepNext/>
              <w:keepLines/>
              <w:rPr>
                <w:color w:val="000000"/>
              </w:rPr>
            </w:pPr>
          </w:p>
          <w:p w14:paraId="24E23BA6" w14:textId="77777777" w:rsidR="002E6B31" w:rsidRPr="002E6B31" w:rsidRDefault="002E6B31" w:rsidP="0038673F">
            <w:pPr>
              <w:pStyle w:val="ListParagraph"/>
              <w:keepNext/>
              <w:keepLines/>
              <w:numPr>
                <w:ilvl w:val="0"/>
                <w:numId w:val="29"/>
              </w:numPr>
              <w:rPr>
                <w:color w:val="000000"/>
              </w:rPr>
            </w:pPr>
            <w:r>
              <w:rPr>
                <w:i/>
                <w:color w:val="000000"/>
              </w:rPr>
              <w:t>If you have a kit,</w:t>
            </w:r>
          </w:p>
          <w:p w14:paraId="12B7BC40" w14:textId="57186118" w:rsidR="0038673F" w:rsidRPr="002E6B31" w:rsidRDefault="002E6B31" w:rsidP="0038673F">
            <w:pPr>
              <w:pStyle w:val="ListParagraph"/>
              <w:keepNext/>
              <w:keepLines/>
              <w:numPr>
                <w:ilvl w:val="1"/>
                <w:numId w:val="29"/>
              </w:numPr>
              <w:ind w:left="695"/>
              <w:rPr>
                <w:color w:val="000000"/>
              </w:rPr>
            </w:pPr>
            <w:r>
              <w:rPr>
                <w:i/>
                <w:color w:val="000000"/>
              </w:rPr>
              <w:t xml:space="preserve"> </w:t>
            </w:r>
            <w:r>
              <w:rPr>
                <w:color w:val="000000"/>
              </w:rPr>
              <w:t>Indicate the correct order of the process steps listed i</w:t>
            </w:r>
            <w:r w:rsidR="001B0582">
              <w:rPr>
                <w:color w:val="000000"/>
              </w:rPr>
              <w:t xml:space="preserve">n the table </w:t>
            </w:r>
            <w:r w:rsidR="001B0582" w:rsidRPr="00281D52">
              <w:rPr>
                <w:color w:val="000000"/>
                <w:u w:val="single"/>
              </w:rPr>
              <w:t>MTTC Pressure Sensor Process Steps</w:t>
            </w:r>
            <w:r w:rsidR="0038673F" w:rsidRPr="0038673F">
              <w:rPr>
                <w:color w:val="000000"/>
              </w:rPr>
              <w:t xml:space="preserve"> </w:t>
            </w:r>
            <w:r w:rsidR="0038673F">
              <w:rPr>
                <w:color w:val="000000"/>
              </w:rPr>
              <w:t>on the following page</w:t>
            </w:r>
            <w:r>
              <w:rPr>
                <w:color w:val="000000"/>
              </w:rPr>
              <w:t xml:space="preserve">. </w:t>
            </w:r>
            <w:r w:rsidR="001B0582">
              <w:rPr>
                <w:color w:val="000000"/>
              </w:rPr>
              <w:t>(1 through 10 with 1 being the first step of the process)</w:t>
            </w:r>
            <w:r w:rsidR="0038673F">
              <w:rPr>
                <w:color w:val="000000"/>
              </w:rPr>
              <w:t>.</w:t>
            </w:r>
          </w:p>
          <w:p w14:paraId="2DBDA424" w14:textId="77777777" w:rsidR="0038673F" w:rsidRDefault="0038673F" w:rsidP="0038673F">
            <w:pPr>
              <w:pStyle w:val="ListParagraph"/>
              <w:keepNext/>
              <w:keepLines/>
              <w:numPr>
                <w:ilvl w:val="1"/>
                <w:numId w:val="29"/>
              </w:numPr>
              <w:ind w:left="695"/>
              <w:rPr>
                <w:color w:val="000000"/>
              </w:rPr>
            </w:pPr>
            <w:r w:rsidRPr="0038673F">
              <w:rPr>
                <w:color w:val="000000"/>
              </w:rPr>
              <w:t>Remove the</w:t>
            </w:r>
            <w:r w:rsidR="002921E0">
              <w:rPr>
                <w:color w:val="000000"/>
              </w:rPr>
              <w:t xml:space="preserve"> top</w:t>
            </w:r>
            <w:r w:rsidRPr="0038673F">
              <w:rPr>
                <w:color w:val="000000"/>
              </w:rPr>
              <w:t xml:space="preserve"> </w:t>
            </w:r>
            <w:r w:rsidR="002921E0">
              <w:rPr>
                <w:color w:val="000000"/>
              </w:rPr>
              <w:t xml:space="preserve">10 </w:t>
            </w:r>
            <w:r w:rsidRPr="0038673F">
              <w:rPr>
                <w:color w:val="000000"/>
              </w:rPr>
              <w:t xml:space="preserve">magnifying boxes </w:t>
            </w:r>
            <w:r w:rsidR="002921E0">
              <w:rPr>
                <w:color w:val="000000"/>
              </w:rPr>
              <w:t>(</w:t>
            </w:r>
            <w:r w:rsidRPr="0038673F">
              <w:rPr>
                <w:color w:val="000000"/>
              </w:rPr>
              <w:t>that are not numbered</w:t>
            </w:r>
            <w:r w:rsidR="002921E0">
              <w:rPr>
                <w:color w:val="000000"/>
              </w:rPr>
              <w:t>)</w:t>
            </w:r>
            <w:r w:rsidRPr="0038673F">
              <w:rPr>
                <w:color w:val="000000"/>
              </w:rPr>
              <w:t xml:space="preserve"> from the </w:t>
            </w:r>
            <w:r w:rsidR="002921E0">
              <w:rPr>
                <w:color w:val="000000"/>
              </w:rPr>
              <w:t xml:space="preserve">box </w:t>
            </w:r>
            <w:r w:rsidRPr="0038673F">
              <w:rPr>
                <w:color w:val="000000"/>
              </w:rPr>
              <w:t>set</w:t>
            </w:r>
            <w:r>
              <w:rPr>
                <w:color w:val="000000"/>
              </w:rPr>
              <w:t xml:space="preserve"> and </w:t>
            </w:r>
            <w:r w:rsidRPr="0038673F">
              <w:rPr>
                <w:color w:val="000000"/>
              </w:rPr>
              <w:t xml:space="preserve">mix them up. </w:t>
            </w:r>
          </w:p>
          <w:p w14:paraId="5F4EB817" w14:textId="77777777" w:rsidR="0038673F" w:rsidRPr="0038673F" w:rsidRDefault="0038673F" w:rsidP="0038673F">
            <w:pPr>
              <w:pStyle w:val="ListParagraph"/>
              <w:keepNext/>
              <w:keepLines/>
              <w:numPr>
                <w:ilvl w:val="1"/>
                <w:numId w:val="29"/>
              </w:numPr>
              <w:ind w:left="695"/>
              <w:rPr>
                <w:color w:val="000000"/>
              </w:rPr>
            </w:pPr>
            <w:r w:rsidRPr="0038673F">
              <w:rPr>
                <w:color w:val="000000"/>
              </w:rPr>
              <w:t xml:space="preserve">Take a close look at each chip in </w:t>
            </w:r>
            <w:r>
              <w:rPr>
                <w:color w:val="000000"/>
              </w:rPr>
              <w:t xml:space="preserve">each of </w:t>
            </w:r>
            <w:r w:rsidRPr="0038673F">
              <w:rPr>
                <w:color w:val="000000"/>
              </w:rPr>
              <w:t>the magnifying boxes.</w:t>
            </w:r>
          </w:p>
          <w:p w14:paraId="69F94157" w14:textId="77777777" w:rsidR="00BB5289" w:rsidRDefault="001B0582" w:rsidP="001B0582">
            <w:pPr>
              <w:pStyle w:val="ListParagraph"/>
              <w:keepNext/>
              <w:keepLines/>
              <w:numPr>
                <w:ilvl w:val="1"/>
                <w:numId w:val="29"/>
              </w:numPr>
              <w:ind w:left="695"/>
              <w:rPr>
                <w:color w:val="000000"/>
              </w:rPr>
            </w:pPr>
            <w:r w:rsidRPr="0038673F">
              <w:rPr>
                <w:color w:val="000000"/>
              </w:rPr>
              <w:t>Next to each process step</w:t>
            </w:r>
            <w:r w:rsidR="0038673F">
              <w:rPr>
                <w:color w:val="000000"/>
              </w:rPr>
              <w:t xml:space="preserve"> written in the table</w:t>
            </w:r>
            <w:r w:rsidRPr="0038673F">
              <w:rPr>
                <w:color w:val="000000"/>
              </w:rPr>
              <w:t xml:space="preserve">, </w:t>
            </w:r>
            <w:r w:rsidR="0038673F" w:rsidRPr="0038673F">
              <w:rPr>
                <w:color w:val="000000"/>
              </w:rPr>
              <w:t>place the magnifying box</w:t>
            </w:r>
            <w:r w:rsidRPr="0038673F">
              <w:rPr>
                <w:color w:val="000000"/>
              </w:rPr>
              <w:t xml:space="preserve"> that best represents the outcome of that process step. </w:t>
            </w:r>
          </w:p>
          <w:p w14:paraId="1A4C9188" w14:textId="77777777" w:rsidR="00B62ECC" w:rsidRDefault="00B62ECC" w:rsidP="001B0582">
            <w:pPr>
              <w:pStyle w:val="ListParagraph"/>
              <w:keepNext/>
              <w:keepLines/>
              <w:numPr>
                <w:ilvl w:val="1"/>
                <w:numId w:val="29"/>
              </w:numPr>
              <w:ind w:left="695"/>
              <w:rPr>
                <w:color w:val="000000"/>
              </w:rPr>
            </w:pPr>
            <w:r>
              <w:rPr>
                <w:color w:val="000000"/>
              </w:rPr>
              <w:t xml:space="preserve">Once you have matched the boxes to the steps, use the numbered chips in the </w:t>
            </w:r>
            <w:r w:rsidR="002921E0">
              <w:rPr>
                <w:color w:val="000000"/>
              </w:rPr>
              <w:t xml:space="preserve">box </w:t>
            </w:r>
            <w:r>
              <w:rPr>
                <w:color w:val="000000"/>
              </w:rPr>
              <w:t>set to check your answers.</w:t>
            </w:r>
          </w:p>
          <w:p w14:paraId="0677C99A" w14:textId="77777777" w:rsidR="00BB5289" w:rsidRPr="00BB5289" w:rsidRDefault="00BB5289" w:rsidP="00BB5289">
            <w:pPr>
              <w:keepNext/>
              <w:keepLines/>
              <w:ind w:left="335"/>
              <w:rPr>
                <w:color w:val="000000"/>
              </w:rPr>
            </w:pPr>
          </w:p>
          <w:p w14:paraId="3C7DDF74" w14:textId="77777777" w:rsidR="001B0582" w:rsidRDefault="00BB5289" w:rsidP="00BB5289">
            <w:pPr>
              <w:keepNext/>
              <w:keepLines/>
              <w:ind w:left="335"/>
              <w:rPr>
                <w:color w:val="000000"/>
              </w:rPr>
            </w:pPr>
            <w:r w:rsidRPr="00BB5289">
              <w:rPr>
                <w:color w:val="000000"/>
                <w:u w:val="single"/>
              </w:rPr>
              <w:t>Note</w:t>
            </w:r>
            <w:r>
              <w:rPr>
                <w:color w:val="000000"/>
              </w:rPr>
              <w:t xml:space="preserve">:  </w:t>
            </w:r>
            <w:r w:rsidRPr="0038673F">
              <w:rPr>
                <w:color w:val="000000"/>
              </w:rPr>
              <w:t>A few of the samples look very similar.  Try to match as best as you can based on the information you have been given.</w:t>
            </w:r>
            <w:r>
              <w:rPr>
                <w:color w:val="000000"/>
              </w:rPr>
              <w:t xml:space="preserve">  There are many close up photos in the MTTC</w:t>
            </w:r>
            <w:r w:rsidR="0038673F" w:rsidRPr="00BB5289">
              <w:rPr>
                <w:color w:val="000000"/>
              </w:rPr>
              <w:t xml:space="preserve"> Process Storyboard and the MTTC Pressure S</w:t>
            </w:r>
            <w:r>
              <w:rPr>
                <w:color w:val="000000"/>
              </w:rPr>
              <w:t xml:space="preserve">ensor Process PK.  Feel free to use these to assist you in this matching activity.  </w:t>
            </w:r>
          </w:p>
          <w:p w14:paraId="2545340B" w14:textId="77777777" w:rsidR="002E6B31" w:rsidRDefault="002E6B31" w:rsidP="00BB5289">
            <w:pPr>
              <w:keepNext/>
              <w:keepLines/>
              <w:ind w:left="335"/>
              <w:rPr>
                <w:color w:val="000000"/>
              </w:rPr>
            </w:pPr>
          </w:p>
          <w:p w14:paraId="6AEA56F2" w14:textId="66ECC8DA" w:rsidR="002E6B31" w:rsidRDefault="002E6B31" w:rsidP="00BB5289">
            <w:pPr>
              <w:keepNext/>
              <w:keepLines/>
              <w:ind w:left="335"/>
              <w:rPr>
                <w:color w:val="000000"/>
              </w:rPr>
            </w:pPr>
            <w:r>
              <w:rPr>
                <w:i/>
                <w:color w:val="000000"/>
              </w:rPr>
              <w:t>If you do not have a kit,</w:t>
            </w:r>
            <w:r>
              <w:rPr>
                <w:color w:val="000000"/>
              </w:rPr>
              <w:t xml:space="preserve"> </w:t>
            </w:r>
          </w:p>
          <w:p w14:paraId="0D03369F" w14:textId="42DBF6BD" w:rsidR="002E6B31" w:rsidRDefault="002E6B31" w:rsidP="002E6B31">
            <w:pPr>
              <w:pStyle w:val="ListParagraph"/>
              <w:keepNext/>
              <w:keepLines/>
              <w:numPr>
                <w:ilvl w:val="0"/>
                <w:numId w:val="37"/>
              </w:numPr>
              <w:ind w:left="695"/>
              <w:rPr>
                <w:color w:val="000000"/>
              </w:rPr>
            </w:pPr>
            <w:r>
              <w:rPr>
                <w:color w:val="000000"/>
              </w:rPr>
              <w:t xml:space="preserve">Indicate the correct order of the process steps listed in the </w:t>
            </w:r>
            <w:r>
              <w:rPr>
                <w:color w:val="000000"/>
                <w:u w:val="single"/>
              </w:rPr>
              <w:t>MTTC Process Sensor Process Steps</w:t>
            </w:r>
            <w:r>
              <w:rPr>
                <w:color w:val="000000"/>
              </w:rPr>
              <w:t xml:space="preserve"> table on the following page.  (1 through 10 with 1 being the first step of the process.)</w:t>
            </w:r>
          </w:p>
          <w:p w14:paraId="5D51BFD1" w14:textId="28957240" w:rsidR="002E6B31" w:rsidRDefault="002E6B31" w:rsidP="002E6B31">
            <w:pPr>
              <w:pStyle w:val="ListParagraph"/>
              <w:keepNext/>
              <w:keepLines/>
              <w:numPr>
                <w:ilvl w:val="0"/>
                <w:numId w:val="37"/>
              </w:numPr>
              <w:ind w:left="695"/>
              <w:rPr>
                <w:color w:val="000000"/>
              </w:rPr>
            </w:pPr>
            <w:r>
              <w:rPr>
                <w:color w:val="000000"/>
              </w:rPr>
              <w:t>Go to the images at this e</w:t>
            </w:r>
            <w:r w:rsidR="00120654">
              <w:rPr>
                <w:color w:val="000000"/>
              </w:rPr>
              <w:t>nd of this activity. On the bottom of each image, w</w:t>
            </w:r>
            <w:r>
              <w:rPr>
                <w:color w:val="000000"/>
              </w:rPr>
              <w:t>rite the number and name of the</w:t>
            </w:r>
            <w:r w:rsidR="00382473">
              <w:rPr>
                <w:color w:val="000000"/>
              </w:rPr>
              <w:t xml:space="preserve"> </w:t>
            </w:r>
            <w:r>
              <w:rPr>
                <w:color w:val="000000"/>
              </w:rPr>
              <w:t xml:space="preserve">completed process step that each image shows.  For example, for the image of the bare silicon wafer, write “1- silicon wafer”. </w:t>
            </w:r>
            <w:r w:rsidR="00382473">
              <w:rPr>
                <w:color w:val="000000"/>
              </w:rPr>
              <w:t>(</w:t>
            </w:r>
            <w:r w:rsidR="00382473" w:rsidRPr="00BB5289">
              <w:rPr>
                <w:color w:val="000000"/>
                <w:u w:val="single"/>
              </w:rPr>
              <w:t>Note</w:t>
            </w:r>
            <w:r w:rsidR="00382473">
              <w:rPr>
                <w:color w:val="000000"/>
              </w:rPr>
              <w:t xml:space="preserve">:  </w:t>
            </w:r>
            <w:r w:rsidR="00382473" w:rsidRPr="0038673F">
              <w:rPr>
                <w:color w:val="000000"/>
              </w:rPr>
              <w:t xml:space="preserve">A few of the </w:t>
            </w:r>
            <w:r w:rsidR="00382473">
              <w:rPr>
                <w:color w:val="000000"/>
              </w:rPr>
              <w:t>image</w:t>
            </w:r>
            <w:r w:rsidR="00382473" w:rsidRPr="0038673F">
              <w:rPr>
                <w:color w:val="000000"/>
              </w:rPr>
              <w:t xml:space="preserve">s look very similar.  Try to match as best as you can </w:t>
            </w:r>
            <w:proofErr w:type="gramStart"/>
            <w:r w:rsidR="00382473" w:rsidRPr="0038673F">
              <w:rPr>
                <w:color w:val="000000"/>
              </w:rPr>
              <w:t>based</w:t>
            </w:r>
            <w:proofErr w:type="gramEnd"/>
            <w:r w:rsidR="00382473" w:rsidRPr="0038673F">
              <w:rPr>
                <w:color w:val="000000"/>
              </w:rPr>
              <w:t xml:space="preserve"> on the information you have been given.</w:t>
            </w:r>
            <w:r w:rsidR="00382473">
              <w:rPr>
                <w:color w:val="000000"/>
              </w:rPr>
              <w:t>)</w:t>
            </w:r>
          </w:p>
          <w:p w14:paraId="60E1CB31" w14:textId="58157308" w:rsidR="002E6B31" w:rsidRPr="002E6B31" w:rsidRDefault="002E6B31" w:rsidP="002E6B31">
            <w:pPr>
              <w:pStyle w:val="ListParagraph"/>
              <w:keepNext/>
              <w:keepLines/>
              <w:numPr>
                <w:ilvl w:val="0"/>
                <w:numId w:val="37"/>
              </w:numPr>
              <w:ind w:left="695"/>
              <w:rPr>
                <w:color w:val="000000"/>
              </w:rPr>
            </w:pPr>
            <w:r>
              <w:rPr>
                <w:color w:val="000000"/>
              </w:rPr>
              <w:t>Once you have matched all of the images to their related process steps, refer to the storyboard presentation to check your answers.</w:t>
            </w:r>
          </w:p>
          <w:p w14:paraId="43F23C0F" w14:textId="77777777" w:rsidR="00BB5289" w:rsidRPr="00BB5289" w:rsidRDefault="00BB5289" w:rsidP="00BB5289">
            <w:pPr>
              <w:keepNext/>
              <w:keepLines/>
              <w:ind w:left="335"/>
              <w:rPr>
                <w:color w:val="000000"/>
              </w:rPr>
            </w:pPr>
          </w:p>
          <w:p w14:paraId="3EF6D9E6" w14:textId="77777777" w:rsidR="00281D52" w:rsidRDefault="00281D52" w:rsidP="00281D52">
            <w:pPr>
              <w:pStyle w:val="ListParagraph"/>
              <w:keepNext/>
              <w:keepLines/>
              <w:numPr>
                <w:ilvl w:val="0"/>
                <w:numId w:val="29"/>
              </w:numPr>
              <w:rPr>
                <w:color w:val="000000"/>
              </w:rPr>
            </w:pPr>
            <w:r>
              <w:rPr>
                <w:color w:val="000000"/>
              </w:rPr>
              <w:t>Answer the Post-Activity Questions.</w:t>
            </w:r>
          </w:p>
          <w:p w14:paraId="1F122D37" w14:textId="77777777" w:rsidR="00281D52" w:rsidRPr="00281D52" w:rsidRDefault="00281D52" w:rsidP="00281D52">
            <w:pPr>
              <w:keepNext/>
              <w:keepLines/>
              <w:rPr>
                <w:color w:val="000000"/>
              </w:rPr>
            </w:pPr>
          </w:p>
        </w:tc>
      </w:tr>
      <w:bookmarkEnd w:id="4"/>
    </w:tbl>
    <w:p w14:paraId="72CFE739" w14:textId="77777777" w:rsidR="0038673F" w:rsidRDefault="0038673F">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6343D4" w:rsidRPr="00E37602" w14:paraId="731AA281" w14:textId="77777777" w:rsidTr="008C6BF2">
        <w:tc>
          <w:tcPr>
            <w:tcW w:w="9540" w:type="dxa"/>
          </w:tcPr>
          <w:p w14:paraId="2CE66607" w14:textId="77777777" w:rsidR="00F85B08" w:rsidRPr="00F85B08" w:rsidRDefault="00686AC5" w:rsidP="008C6BF2">
            <w:pPr>
              <w:keepNext/>
              <w:keepLines/>
              <w:jc w:val="center"/>
              <w:rPr>
                <w:b/>
              </w:rPr>
            </w:pPr>
            <w:r>
              <w:rPr>
                <w:b/>
              </w:rPr>
              <w:lastRenderedPageBreak/>
              <w:br w:type="page"/>
            </w:r>
            <w:r w:rsidR="00F85B08" w:rsidRPr="00F85B08">
              <w:rPr>
                <w:b/>
              </w:rPr>
              <w:t xml:space="preserve">MTTC Pressure Sensor </w:t>
            </w:r>
            <w:r w:rsidR="00962CAC">
              <w:rPr>
                <w:b/>
              </w:rPr>
              <w:t>P</w:t>
            </w:r>
            <w:r w:rsidR="00F85B08" w:rsidRPr="00F85B08">
              <w:rPr>
                <w:b/>
              </w:rPr>
              <w:t xml:space="preserve">rocess </w:t>
            </w:r>
            <w:r w:rsidR="00962CAC">
              <w:rPr>
                <w:b/>
              </w:rPr>
              <w:t>S</w:t>
            </w:r>
            <w:r w:rsidR="00F85B08" w:rsidRPr="00F85B08">
              <w:rPr>
                <w:b/>
              </w:rPr>
              <w:t xml:space="preserve">teps </w:t>
            </w:r>
          </w:p>
          <w:p w14:paraId="1DE4D8D0" w14:textId="77777777" w:rsidR="00F85B08" w:rsidRPr="00E37602" w:rsidRDefault="00F85B08" w:rsidP="00434AE3">
            <w:pPr>
              <w:keepNext/>
              <w:keepLines/>
            </w:pPr>
          </w:p>
          <w:tbl>
            <w:tblPr>
              <w:tblW w:w="6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0"/>
              <w:gridCol w:w="3390"/>
            </w:tblGrid>
            <w:tr w:rsidR="00962CAC" w:rsidRPr="00F85B08" w14:paraId="11A546F9" w14:textId="77777777" w:rsidTr="00962CAC">
              <w:trPr>
                <w:trHeight w:val="432"/>
                <w:jc w:val="center"/>
              </w:trPr>
              <w:tc>
                <w:tcPr>
                  <w:tcW w:w="3390" w:type="dxa"/>
                </w:tcPr>
                <w:p w14:paraId="6F5E54DD" w14:textId="77777777" w:rsidR="00962CAC" w:rsidRPr="00F85B08" w:rsidRDefault="00962CAC" w:rsidP="002E6B31">
                  <w:pPr>
                    <w:tabs>
                      <w:tab w:val="left" w:pos="450"/>
                    </w:tabs>
                    <w:autoSpaceDE w:val="0"/>
                    <w:autoSpaceDN w:val="0"/>
                    <w:ind w:left="402" w:hanging="402"/>
                    <w:rPr>
                      <w:b/>
                    </w:rPr>
                  </w:pPr>
                  <w:r>
                    <w:rPr>
                      <w:b/>
                    </w:rPr>
                    <w:t>Order of Process Step</w:t>
                  </w:r>
                  <w:r w:rsidR="004948CD">
                    <w:rPr>
                      <w:b/>
                    </w:rPr>
                    <w:t xml:space="preserve"> (1-10)</w:t>
                  </w:r>
                </w:p>
              </w:tc>
              <w:tc>
                <w:tcPr>
                  <w:tcW w:w="3390" w:type="dxa"/>
                </w:tcPr>
                <w:p w14:paraId="10EA900F" w14:textId="77777777" w:rsidR="00962CAC" w:rsidRPr="00F85B08" w:rsidRDefault="00962CAC" w:rsidP="002E6B31">
                  <w:pPr>
                    <w:tabs>
                      <w:tab w:val="left" w:pos="450"/>
                    </w:tabs>
                    <w:autoSpaceDE w:val="0"/>
                    <w:autoSpaceDN w:val="0"/>
                    <w:ind w:left="402" w:hanging="402"/>
                    <w:rPr>
                      <w:b/>
                    </w:rPr>
                  </w:pPr>
                  <w:r w:rsidRPr="00F85B08">
                    <w:rPr>
                      <w:b/>
                    </w:rPr>
                    <w:t>List of Process Steps</w:t>
                  </w:r>
                </w:p>
              </w:tc>
            </w:tr>
            <w:tr w:rsidR="00962CAC" w:rsidRPr="00F85B08" w14:paraId="42D8A9BB" w14:textId="77777777" w:rsidTr="00962CAC">
              <w:trPr>
                <w:trHeight w:val="432"/>
                <w:jc w:val="center"/>
              </w:trPr>
              <w:tc>
                <w:tcPr>
                  <w:tcW w:w="3390" w:type="dxa"/>
                </w:tcPr>
                <w:p w14:paraId="0CA088CA" w14:textId="77777777" w:rsidR="00962CAC" w:rsidRDefault="00962CAC" w:rsidP="002E6B31">
                  <w:pPr>
                    <w:tabs>
                      <w:tab w:val="left" w:pos="450"/>
                    </w:tabs>
                    <w:autoSpaceDE w:val="0"/>
                    <w:autoSpaceDN w:val="0"/>
                    <w:ind w:left="402" w:hanging="402"/>
                  </w:pPr>
                </w:p>
                <w:p w14:paraId="05AC680E" w14:textId="77777777" w:rsidR="0038673F" w:rsidRDefault="0038673F" w:rsidP="002E6B31">
                  <w:pPr>
                    <w:tabs>
                      <w:tab w:val="left" w:pos="450"/>
                    </w:tabs>
                    <w:autoSpaceDE w:val="0"/>
                    <w:autoSpaceDN w:val="0"/>
                    <w:ind w:left="402" w:hanging="402"/>
                  </w:pPr>
                </w:p>
                <w:p w14:paraId="42209D2E" w14:textId="77777777" w:rsidR="0038673F" w:rsidRDefault="0038673F" w:rsidP="002E6B31">
                  <w:pPr>
                    <w:tabs>
                      <w:tab w:val="left" w:pos="450"/>
                    </w:tabs>
                    <w:autoSpaceDE w:val="0"/>
                    <w:autoSpaceDN w:val="0"/>
                    <w:ind w:left="402" w:hanging="402"/>
                  </w:pPr>
                </w:p>
                <w:p w14:paraId="783ABB1C" w14:textId="77777777" w:rsidR="0038673F" w:rsidRPr="00F85B08" w:rsidRDefault="0038673F" w:rsidP="002E6B31">
                  <w:pPr>
                    <w:tabs>
                      <w:tab w:val="left" w:pos="450"/>
                    </w:tabs>
                    <w:autoSpaceDE w:val="0"/>
                    <w:autoSpaceDN w:val="0"/>
                    <w:ind w:left="402" w:hanging="402"/>
                  </w:pPr>
                </w:p>
              </w:tc>
              <w:tc>
                <w:tcPr>
                  <w:tcW w:w="3390" w:type="dxa"/>
                </w:tcPr>
                <w:p w14:paraId="0029135E" w14:textId="77777777" w:rsidR="00962CAC" w:rsidRPr="00F85B08" w:rsidRDefault="00962CAC" w:rsidP="002E6B31">
                  <w:pPr>
                    <w:tabs>
                      <w:tab w:val="left" w:pos="450"/>
                    </w:tabs>
                    <w:autoSpaceDE w:val="0"/>
                    <w:autoSpaceDN w:val="0"/>
                    <w:ind w:left="402" w:hanging="402"/>
                  </w:pPr>
                  <w:r w:rsidRPr="00F85B08">
                    <w:t xml:space="preserve">Backside </w:t>
                  </w:r>
                  <w:r w:rsidR="002921E0">
                    <w:t xml:space="preserve">RIE </w:t>
                  </w:r>
                  <w:r w:rsidRPr="00F85B08">
                    <w:t>Etch</w:t>
                  </w:r>
                </w:p>
              </w:tc>
            </w:tr>
            <w:tr w:rsidR="00962CAC" w:rsidRPr="00F85B08" w14:paraId="42CAC082" w14:textId="77777777" w:rsidTr="00962CAC">
              <w:trPr>
                <w:trHeight w:val="432"/>
                <w:jc w:val="center"/>
              </w:trPr>
              <w:tc>
                <w:tcPr>
                  <w:tcW w:w="3390" w:type="dxa"/>
                </w:tcPr>
                <w:p w14:paraId="0CF447B3" w14:textId="77777777" w:rsidR="00962CAC" w:rsidRDefault="00962CAC" w:rsidP="002E6B31">
                  <w:pPr>
                    <w:pStyle w:val="BODY"/>
                    <w:tabs>
                      <w:tab w:val="left" w:pos="450"/>
                    </w:tabs>
                    <w:ind w:left="402" w:hanging="402"/>
                    <w:rPr>
                      <w:sz w:val="24"/>
                      <w:szCs w:val="24"/>
                    </w:rPr>
                  </w:pPr>
                </w:p>
                <w:p w14:paraId="126F5AF2" w14:textId="77777777" w:rsidR="0038673F" w:rsidRDefault="0038673F" w:rsidP="002E6B31">
                  <w:pPr>
                    <w:pStyle w:val="BODY"/>
                    <w:tabs>
                      <w:tab w:val="left" w:pos="450"/>
                    </w:tabs>
                    <w:ind w:left="402" w:hanging="402"/>
                    <w:rPr>
                      <w:sz w:val="24"/>
                      <w:szCs w:val="24"/>
                    </w:rPr>
                  </w:pPr>
                </w:p>
                <w:p w14:paraId="5500C33D" w14:textId="77777777" w:rsidR="0038673F" w:rsidRDefault="0038673F" w:rsidP="00BB5289">
                  <w:pPr>
                    <w:pStyle w:val="BODY"/>
                    <w:tabs>
                      <w:tab w:val="left" w:pos="450"/>
                    </w:tabs>
                    <w:rPr>
                      <w:sz w:val="24"/>
                      <w:szCs w:val="24"/>
                    </w:rPr>
                  </w:pPr>
                </w:p>
                <w:p w14:paraId="194EE663" w14:textId="77777777" w:rsidR="0038673F" w:rsidRPr="00F85B08" w:rsidRDefault="0038673F" w:rsidP="002E6B31">
                  <w:pPr>
                    <w:pStyle w:val="BODY"/>
                    <w:tabs>
                      <w:tab w:val="left" w:pos="450"/>
                    </w:tabs>
                    <w:ind w:left="402" w:hanging="402"/>
                    <w:rPr>
                      <w:sz w:val="24"/>
                      <w:szCs w:val="24"/>
                    </w:rPr>
                  </w:pPr>
                </w:p>
              </w:tc>
              <w:tc>
                <w:tcPr>
                  <w:tcW w:w="3390" w:type="dxa"/>
                </w:tcPr>
                <w:p w14:paraId="02E914AC" w14:textId="77777777" w:rsidR="00962CAC" w:rsidRPr="00F85B08" w:rsidRDefault="00962CAC" w:rsidP="002E6B31">
                  <w:pPr>
                    <w:pStyle w:val="BODY"/>
                    <w:tabs>
                      <w:tab w:val="left" w:pos="450"/>
                    </w:tabs>
                    <w:ind w:left="402" w:hanging="402"/>
                    <w:rPr>
                      <w:sz w:val="24"/>
                      <w:szCs w:val="24"/>
                    </w:rPr>
                  </w:pPr>
                  <w:proofErr w:type="spellStart"/>
                  <w:r w:rsidRPr="00F85B08">
                    <w:rPr>
                      <w:sz w:val="24"/>
                      <w:szCs w:val="24"/>
                    </w:rPr>
                    <w:t>Frontside</w:t>
                  </w:r>
                  <w:proofErr w:type="spellEnd"/>
                  <w:r w:rsidRPr="00F85B08">
                    <w:rPr>
                      <w:sz w:val="24"/>
                      <w:szCs w:val="24"/>
                    </w:rPr>
                    <w:t xml:space="preserve"> Photolithography</w:t>
                  </w:r>
                </w:p>
              </w:tc>
            </w:tr>
            <w:tr w:rsidR="00962CAC" w:rsidRPr="00F85B08" w14:paraId="7701E134" w14:textId="77777777" w:rsidTr="00962CAC">
              <w:trPr>
                <w:trHeight w:val="432"/>
                <w:jc w:val="center"/>
              </w:trPr>
              <w:tc>
                <w:tcPr>
                  <w:tcW w:w="3390" w:type="dxa"/>
                </w:tcPr>
                <w:p w14:paraId="774813A4" w14:textId="77777777" w:rsidR="00962CAC" w:rsidRDefault="00962CAC" w:rsidP="002E6B31">
                  <w:pPr>
                    <w:tabs>
                      <w:tab w:val="left" w:pos="450"/>
                    </w:tabs>
                    <w:autoSpaceDE w:val="0"/>
                    <w:autoSpaceDN w:val="0"/>
                    <w:ind w:left="402" w:hanging="402"/>
                  </w:pPr>
                </w:p>
                <w:p w14:paraId="2326784F" w14:textId="77777777" w:rsidR="0038673F" w:rsidRDefault="0038673F" w:rsidP="002E6B31">
                  <w:pPr>
                    <w:tabs>
                      <w:tab w:val="left" w:pos="450"/>
                    </w:tabs>
                    <w:autoSpaceDE w:val="0"/>
                    <w:autoSpaceDN w:val="0"/>
                    <w:ind w:left="402" w:hanging="402"/>
                  </w:pPr>
                </w:p>
                <w:p w14:paraId="15E240C0" w14:textId="77777777" w:rsidR="0038673F" w:rsidRDefault="0038673F" w:rsidP="002E6B31">
                  <w:pPr>
                    <w:tabs>
                      <w:tab w:val="left" w:pos="450"/>
                    </w:tabs>
                    <w:autoSpaceDE w:val="0"/>
                    <w:autoSpaceDN w:val="0"/>
                    <w:ind w:left="402" w:hanging="402"/>
                  </w:pPr>
                </w:p>
                <w:p w14:paraId="23DAB542" w14:textId="77777777" w:rsidR="00BB5289" w:rsidRPr="00F85B08" w:rsidRDefault="00BB5289" w:rsidP="002E6B31">
                  <w:pPr>
                    <w:tabs>
                      <w:tab w:val="left" w:pos="450"/>
                    </w:tabs>
                    <w:autoSpaceDE w:val="0"/>
                    <w:autoSpaceDN w:val="0"/>
                    <w:ind w:left="402" w:hanging="402"/>
                  </w:pPr>
                </w:p>
              </w:tc>
              <w:tc>
                <w:tcPr>
                  <w:tcW w:w="3390" w:type="dxa"/>
                </w:tcPr>
                <w:p w14:paraId="18685E99" w14:textId="77777777" w:rsidR="00962CAC" w:rsidRPr="00F85B08" w:rsidRDefault="00962CAC" w:rsidP="002E6B31">
                  <w:pPr>
                    <w:tabs>
                      <w:tab w:val="left" w:pos="450"/>
                    </w:tabs>
                    <w:autoSpaceDE w:val="0"/>
                    <w:autoSpaceDN w:val="0"/>
                    <w:ind w:left="402" w:hanging="402"/>
                  </w:pPr>
                  <w:r w:rsidRPr="00F85B08">
                    <w:t>Chrome/Gold Deposition</w:t>
                  </w:r>
                </w:p>
              </w:tc>
            </w:tr>
            <w:tr w:rsidR="00962CAC" w:rsidRPr="00F85B08" w14:paraId="6D7175FC" w14:textId="77777777" w:rsidTr="00962CAC">
              <w:trPr>
                <w:trHeight w:val="432"/>
                <w:jc w:val="center"/>
              </w:trPr>
              <w:tc>
                <w:tcPr>
                  <w:tcW w:w="3390" w:type="dxa"/>
                </w:tcPr>
                <w:p w14:paraId="1E298EFD" w14:textId="77777777" w:rsidR="00962CAC" w:rsidRDefault="00962CAC" w:rsidP="002E6B31">
                  <w:pPr>
                    <w:tabs>
                      <w:tab w:val="left" w:pos="450"/>
                    </w:tabs>
                    <w:autoSpaceDE w:val="0"/>
                    <w:autoSpaceDN w:val="0"/>
                    <w:ind w:left="402" w:hanging="402"/>
                  </w:pPr>
                </w:p>
                <w:p w14:paraId="3B5F4691" w14:textId="77777777" w:rsidR="0038673F" w:rsidRDefault="0038673F" w:rsidP="002E6B31">
                  <w:pPr>
                    <w:tabs>
                      <w:tab w:val="left" w:pos="450"/>
                    </w:tabs>
                    <w:autoSpaceDE w:val="0"/>
                    <w:autoSpaceDN w:val="0"/>
                    <w:ind w:left="402" w:hanging="402"/>
                  </w:pPr>
                </w:p>
                <w:p w14:paraId="51230D87" w14:textId="77777777" w:rsidR="00BB5289" w:rsidRDefault="00BB5289" w:rsidP="002E6B31">
                  <w:pPr>
                    <w:tabs>
                      <w:tab w:val="left" w:pos="450"/>
                    </w:tabs>
                    <w:autoSpaceDE w:val="0"/>
                    <w:autoSpaceDN w:val="0"/>
                    <w:ind w:left="402" w:hanging="402"/>
                  </w:pPr>
                </w:p>
                <w:p w14:paraId="48CAE09D" w14:textId="77777777" w:rsidR="0038673F" w:rsidRPr="00F85B08" w:rsidRDefault="0038673F" w:rsidP="002E6B31">
                  <w:pPr>
                    <w:tabs>
                      <w:tab w:val="left" w:pos="450"/>
                    </w:tabs>
                    <w:autoSpaceDE w:val="0"/>
                    <w:autoSpaceDN w:val="0"/>
                    <w:ind w:left="402" w:hanging="402"/>
                  </w:pPr>
                </w:p>
              </w:tc>
              <w:tc>
                <w:tcPr>
                  <w:tcW w:w="3390" w:type="dxa"/>
                </w:tcPr>
                <w:p w14:paraId="2A17C872" w14:textId="77777777" w:rsidR="00962CAC" w:rsidRPr="00F85B08" w:rsidRDefault="00962CAC" w:rsidP="002E6B31">
                  <w:pPr>
                    <w:tabs>
                      <w:tab w:val="left" w:pos="450"/>
                    </w:tabs>
                    <w:autoSpaceDE w:val="0"/>
                    <w:autoSpaceDN w:val="0"/>
                    <w:ind w:left="402" w:hanging="402"/>
                  </w:pPr>
                  <w:r w:rsidRPr="00F85B08">
                    <w:t>Backside Photolithography</w:t>
                  </w:r>
                </w:p>
              </w:tc>
            </w:tr>
            <w:tr w:rsidR="00962CAC" w:rsidRPr="00F85B08" w14:paraId="7965DB88" w14:textId="77777777" w:rsidTr="00962CAC">
              <w:trPr>
                <w:trHeight w:val="432"/>
                <w:jc w:val="center"/>
              </w:trPr>
              <w:tc>
                <w:tcPr>
                  <w:tcW w:w="3390" w:type="dxa"/>
                </w:tcPr>
                <w:p w14:paraId="34C823B5" w14:textId="77777777" w:rsidR="00962CAC" w:rsidRDefault="00962CAC" w:rsidP="002E6B31">
                  <w:pPr>
                    <w:tabs>
                      <w:tab w:val="left" w:pos="450"/>
                    </w:tabs>
                    <w:autoSpaceDE w:val="0"/>
                    <w:autoSpaceDN w:val="0"/>
                    <w:ind w:left="402" w:hanging="402"/>
                  </w:pPr>
                </w:p>
                <w:p w14:paraId="7D0EA49A" w14:textId="77777777" w:rsidR="0038673F" w:rsidRDefault="0038673F" w:rsidP="002E6B31">
                  <w:pPr>
                    <w:tabs>
                      <w:tab w:val="left" w:pos="450"/>
                    </w:tabs>
                    <w:autoSpaceDE w:val="0"/>
                    <w:autoSpaceDN w:val="0"/>
                    <w:ind w:left="402" w:hanging="402"/>
                  </w:pPr>
                </w:p>
                <w:p w14:paraId="35CD9D95" w14:textId="77777777" w:rsidR="0038673F" w:rsidRDefault="0038673F" w:rsidP="002E6B31">
                  <w:pPr>
                    <w:tabs>
                      <w:tab w:val="left" w:pos="450"/>
                    </w:tabs>
                    <w:autoSpaceDE w:val="0"/>
                    <w:autoSpaceDN w:val="0"/>
                    <w:ind w:left="402" w:hanging="402"/>
                  </w:pPr>
                </w:p>
                <w:p w14:paraId="2C233DDD" w14:textId="77777777" w:rsidR="0038673F" w:rsidRPr="00F85B08" w:rsidRDefault="0038673F" w:rsidP="002E6B31">
                  <w:pPr>
                    <w:tabs>
                      <w:tab w:val="left" w:pos="450"/>
                    </w:tabs>
                    <w:autoSpaceDE w:val="0"/>
                    <w:autoSpaceDN w:val="0"/>
                    <w:ind w:left="402" w:hanging="402"/>
                  </w:pPr>
                </w:p>
              </w:tc>
              <w:tc>
                <w:tcPr>
                  <w:tcW w:w="3390" w:type="dxa"/>
                </w:tcPr>
                <w:p w14:paraId="5F090DDE" w14:textId="77777777" w:rsidR="00962CAC" w:rsidRPr="00F85B08" w:rsidRDefault="00962CAC" w:rsidP="002921E0">
                  <w:pPr>
                    <w:tabs>
                      <w:tab w:val="left" w:pos="450"/>
                    </w:tabs>
                    <w:autoSpaceDE w:val="0"/>
                    <w:autoSpaceDN w:val="0"/>
                    <w:ind w:left="402" w:hanging="402"/>
                  </w:pPr>
                  <w:r w:rsidRPr="00F85B08">
                    <w:t xml:space="preserve">Backside </w:t>
                  </w:r>
                  <w:r w:rsidR="002921E0">
                    <w:t>Photoresist</w:t>
                  </w:r>
                  <w:r w:rsidRPr="00F85B08">
                    <w:t xml:space="preserve"> Strip</w:t>
                  </w:r>
                </w:p>
              </w:tc>
            </w:tr>
            <w:tr w:rsidR="00962CAC" w:rsidRPr="00F85B08" w14:paraId="4C2F0BAA" w14:textId="77777777" w:rsidTr="00962CAC">
              <w:trPr>
                <w:trHeight w:val="432"/>
                <w:jc w:val="center"/>
              </w:trPr>
              <w:tc>
                <w:tcPr>
                  <w:tcW w:w="3390" w:type="dxa"/>
                </w:tcPr>
                <w:p w14:paraId="53A3E119" w14:textId="77777777" w:rsidR="00962CAC" w:rsidRDefault="00962CAC" w:rsidP="002E6B31">
                  <w:pPr>
                    <w:pStyle w:val="BODY"/>
                    <w:tabs>
                      <w:tab w:val="left" w:pos="450"/>
                    </w:tabs>
                    <w:ind w:left="402" w:hanging="402"/>
                    <w:rPr>
                      <w:sz w:val="24"/>
                      <w:szCs w:val="24"/>
                    </w:rPr>
                  </w:pPr>
                </w:p>
                <w:p w14:paraId="50FF5D1D" w14:textId="77777777" w:rsidR="0038673F" w:rsidRDefault="0038673F" w:rsidP="002E6B31">
                  <w:pPr>
                    <w:pStyle w:val="BODY"/>
                    <w:tabs>
                      <w:tab w:val="left" w:pos="450"/>
                    </w:tabs>
                    <w:ind w:left="402" w:hanging="402"/>
                    <w:rPr>
                      <w:sz w:val="24"/>
                      <w:szCs w:val="24"/>
                    </w:rPr>
                  </w:pPr>
                </w:p>
                <w:p w14:paraId="6FA403FD" w14:textId="77777777" w:rsidR="00BB5289" w:rsidRDefault="00BB5289" w:rsidP="002E6B31">
                  <w:pPr>
                    <w:pStyle w:val="BODY"/>
                    <w:tabs>
                      <w:tab w:val="left" w:pos="450"/>
                    </w:tabs>
                    <w:ind w:left="402" w:hanging="402"/>
                    <w:rPr>
                      <w:sz w:val="24"/>
                      <w:szCs w:val="24"/>
                    </w:rPr>
                  </w:pPr>
                </w:p>
                <w:p w14:paraId="0239F4AE" w14:textId="77777777" w:rsidR="0038673F" w:rsidRPr="00F85B08" w:rsidRDefault="0038673F" w:rsidP="002E6B31">
                  <w:pPr>
                    <w:pStyle w:val="BODY"/>
                    <w:tabs>
                      <w:tab w:val="left" w:pos="450"/>
                    </w:tabs>
                    <w:ind w:left="402" w:hanging="402"/>
                    <w:rPr>
                      <w:sz w:val="24"/>
                      <w:szCs w:val="24"/>
                    </w:rPr>
                  </w:pPr>
                </w:p>
              </w:tc>
              <w:tc>
                <w:tcPr>
                  <w:tcW w:w="3390" w:type="dxa"/>
                </w:tcPr>
                <w:p w14:paraId="046C5CC1" w14:textId="77777777" w:rsidR="00962CAC" w:rsidRPr="00F85B08" w:rsidRDefault="00962CAC" w:rsidP="002E6B31">
                  <w:pPr>
                    <w:pStyle w:val="BODY"/>
                    <w:tabs>
                      <w:tab w:val="left" w:pos="450"/>
                    </w:tabs>
                    <w:ind w:left="402" w:hanging="402"/>
                    <w:rPr>
                      <w:sz w:val="24"/>
                      <w:szCs w:val="24"/>
                    </w:rPr>
                  </w:pPr>
                  <w:r w:rsidRPr="00F85B08">
                    <w:rPr>
                      <w:sz w:val="24"/>
                      <w:szCs w:val="24"/>
                    </w:rPr>
                    <w:t>Bare Silicon</w:t>
                  </w:r>
                </w:p>
              </w:tc>
            </w:tr>
            <w:tr w:rsidR="00962CAC" w:rsidRPr="00F85B08" w14:paraId="3176BD4C" w14:textId="77777777" w:rsidTr="00962CAC">
              <w:trPr>
                <w:trHeight w:val="432"/>
                <w:jc w:val="center"/>
              </w:trPr>
              <w:tc>
                <w:tcPr>
                  <w:tcW w:w="3390" w:type="dxa"/>
                </w:tcPr>
                <w:p w14:paraId="43DF6864" w14:textId="77777777" w:rsidR="00962CAC" w:rsidRDefault="00962CAC" w:rsidP="002E6B31">
                  <w:pPr>
                    <w:tabs>
                      <w:tab w:val="left" w:pos="450"/>
                    </w:tabs>
                    <w:autoSpaceDE w:val="0"/>
                    <w:autoSpaceDN w:val="0"/>
                    <w:ind w:left="402" w:hanging="402"/>
                  </w:pPr>
                </w:p>
                <w:p w14:paraId="6CB4A79B" w14:textId="77777777" w:rsidR="0038673F" w:rsidRDefault="0038673F" w:rsidP="002E6B31">
                  <w:pPr>
                    <w:tabs>
                      <w:tab w:val="left" w:pos="450"/>
                    </w:tabs>
                    <w:autoSpaceDE w:val="0"/>
                    <w:autoSpaceDN w:val="0"/>
                    <w:ind w:left="402" w:hanging="402"/>
                  </w:pPr>
                </w:p>
                <w:p w14:paraId="698ED8FF" w14:textId="77777777" w:rsidR="00BB5289" w:rsidRDefault="00BB5289" w:rsidP="002E6B31">
                  <w:pPr>
                    <w:tabs>
                      <w:tab w:val="left" w:pos="450"/>
                    </w:tabs>
                    <w:autoSpaceDE w:val="0"/>
                    <w:autoSpaceDN w:val="0"/>
                    <w:ind w:left="402" w:hanging="402"/>
                  </w:pPr>
                </w:p>
                <w:p w14:paraId="282799DC" w14:textId="77777777" w:rsidR="0038673F" w:rsidRPr="00F85B08" w:rsidRDefault="0038673F" w:rsidP="002E6B31">
                  <w:pPr>
                    <w:tabs>
                      <w:tab w:val="left" w:pos="450"/>
                    </w:tabs>
                    <w:autoSpaceDE w:val="0"/>
                    <w:autoSpaceDN w:val="0"/>
                    <w:ind w:left="402" w:hanging="402"/>
                  </w:pPr>
                </w:p>
              </w:tc>
              <w:tc>
                <w:tcPr>
                  <w:tcW w:w="3390" w:type="dxa"/>
                </w:tcPr>
                <w:p w14:paraId="124663FE" w14:textId="77777777" w:rsidR="00962CAC" w:rsidRPr="00F85B08" w:rsidRDefault="00962CAC" w:rsidP="002E6B31">
                  <w:pPr>
                    <w:tabs>
                      <w:tab w:val="left" w:pos="450"/>
                    </w:tabs>
                    <w:autoSpaceDE w:val="0"/>
                    <w:autoSpaceDN w:val="0"/>
                    <w:ind w:left="402" w:hanging="402"/>
                  </w:pPr>
                  <w:r w:rsidRPr="00F85B08">
                    <w:t xml:space="preserve">KOH </w:t>
                  </w:r>
                  <w:r w:rsidR="002921E0">
                    <w:t xml:space="preserve">Anisotropic </w:t>
                  </w:r>
                  <w:r w:rsidRPr="00F85B08">
                    <w:t>Etch</w:t>
                  </w:r>
                </w:p>
              </w:tc>
            </w:tr>
            <w:tr w:rsidR="00962CAC" w:rsidRPr="00F85B08" w14:paraId="56ABAA1E" w14:textId="77777777" w:rsidTr="00962CAC">
              <w:trPr>
                <w:trHeight w:val="432"/>
                <w:jc w:val="center"/>
              </w:trPr>
              <w:tc>
                <w:tcPr>
                  <w:tcW w:w="3390" w:type="dxa"/>
                </w:tcPr>
                <w:p w14:paraId="3348E507" w14:textId="77777777" w:rsidR="00962CAC" w:rsidRDefault="00962CAC" w:rsidP="002E6B31">
                  <w:pPr>
                    <w:tabs>
                      <w:tab w:val="left" w:pos="450"/>
                    </w:tabs>
                    <w:autoSpaceDE w:val="0"/>
                    <w:autoSpaceDN w:val="0"/>
                    <w:ind w:left="402" w:hanging="402"/>
                  </w:pPr>
                </w:p>
                <w:p w14:paraId="0E86FDE9" w14:textId="77777777" w:rsidR="0038673F" w:rsidRDefault="0038673F" w:rsidP="002E6B31">
                  <w:pPr>
                    <w:tabs>
                      <w:tab w:val="left" w:pos="450"/>
                    </w:tabs>
                    <w:autoSpaceDE w:val="0"/>
                    <w:autoSpaceDN w:val="0"/>
                    <w:ind w:left="402" w:hanging="402"/>
                  </w:pPr>
                </w:p>
                <w:p w14:paraId="6BC7883E" w14:textId="77777777" w:rsidR="0038673F" w:rsidRDefault="0038673F" w:rsidP="002E6B31">
                  <w:pPr>
                    <w:tabs>
                      <w:tab w:val="left" w:pos="450"/>
                    </w:tabs>
                    <w:autoSpaceDE w:val="0"/>
                    <w:autoSpaceDN w:val="0"/>
                    <w:ind w:left="402" w:hanging="402"/>
                  </w:pPr>
                </w:p>
                <w:p w14:paraId="60C29FFE" w14:textId="77777777" w:rsidR="0038673F" w:rsidRPr="00F85B08" w:rsidRDefault="0038673F" w:rsidP="002E6B31">
                  <w:pPr>
                    <w:tabs>
                      <w:tab w:val="left" w:pos="450"/>
                    </w:tabs>
                    <w:autoSpaceDE w:val="0"/>
                    <w:autoSpaceDN w:val="0"/>
                    <w:ind w:left="402" w:hanging="402"/>
                  </w:pPr>
                </w:p>
              </w:tc>
              <w:tc>
                <w:tcPr>
                  <w:tcW w:w="3390" w:type="dxa"/>
                </w:tcPr>
                <w:p w14:paraId="2580BBA7" w14:textId="77777777" w:rsidR="00962CAC" w:rsidRPr="00F85B08" w:rsidRDefault="00962CAC" w:rsidP="002E6B31">
                  <w:pPr>
                    <w:tabs>
                      <w:tab w:val="left" w:pos="450"/>
                    </w:tabs>
                    <w:autoSpaceDE w:val="0"/>
                    <w:autoSpaceDN w:val="0"/>
                    <w:ind w:left="402" w:hanging="402"/>
                  </w:pPr>
                  <w:r w:rsidRPr="00F85B08">
                    <w:t>Nitride Coated Silicon</w:t>
                  </w:r>
                </w:p>
              </w:tc>
            </w:tr>
            <w:tr w:rsidR="00962CAC" w:rsidRPr="00F85B08" w14:paraId="384B5EF1" w14:textId="77777777" w:rsidTr="00962CAC">
              <w:trPr>
                <w:trHeight w:val="432"/>
                <w:jc w:val="center"/>
              </w:trPr>
              <w:tc>
                <w:tcPr>
                  <w:tcW w:w="3390" w:type="dxa"/>
                </w:tcPr>
                <w:p w14:paraId="12AA206F" w14:textId="77777777" w:rsidR="00962CAC" w:rsidRDefault="00962CAC" w:rsidP="002E6B31">
                  <w:pPr>
                    <w:tabs>
                      <w:tab w:val="left" w:pos="450"/>
                    </w:tabs>
                    <w:autoSpaceDE w:val="0"/>
                    <w:autoSpaceDN w:val="0"/>
                    <w:ind w:left="402" w:hanging="402"/>
                  </w:pPr>
                </w:p>
                <w:p w14:paraId="23AB0C81" w14:textId="77777777" w:rsidR="00BB5289" w:rsidRDefault="00BB5289" w:rsidP="002E6B31">
                  <w:pPr>
                    <w:tabs>
                      <w:tab w:val="left" w:pos="450"/>
                    </w:tabs>
                    <w:autoSpaceDE w:val="0"/>
                    <w:autoSpaceDN w:val="0"/>
                    <w:ind w:left="402" w:hanging="402"/>
                  </w:pPr>
                </w:p>
                <w:p w14:paraId="740B83F5" w14:textId="77777777" w:rsidR="00BB5289" w:rsidRDefault="00BB5289" w:rsidP="002E6B31">
                  <w:pPr>
                    <w:tabs>
                      <w:tab w:val="left" w:pos="450"/>
                    </w:tabs>
                    <w:autoSpaceDE w:val="0"/>
                    <w:autoSpaceDN w:val="0"/>
                    <w:ind w:left="402" w:hanging="402"/>
                  </w:pPr>
                </w:p>
                <w:p w14:paraId="78D238B3" w14:textId="77777777" w:rsidR="00BB5289" w:rsidRPr="00F85B08" w:rsidRDefault="00BB5289" w:rsidP="002E6B31">
                  <w:pPr>
                    <w:tabs>
                      <w:tab w:val="left" w:pos="450"/>
                    </w:tabs>
                    <w:autoSpaceDE w:val="0"/>
                    <w:autoSpaceDN w:val="0"/>
                    <w:ind w:left="402" w:hanging="402"/>
                  </w:pPr>
                </w:p>
              </w:tc>
              <w:tc>
                <w:tcPr>
                  <w:tcW w:w="3390" w:type="dxa"/>
                </w:tcPr>
                <w:p w14:paraId="33D61E0B" w14:textId="77777777" w:rsidR="00962CAC" w:rsidRPr="00F85B08" w:rsidRDefault="00962CAC" w:rsidP="002E6B31">
                  <w:pPr>
                    <w:tabs>
                      <w:tab w:val="left" w:pos="450"/>
                    </w:tabs>
                    <w:autoSpaceDE w:val="0"/>
                    <w:autoSpaceDN w:val="0"/>
                    <w:ind w:left="402" w:hanging="402"/>
                  </w:pPr>
                  <w:r w:rsidRPr="00F85B08">
                    <w:t>Chrome/Gold Lift-off</w:t>
                  </w:r>
                </w:p>
              </w:tc>
            </w:tr>
            <w:tr w:rsidR="00962CAC" w:rsidRPr="00F85B08" w14:paraId="22A6CBF0" w14:textId="77777777" w:rsidTr="00962CAC">
              <w:trPr>
                <w:trHeight w:val="432"/>
                <w:jc w:val="center"/>
              </w:trPr>
              <w:tc>
                <w:tcPr>
                  <w:tcW w:w="3390" w:type="dxa"/>
                </w:tcPr>
                <w:p w14:paraId="3E862050" w14:textId="77777777" w:rsidR="00962CAC" w:rsidRDefault="00962CAC" w:rsidP="002E6B31">
                  <w:pPr>
                    <w:tabs>
                      <w:tab w:val="left" w:pos="450"/>
                    </w:tabs>
                    <w:autoSpaceDE w:val="0"/>
                    <w:autoSpaceDN w:val="0"/>
                    <w:ind w:left="402" w:hanging="402"/>
                  </w:pPr>
                </w:p>
                <w:p w14:paraId="3A9271F5" w14:textId="77777777" w:rsidR="0038673F" w:rsidRDefault="0038673F" w:rsidP="002E6B31">
                  <w:pPr>
                    <w:tabs>
                      <w:tab w:val="left" w:pos="450"/>
                    </w:tabs>
                    <w:autoSpaceDE w:val="0"/>
                    <w:autoSpaceDN w:val="0"/>
                    <w:ind w:left="402" w:hanging="402"/>
                  </w:pPr>
                </w:p>
                <w:p w14:paraId="1F2A9621" w14:textId="77777777" w:rsidR="00BB5289" w:rsidRDefault="00BB5289" w:rsidP="002E6B31">
                  <w:pPr>
                    <w:tabs>
                      <w:tab w:val="left" w:pos="450"/>
                    </w:tabs>
                    <w:autoSpaceDE w:val="0"/>
                    <w:autoSpaceDN w:val="0"/>
                    <w:ind w:left="402" w:hanging="402"/>
                  </w:pPr>
                </w:p>
                <w:p w14:paraId="3FCE2676" w14:textId="77777777" w:rsidR="0038673F" w:rsidRPr="00F85B08" w:rsidRDefault="0038673F" w:rsidP="002E6B31">
                  <w:pPr>
                    <w:tabs>
                      <w:tab w:val="left" w:pos="450"/>
                    </w:tabs>
                    <w:autoSpaceDE w:val="0"/>
                    <w:autoSpaceDN w:val="0"/>
                    <w:ind w:left="402" w:hanging="402"/>
                  </w:pPr>
                </w:p>
              </w:tc>
              <w:tc>
                <w:tcPr>
                  <w:tcW w:w="3390" w:type="dxa"/>
                </w:tcPr>
                <w:p w14:paraId="62A658BA" w14:textId="77777777" w:rsidR="00962CAC" w:rsidRPr="00F85B08" w:rsidRDefault="00962CAC" w:rsidP="002E6B31">
                  <w:pPr>
                    <w:tabs>
                      <w:tab w:val="left" w:pos="450"/>
                    </w:tabs>
                    <w:autoSpaceDE w:val="0"/>
                    <w:autoSpaceDN w:val="0"/>
                    <w:ind w:left="402" w:hanging="402"/>
                  </w:pPr>
                  <w:r w:rsidRPr="00F85B08">
                    <w:t>LOR Strip</w:t>
                  </w:r>
                </w:p>
              </w:tc>
            </w:tr>
          </w:tbl>
          <w:p w14:paraId="73EA6D08" w14:textId="77777777" w:rsidR="00A82941" w:rsidRDefault="00A82941" w:rsidP="00434AE3">
            <w:pPr>
              <w:keepNext/>
              <w:keepLines/>
            </w:pPr>
          </w:p>
          <w:p w14:paraId="0365CA9D" w14:textId="77777777" w:rsidR="008C6BF2" w:rsidRPr="00E37602" w:rsidRDefault="008C6BF2" w:rsidP="00434AE3">
            <w:pPr>
              <w:keepNext/>
              <w:keepLines/>
            </w:pPr>
          </w:p>
        </w:tc>
      </w:tr>
    </w:tbl>
    <w:p w14:paraId="5FD914EA" w14:textId="10F5E5CA" w:rsidR="008C6BF2" w:rsidRDefault="008C6BF2">
      <w:bookmarkStart w:id="5" w:name="App_bioMEM_AC50_dldl159"/>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8C6BF2" w:rsidRPr="009D3D76" w14:paraId="3DA300F4" w14:textId="77777777" w:rsidTr="002E6B31">
        <w:tc>
          <w:tcPr>
            <w:tcW w:w="9540" w:type="dxa"/>
          </w:tcPr>
          <w:bookmarkEnd w:id="5"/>
          <w:p w14:paraId="0BD07220" w14:textId="77777777" w:rsidR="008C6BF2" w:rsidRDefault="008C6BF2" w:rsidP="002E6B31">
            <w:pPr>
              <w:keepNext/>
              <w:keepLines/>
              <w:rPr>
                <w:color w:val="000000"/>
              </w:rPr>
            </w:pPr>
            <w:r>
              <w:rPr>
                <w:b/>
                <w:color w:val="000000"/>
              </w:rPr>
              <w:t>Post-Activity Questions</w:t>
            </w:r>
          </w:p>
          <w:p w14:paraId="56B6EBF2" w14:textId="77777777" w:rsidR="008C6BF2" w:rsidRDefault="008C6BF2" w:rsidP="002E6B31">
            <w:pPr>
              <w:keepNext/>
              <w:keepLines/>
              <w:rPr>
                <w:color w:val="000000"/>
              </w:rPr>
            </w:pPr>
          </w:p>
          <w:p w14:paraId="42869734" w14:textId="77777777" w:rsidR="008C6BF2" w:rsidRDefault="008C6BF2" w:rsidP="002E6B31">
            <w:pPr>
              <w:pStyle w:val="ListParagraph"/>
              <w:keepNext/>
              <w:keepLines/>
              <w:numPr>
                <w:ilvl w:val="0"/>
                <w:numId w:val="30"/>
              </w:numPr>
              <w:spacing w:after="240"/>
              <w:contextualSpacing w:val="0"/>
              <w:rPr>
                <w:color w:val="000000"/>
              </w:rPr>
            </w:pPr>
            <w:r w:rsidRPr="008C6BF2">
              <w:rPr>
                <w:color w:val="000000"/>
              </w:rPr>
              <w:t>What unique criterion did you use to id</w:t>
            </w:r>
            <w:r w:rsidR="00202EEE">
              <w:rPr>
                <w:color w:val="000000"/>
              </w:rPr>
              <w:t>entify the chip that represents</w:t>
            </w:r>
            <w:r w:rsidRPr="008C6BF2">
              <w:rPr>
                <w:color w:val="000000"/>
              </w:rPr>
              <w:t xml:space="preserve"> “</w:t>
            </w:r>
            <w:proofErr w:type="spellStart"/>
            <w:r w:rsidRPr="008C6BF2">
              <w:rPr>
                <w:color w:val="000000"/>
              </w:rPr>
              <w:t>frontside</w:t>
            </w:r>
            <w:proofErr w:type="spellEnd"/>
            <w:r w:rsidRPr="008C6BF2">
              <w:rPr>
                <w:color w:val="000000"/>
              </w:rPr>
              <w:t xml:space="preserve"> photolithography”?</w:t>
            </w:r>
          </w:p>
          <w:p w14:paraId="40637C22" w14:textId="77777777" w:rsidR="00CC632B" w:rsidRDefault="00CC632B" w:rsidP="00CC632B">
            <w:pPr>
              <w:pStyle w:val="BodyText"/>
              <w:rPr>
                <w:color w:val="000000"/>
              </w:rPr>
            </w:pPr>
            <w:r>
              <w:rPr>
                <w:color w:val="000000"/>
              </w:rPr>
              <w:t>_____________________________________________________________________________</w:t>
            </w:r>
          </w:p>
          <w:p w14:paraId="439E00D0" w14:textId="77777777" w:rsidR="00CC632B" w:rsidRDefault="00CC632B" w:rsidP="00CC632B">
            <w:pPr>
              <w:pStyle w:val="BodyText"/>
              <w:rPr>
                <w:color w:val="000000"/>
              </w:rPr>
            </w:pPr>
          </w:p>
          <w:p w14:paraId="1F920AF3" w14:textId="77777777" w:rsidR="00CC632B" w:rsidRDefault="00CC632B" w:rsidP="00CC632B">
            <w:pPr>
              <w:pStyle w:val="BodyText"/>
              <w:rPr>
                <w:color w:val="000000"/>
              </w:rPr>
            </w:pPr>
            <w:r>
              <w:rPr>
                <w:color w:val="000000"/>
              </w:rPr>
              <w:t>_____________________________________________________________________________</w:t>
            </w:r>
          </w:p>
          <w:p w14:paraId="40BAC885" w14:textId="77777777" w:rsidR="00CC632B" w:rsidRDefault="00CC632B" w:rsidP="00CC632B">
            <w:pPr>
              <w:pStyle w:val="BodyText"/>
              <w:rPr>
                <w:color w:val="000000"/>
              </w:rPr>
            </w:pPr>
          </w:p>
          <w:p w14:paraId="58AB71A7" w14:textId="77777777" w:rsidR="00CC632B" w:rsidRDefault="00CC632B" w:rsidP="00CC632B">
            <w:pPr>
              <w:pStyle w:val="BodyText"/>
              <w:rPr>
                <w:color w:val="000000"/>
              </w:rPr>
            </w:pPr>
            <w:r>
              <w:rPr>
                <w:color w:val="000000"/>
              </w:rPr>
              <w:t>_____________________________________________________________________________</w:t>
            </w:r>
          </w:p>
          <w:p w14:paraId="4433FD9E" w14:textId="77777777" w:rsidR="00CC632B" w:rsidRPr="00CC632B" w:rsidRDefault="00CC632B" w:rsidP="00CC632B">
            <w:pPr>
              <w:keepNext/>
              <w:keepLines/>
              <w:spacing w:after="240"/>
              <w:rPr>
                <w:color w:val="000000"/>
              </w:rPr>
            </w:pPr>
          </w:p>
          <w:p w14:paraId="19956A19" w14:textId="77777777" w:rsidR="008C6BF2" w:rsidRDefault="009F0633" w:rsidP="002E6B31">
            <w:pPr>
              <w:pStyle w:val="ListParagraph"/>
              <w:keepNext/>
              <w:keepLines/>
              <w:numPr>
                <w:ilvl w:val="0"/>
                <w:numId w:val="30"/>
              </w:numPr>
              <w:spacing w:after="240"/>
              <w:contextualSpacing w:val="0"/>
              <w:rPr>
                <w:color w:val="000000"/>
              </w:rPr>
            </w:pPr>
            <w:r>
              <w:rPr>
                <w:color w:val="000000"/>
              </w:rPr>
              <w:t>What unique criteria</w:t>
            </w:r>
            <w:r w:rsidR="008C6BF2" w:rsidRPr="008C6BF2">
              <w:rPr>
                <w:color w:val="000000"/>
              </w:rPr>
              <w:t xml:space="preserve"> did you use </w:t>
            </w:r>
            <w:r w:rsidRPr="008C6BF2">
              <w:rPr>
                <w:color w:val="000000"/>
              </w:rPr>
              <w:t>id</w:t>
            </w:r>
            <w:r>
              <w:rPr>
                <w:color w:val="000000"/>
              </w:rPr>
              <w:t>entify the chips that represent the “backside photolithography</w:t>
            </w:r>
            <w:r w:rsidR="009309B9">
              <w:rPr>
                <w:color w:val="000000"/>
              </w:rPr>
              <w:t>”</w:t>
            </w:r>
            <w:r>
              <w:rPr>
                <w:color w:val="000000"/>
              </w:rPr>
              <w:t xml:space="preserve"> and the </w:t>
            </w:r>
            <w:r w:rsidRPr="008C6BF2">
              <w:rPr>
                <w:color w:val="000000"/>
              </w:rPr>
              <w:t>“backside</w:t>
            </w:r>
            <w:r>
              <w:rPr>
                <w:color w:val="000000"/>
              </w:rPr>
              <w:t xml:space="preserve"> RIE</w:t>
            </w:r>
            <w:r w:rsidRPr="008C6BF2">
              <w:rPr>
                <w:color w:val="000000"/>
              </w:rPr>
              <w:t xml:space="preserve"> etch”?</w:t>
            </w:r>
          </w:p>
          <w:p w14:paraId="1413F071" w14:textId="77777777" w:rsidR="00CC632B" w:rsidRDefault="00CC632B" w:rsidP="00CC632B">
            <w:pPr>
              <w:pStyle w:val="BodyText"/>
              <w:rPr>
                <w:color w:val="000000"/>
              </w:rPr>
            </w:pPr>
            <w:r>
              <w:rPr>
                <w:color w:val="000000"/>
              </w:rPr>
              <w:t>_____________________________________________________________________________</w:t>
            </w:r>
          </w:p>
          <w:p w14:paraId="5BFBCABC" w14:textId="77777777" w:rsidR="00CC632B" w:rsidRDefault="00CC632B" w:rsidP="00CC632B">
            <w:pPr>
              <w:pStyle w:val="BodyText"/>
              <w:rPr>
                <w:color w:val="000000"/>
              </w:rPr>
            </w:pPr>
          </w:p>
          <w:p w14:paraId="659D642A" w14:textId="77777777" w:rsidR="00CC632B" w:rsidRDefault="00CC632B" w:rsidP="00CC632B">
            <w:pPr>
              <w:pStyle w:val="BodyText"/>
              <w:rPr>
                <w:color w:val="000000"/>
              </w:rPr>
            </w:pPr>
            <w:r>
              <w:rPr>
                <w:color w:val="000000"/>
              </w:rPr>
              <w:t>_____________________________________________________________________________</w:t>
            </w:r>
          </w:p>
          <w:p w14:paraId="62187F3D" w14:textId="77777777" w:rsidR="00CC632B" w:rsidRDefault="00CC632B" w:rsidP="00CC632B">
            <w:pPr>
              <w:pStyle w:val="BodyText"/>
              <w:rPr>
                <w:color w:val="000000"/>
              </w:rPr>
            </w:pPr>
          </w:p>
          <w:p w14:paraId="60D63B26" w14:textId="77777777" w:rsidR="00CC632B" w:rsidRDefault="00CC632B" w:rsidP="00CC632B">
            <w:pPr>
              <w:pStyle w:val="BodyText"/>
              <w:rPr>
                <w:color w:val="000000"/>
              </w:rPr>
            </w:pPr>
            <w:r>
              <w:rPr>
                <w:color w:val="000000"/>
              </w:rPr>
              <w:t>_____________________________________________________________________________</w:t>
            </w:r>
          </w:p>
          <w:p w14:paraId="15A8018A" w14:textId="77777777" w:rsidR="00CC632B" w:rsidRPr="00CC632B" w:rsidRDefault="00CC632B" w:rsidP="00CC632B">
            <w:pPr>
              <w:keepNext/>
              <w:keepLines/>
              <w:spacing w:after="240"/>
              <w:rPr>
                <w:color w:val="000000"/>
              </w:rPr>
            </w:pPr>
          </w:p>
          <w:p w14:paraId="694FD1B7" w14:textId="77777777" w:rsidR="009F0633" w:rsidRDefault="009F0633" w:rsidP="009F0633">
            <w:pPr>
              <w:pStyle w:val="ListParagraph"/>
              <w:keepNext/>
              <w:keepLines/>
              <w:numPr>
                <w:ilvl w:val="0"/>
                <w:numId w:val="30"/>
              </w:numPr>
              <w:spacing w:after="240"/>
              <w:contextualSpacing w:val="0"/>
              <w:rPr>
                <w:color w:val="000000"/>
              </w:rPr>
            </w:pPr>
            <w:r w:rsidRPr="00F04D61">
              <w:rPr>
                <w:color w:val="000000"/>
              </w:rPr>
              <w:t>Wh</w:t>
            </w:r>
            <w:r>
              <w:rPr>
                <w:color w:val="000000"/>
              </w:rPr>
              <w:t>at is</w:t>
            </w:r>
            <w:r w:rsidRPr="00F04D61">
              <w:rPr>
                <w:color w:val="000000"/>
              </w:rPr>
              <w:t xml:space="preserve"> used as the membrane for the pressure sensor?</w:t>
            </w:r>
            <w:r>
              <w:rPr>
                <w:color w:val="000000"/>
              </w:rPr>
              <w:t xml:space="preserve"> (Be specific)</w:t>
            </w:r>
          </w:p>
          <w:p w14:paraId="362D375E" w14:textId="77777777" w:rsidR="00CC632B" w:rsidRDefault="00CC632B" w:rsidP="00CC632B">
            <w:pPr>
              <w:pStyle w:val="BodyText"/>
              <w:rPr>
                <w:color w:val="000000"/>
              </w:rPr>
            </w:pPr>
            <w:r>
              <w:rPr>
                <w:color w:val="000000"/>
              </w:rPr>
              <w:t>_____________________________________________________________________________</w:t>
            </w:r>
          </w:p>
          <w:p w14:paraId="7FB1DB79" w14:textId="77777777" w:rsidR="00CC632B" w:rsidRDefault="00CC632B" w:rsidP="00CC632B">
            <w:pPr>
              <w:pStyle w:val="BodyText"/>
              <w:rPr>
                <w:color w:val="000000"/>
              </w:rPr>
            </w:pPr>
          </w:p>
          <w:p w14:paraId="653DB85A" w14:textId="77777777" w:rsidR="00CC632B" w:rsidRDefault="00CC632B" w:rsidP="00CC632B">
            <w:pPr>
              <w:pStyle w:val="BodyText"/>
              <w:rPr>
                <w:color w:val="000000"/>
              </w:rPr>
            </w:pPr>
            <w:r>
              <w:rPr>
                <w:color w:val="000000"/>
              </w:rPr>
              <w:t>_____________________________________________________________________________</w:t>
            </w:r>
          </w:p>
          <w:p w14:paraId="0BD6373B" w14:textId="77777777" w:rsidR="00CC632B" w:rsidRDefault="00CC632B" w:rsidP="00CC632B">
            <w:pPr>
              <w:pStyle w:val="BodyText"/>
              <w:rPr>
                <w:color w:val="000000"/>
              </w:rPr>
            </w:pPr>
          </w:p>
          <w:p w14:paraId="34118071" w14:textId="77777777" w:rsidR="00CC632B" w:rsidRDefault="00CC632B" w:rsidP="00CC632B">
            <w:pPr>
              <w:pStyle w:val="BodyText"/>
              <w:rPr>
                <w:color w:val="000000"/>
              </w:rPr>
            </w:pPr>
            <w:r>
              <w:rPr>
                <w:color w:val="000000"/>
              </w:rPr>
              <w:t>_____________________________________________________________________________</w:t>
            </w:r>
          </w:p>
          <w:p w14:paraId="1E7936C2" w14:textId="77777777" w:rsidR="00CC632B" w:rsidRPr="008C6BF2" w:rsidRDefault="00CC632B" w:rsidP="00CC632B">
            <w:pPr>
              <w:pStyle w:val="ListParagraph"/>
              <w:keepNext/>
              <w:keepLines/>
              <w:spacing w:after="240"/>
              <w:ind w:left="360"/>
              <w:contextualSpacing w:val="0"/>
              <w:rPr>
                <w:color w:val="000000"/>
              </w:rPr>
            </w:pPr>
          </w:p>
          <w:p w14:paraId="2B3683CC" w14:textId="77777777" w:rsidR="008C6BF2" w:rsidRDefault="008C6BF2" w:rsidP="002E6B31">
            <w:pPr>
              <w:pStyle w:val="ListParagraph"/>
              <w:keepNext/>
              <w:keepLines/>
              <w:numPr>
                <w:ilvl w:val="0"/>
                <w:numId w:val="30"/>
              </w:numPr>
              <w:spacing w:after="240"/>
              <w:contextualSpacing w:val="0"/>
              <w:rPr>
                <w:color w:val="000000"/>
              </w:rPr>
            </w:pPr>
            <w:r w:rsidRPr="008C6BF2">
              <w:rPr>
                <w:color w:val="000000"/>
              </w:rPr>
              <w:t>What is the purpose of the gold layer?</w:t>
            </w:r>
          </w:p>
          <w:p w14:paraId="656B0259" w14:textId="77777777" w:rsidR="00CC632B" w:rsidRDefault="00CC632B" w:rsidP="00CC632B">
            <w:pPr>
              <w:pStyle w:val="BodyText"/>
              <w:rPr>
                <w:color w:val="000000"/>
              </w:rPr>
            </w:pPr>
            <w:r>
              <w:rPr>
                <w:color w:val="000000"/>
              </w:rPr>
              <w:t>_____________________________________________________________________________</w:t>
            </w:r>
          </w:p>
          <w:p w14:paraId="5545F6FC" w14:textId="77777777" w:rsidR="00CC632B" w:rsidRDefault="00CC632B" w:rsidP="00CC632B">
            <w:pPr>
              <w:pStyle w:val="BodyText"/>
              <w:rPr>
                <w:color w:val="000000"/>
              </w:rPr>
            </w:pPr>
          </w:p>
          <w:p w14:paraId="7820F58A" w14:textId="77777777" w:rsidR="00CC632B" w:rsidRDefault="00CC632B" w:rsidP="00CC632B">
            <w:pPr>
              <w:pStyle w:val="BodyText"/>
              <w:rPr>
                <w:color w:val="000000"/>
              </w:rPr>
            </w:pPr>
            <w:r>
              <w:rPr>
                <w:color w:val="000000"/>
              </w:rPr>
              <w:t>_____________________________________________________________________________</w:t>
            </w:r>
          </w:p>
          <w:p w14:paraId="2378A0BA" w14:textId="77777777" w:rsidR="00CC632B" w:rsidRDefault="00CC632B" w:rsidP="00CC632B">
            <w:pPr>
              <w:pStyle w:val="BodyText"/>
              <w:rPr>
                <w:color w:val="000000"/>
              </w:rPr>
            </w:pPr>
          </w:p>
          <w:p w14:paraId="65BAC121" w14:textId="77777777" w:rsidR="00CC632B" w:rsidRDefault="00CC632B" w:rsidP="00CC632B">
            <w:pPr>
              <w:pStyle w:val="BodyText"/>
              <w:rPr>
                <w:color w:val="000000"/>
              </w:rPr>
            </w:pPr>
            <w:r>
              <w:rPr>
                <w:color w:val="000000"/>
              </w:rPr>
              <w:t>_____________________________________________________________________________</w:t>
            </w:r>
          </w:p>
          <w:p w14:paraId="48900CB8" w14:textId="77777777" w:rsidR="00CC632B" w:rsidRPr="00CC632B" w:rsidRDefault="00CC632B" w:rsidP="00CC632B">
            <w:pPr>
              <w:keepNext/>
              <w:keepLines/>
              <w:spacing w:after="240"/>
              <w:rPr>
                <w:color w:val="000000"/>
              </w:rPr>
            </w:pPr>
          </w:p>
          <w:p w14:paraId="5944C0BD" w14:textId="77777777" w:rsidR="008C6BF2" w:rsidRPr="008C6BF2" w:rsidRDefault="008C6BF2" w:rsidP="002E6B31">
            <w:pPr>
              <w:keepNext/>
              <w:keepLines/>
              <w:ind w:firstLine="45"/>
              <w:rPr>
                <w:color w:val="000000"/>
              </w:rPr>
            </w:pPr>
          </w:p>
        </w:tc>
      </w:tr>
    </w:tbl>
    <w:p w14:paraId="316878DE" w14:textId="77777777" w:rsidR="004948CD" w:rsidRDefault="004948CD">
      <w:r>
        <w:rPr>
          <w:b/>
        </w:rP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1F5DA6" w:rsidRPr="009D3D76" w14:paraId="45016175" w14:textId="77777777" w:rsidTr="001F5DA6">
        <w:trPr>
          <w:cantSplit/>
          <w:trHeight w:val="576"/>
        </w:trPr>
        <w:tc>
          <w:tcPr>
            <w:tcW w:w="9540" w:type="dxa"/>
            <w:vAlign w:val="bottom"/>
          </w:tcPr>
          <w:p w14:paraId="0FF1A987" w14:textId="77777777" w:rsidR="001F5DA6" w:rsidRPr="00195564" w:rsidRDefault="001F5DA6" w:rsidP="0005397F">
            <w:pPr>
              <w:pStyle w:val="lvl1Text"/>
              <w:rPr>
                <w:i/>
                <w:color w:val="C00000"/>
                <w:sz w:val="24"/>
                <w:szCs w:val="24"/>
              </w:rPr>
            </w:pPr>
            <w:r w:rsidRPr="00195564">
              <w:rPr>
                <w:i/>
                <w:color w:val="C00000"/>
                <w:sz w:val="24"/>
                <w:szCs w:val="24"/>
              </w:rPr>
              <w:lastRenderedPageBreak/>
              <w:t>Activity Answers</w:t>
            </w:r>
          </w:p>
        </w:tc>
      </w:tr>
      <w:tr w:rsidR="003942A2" w:rsidRPr="00E37602" w14:paraId="7C498E74" w14:textId="77777777" w:rsidTr="002E6B31">
        <w:tc>
          <w:tcPr>
            <w:tcW w:w="9540" w:type="dxa"/>
          </w:tcPr>
          <w:p w14:paraId="61048EEF" w14:textId="77777777" w:rsidR="003942A2" w:rsidRPr="00F85B08" w:rsidRDefault="003942A2" w:rsidP="002E6B31">
            <w:pPr>
              <w:keepNext/>
              <w:keepLines/>
              <w:jc w:val="center"/>
              <w:rPr>
                <w:b/>
              </w:rPr>
            </w:pPr>
            <w:r>
              <w:rPr>
                <w:b/>
              </w:rPr>
              <w:br w:type="page"/>
            </w:r>
            <w:r w:rsidRPr="00F85B08">
              <w:rPr>
                <w:b/>
              </w:rPr>
              <w:t xml:space="preserve">MTTC </w:t>
            </w:r>
            <w:r w:rsidR="00485EBF">
              <w:rPr>
                <w:b/>
              </w:rPr>
              <w:t xml:space="preserve">Micro </w:t>
            </w:r>
            <w:r w:rsidRPr="00F85B08">
              <w:rPr>
                <w:b/>
              </w:rPr>
              <w:t xml:space="preserve">Pressure Sensor </w:t>
            </w:r>
            <w:r>
              <w:rPr>
                <w:b/>
              </w:rPr>
              <w:t>P</w:t>
            </w:r>
            <w:r w:rsidRPr="00F85B08">
              <w:rPr>
                <w:b/>
              </w:rPr>
              <w:t xml:space="preserve">rocess </w:t>
            </w:r>
            <w:r>
              <w:rPr>
                <w:b/>
              </w:rPr>
              <w:t>S</w:t>
            </w:r>
            <w:r w:rsidRPr="00F85B08">
              <w:rPr>
                <w:b/>
              </w:rPr>
              <w:t xml:space="preserve">teps </w:t>
            </w:r>
          </w:p>
          <w:p w14:paraId="06EC40F7" w14:textId="77777777" w:rsidR="003942A2" w:rsidRPr="00E37602" w:rsidRDefault="003942A2" w:rsidP="002E6B31">
            <w:pPr>
              <w:keepNext/>
              <w:keepLines/>
            </w:pPr>
          </w:p>
          <w:tbl>
            <w:tblPr>
              <w:tblW w:w="6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0"/>
              <w:gridCol w:w="3390"/>
            </w:tblGrid>
            <w:tr w:rsidR="003942A2" w:rsidRPr="00F85B08" w14:paraId="5C9E8FBB" w14:textId="77777777" w:rsidTr="002E6B31">
              <w:trPr>
                <w:trHeight w:val="432"/>
                <w:jc w:val="center"/>
              </w:trPr>
              <w:tc>
                <w:tcPr>
                  <w:tcW w:w="3390" w:type="dxa"/>
                </w:tcPr>
                <w:p w14:paraId="30850AEA" w14:textId="77777777" w:rsidR="003942A2" w:rsidRPr="00F85B08" w:rsidRDefault="003942A2" w:rsidP="002E6B31">
                  <w:pPr>
                    <w:tabs>
                      <w:tab w:val="left" w:pos="450"/>
                    </w:tabs>
                    <w:autoSpaceDE w:val="0"/>
                    <w:autoSpaceDN w:val="0"/>
                    <w:ind w:left="402" w:hanging="402"/>
                    <w:rPr>
                      <w:b/>
                    </w:rPr>
                  </w:pPr>
                  <w:r>
                    <w:rPr>
                      <w:b/>
                    </w:rPr>
                    <w:t>Order of Process Step (1-10)</w:t>
                  </w:r>
                </w:p>
              </w:tc>
              <w:tc>
                <w:tcPr>
                  <w:tcW w:w="3390" w:type="dxa"/>
                </w:tcPr>
                <w:p w14:paraId="7B007BE9" w14:textId="77777777" w:rsidR="003942A2" w:rsidRPr="00F85B08" w:rsidRDefault="003942A2" w:rsidP="002E6B31">
                  <w:pPr>
                    <w:tabs>
                      <w:tab w:val="left" w:pos="450"/>
                    </w:tabs>
                    <w:autoSpaceDE w:val="0"/>
                    <w:autoSpaceDN w:val="0"/>
                    <w:ind w:left="402" w:hanging="402"/>
                    <w:rPr>
                      <w:b/>
                    </w:rPr>
                  </w:pPr>
                  <w:r w:rsidRPr="00F85B08">
                    <w:rPr>
                      <w:b/>
                    </w:rPr>
                    <w:t>List of Process Steps</w:t>
                  </w:r>
                </w:p>
              </w:tc>
            </w:tr>
            <w:tr w:rsidR="003942A2" w:rsidRPr="00F85B08" w14:paraId="4A147977" w14:textId="77777777" w:rsidTr="002E6B31">
              <w:trPr>
                <w:trHeight w:val="432"/>
                <w:jc w:val="center"/>
              </w:trPr>
              <w:tc>
                <w:tcPr>
                  <w:tcW w:w="3390" w:type="dxa"/>
                </w:tcPr>
                <w:p w14:paraId="49FCDCF6"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4</w:t>
                  </w:r>
                </w:p>
              </w:tc>
              <w:tc>
                <w:tcPr>
                  <w:tcW w:w="3390" w:type="dxa"/>
                </w:tcPr>
                <w:p w14:paraId="04B5B604" w14:textId="77777777" w:rsidR="003942A2" w:rsidRPr="00F85B08" w:rsidRDefault="003942A2" w:rsidP="003942A2">
                  <w:pPr>
                    <w:tabs>
                      <w:tab w:val="left" w:pos="450"/>
                    </w:tabs>
                    <w:autoSpaceDE w:val="0"/>
                    <w:autoSpaceDN w:val="0"/>
                    <w:ind w:left="402" w:hanging="402"/>
                  </w:pPr>
                  <w:r w:rsidRPr="00F85B08">
                    <w:t xml:space="preserve">Backside </w:t>
                  </w:r>
                  <w:r w:rsidR="002921E0">
                    <w:t xml:space="preserve">RIE </w:t>
                  </w:r>
                  <w:r w:rsidRPr="00F85B08">
                    <w:t>Etch</w:t>
                  </w:r>
                </w:p>
              </w:tc>
            </w:tr>
            <w:tr w:rsidR="003942A2" w:rsidRPr="00F85B08" w14:paraId="061C0997" w14:textId="77777777" w:rsidTr="002E6B31">
              <w:trPr>
                <w:trHeight w:val="432"/>
                <w:jc w:val="center"/>
              </w:trPr>
              <w:tc>
                <w:tcPr>
                  <w:tcW w:w="3390" w:type="dxa"/>
                </w:tcPr>
                <w:p w14:paraId="0E84A50C" w14:textId="77777777" w:rsidR="003942A2" w:rsidRPr="003942A2" w:rsidRDefault="003942A2" w:rsidP="003942A2">
                  <w:pPr>
                    <w:pStyle w:val="BODY"/>
                    <w:tabs>
                      <w:tab w:val="left" w:pos="450"/>
                    </w:tabs>
                    <w:ind w:left="402" w:hanging="402"/>
                    <w:jc w:val="center"/>
                    <w:rPr>
                      <w:b/>
                      <w:i/>
                      <w:color w:val="C00000"/>
                      <w:sz w:val="24"/>
                      <w:szCs w:val="24"/>
                    </w:rPr>
                  </w:pPr>
                  <w:r w:rsidRPr="003942A2">
                    <w:rPr>
                      <w:b/>
                      <w:i/>
                      <w:color w:val="C00000"/>
                      <w:sz w:val="24"/>
                      <w:szCs w:val="24"/>
                    </w:rPr>
                    <w:t>6</w:t>
                  </w:r>
                </w:p>
              </w:tc>
              <w:tc>
                <w:tcPr>
                  <w:tcW w:w="3390" w:type="dxa"/>
                </w:tcPr>
                <w:p w14:paraId="11BC7688" w14:textId="77777777" w:rsidR="003942A2" w:rsidRPr="00F85B08" w:rsidRDefault="003942A2" w:rsidP="003942A2">
                  <w:pPr>
                    <w:pStyle w:val="BODY"/>
                    <w:tabs>
                      <w:tab w:val="left" w:pos="450"/>
                    </w:tabs>
                    <w:ind w:left="402" w:hanging="402"/>
                    <w:rPr>
                      <w:sz w:val="24"/>
                      <w:szCs w:val="24"/>
                    </w:rPr>
                  </w:pPr>
                  <w:proofErr w:type="spellStart"/>
                  <w:r w:rsidRPr="00F85B08">
                    <w:rPr>
                      <w:sz w:val="24"/>
                      <w:szCs w:val="24"/>
                    </w:rPr>
                    <w:t>Frontside</w:t>
                  </w:r>
                  <w:proofErr w:type="spellEnd"/>
                  <w:r w:rsidRPr="00F85B08">
                    <w:rPr>
                      <w:sz w:val="24"/>
                      <w:szCs w:val="24"/>
                    </w:rPr>
                    <w:t xml:space="preserve"> Photolithography</w:t>
                  </w:r>
                </w:p>
              </w:tc>
            </w:tr>
            <w:tr w:rsidR="003942A2" w:rsidRPr="00F85B08" w14:paraId="7A127773" w14:textId="77777777" w:rsidTr="002E6B31">
              <w:trPr>
                <w:trHeight w:val="432"/>
                <w:jc w:val="center"/>
              </w:trPr>
              <w:tc>
                <w:tcPr>
                  <w:tcW w:w="3390" w:type="dxa"/>
                </w:tcPr>
                <w:p w14:paraId="7CA89296"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7</w:t>
                  </w:r>
                </w:p>
              </w:tc>
              <w:tc>
                <w:tcPr>
                  <w:tcW w:w="3390" w:type="dxa"/>
                </w:tcPr>
                <w:p w14:paraId="6A0C6F30" w14:textId="77777777" w:rsidR="003942A2" w:rsidRPr="00F85B08" w:rsidRDefault="003942A2" w:rsidP="003942A2">
                  <w:pPr>
                    <w:tabs>
                      <w:tab w:val="left" w:pos="450"/>
                    </w:tabs>
                    <w:autoSpaceDE w:val="0"/>
                    <w:autoSpaceDN w:val="0"/>
                    <w:ind w:left="402" w:hanging="402"/>
                  </w:pPr>
                  <w:r w:rsidRPr="00F85B08">
                    <w:t>Chrome/Gold Deposition</w:t>
                  </w:r>
                </w:p>
              </w:tc>
            </w:tr>
            <w:tr w:rsidR="003942A2" w:rsidRPr="00F85B08" w14:paraId="6EE48EDB" w14:textId="77777777" w:rsidTr="002E6B31">
              <w:trPr>
                <w:trHeight w:val="432"/>
                <w:jc w:val="center"/>
              </w:trPr>
              <w:tc>
                <w:tcPr>
                  <w:tcW w:w="3390" w:type="dxa"/>
                </w:tcPr>
                <w:p w14:paraId="317D7003"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3</w:t>
                  </w:r>
                </w:p>
              </w:tc>
              <w:tc>
                <w:tcPr>
                  <w:tcW w:w="3390" w:type="dxa"/>
                </w:tcPr>
                <w:p w14:paraId="343EF909" w14:textId="77777777" w:rsidR="003942A2" w:rsidRPr="00F85B08" w:rsidRDefault="003942A2" w:rsidP="003942A2">
                  <w:pPr>
                    <w:tabs>
                      <w:tab w:val="left" w:pos="450"/>
                    </w:tabs>
                    <w:autoSpaceDE w:val="0"/>
                    <w:autoSpaceDN w:val="0"/>
                    <w:ind w:left="402" w:hanging="402"/>
                  </w:pPr>
                  <w:r w:rsidRPr="00F85B08">
                    <w:t>Backside Photolithography</w:t>
                  </w:r>
                </w:p>
              </w:tc>
            </w:tr>
            <w:tr w:rsidR="003942A2" w:rsidRPr="00F85B08" w14:paraId="2B9BAFB0" w14:textId="77777777" w:rsidTr="002E6B31">
              <w:trPr>
                <w:trHeight w:val="432"/>
                <w:jc w:val="center"/>
              </w:trPr>
              <w:tc>
                <w:tcPr>
                  <w:tcW w:w="3390" w:type="dxa"/>
                </w:tcPr>
                <w:p w14:paraId="5149576D"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5</w:t>
                  </w:r>
                </w:p>
              </w:tc>
              <w:tc>
                <w:tcPr>
                  <w:tcW w:w="3390" w:type="dxa"/>
                </w:tcPr>
                <w:p w14:paraId="05ABD1C9" w14:textId="77777777" w:rsidR="003942A2" w:rsidRPr="00F85B08" w:rsidRDefault="003942A2" w:rsidP="002921E0">
                  <w:pPr>
                    <w:tabs>
                      <w:tab w:val="left" w:pos="450"/>
                    </w:tabs>
                    <w:autoSpaceDE w:val="0"/>
                    <w:autoSpaceDN w:val="0"/>
                    <w:ind w:left="402" w:hanging="402"/>
                  </w:pPr>
                  <w:r w:rsidRPr="00F85B08">
                    <w:t xml:space="preserve">Backside </w:t>
                  </w:r>
                  <w:r w:rsidR="002921E0">
                    <w:t>Photoresist</w:t>
                  </w:r>
                  <w:r w:rsidRPr="00F85B08">
                    <w:t xml:space="preserve"> Strip</w:t>
                  </w:r>
                </w:p>
              </w:tc>
            </w:tr>
            <w:tr w:rsidR="003942A2" w:rsidRPr="00F85B08" w14:paraId="6F9A164B" w14:textId="77777777" w:rsidTr="002E6B31">
              <w:trPr>
                <w:trHeight w:val="432"/>
                <w:jc w:val="center"/>
              </w:trPr>
              <w:tc>
                <w:tcPr>
                  <w:tcW w:w="3390" w:type="dxa"/>
                </w:tcPr>
                <w:p w14:paraId="0EAFB81A" w14:textId="77777777" w:rsidR="003942A2" w:rsidRPr="003942A2" w:rsidRDefault="003942A2" w:rsidP="003942A2">
                  <w:pPr>
                    <w:pStyle w:val="BODY"/>
                    <w:tabs>
                      <w:tab w:val="left" w:pos="450"/>
                    </w:tabs>
                    <w:ind w:left="402" w:hanging="402"/>
                    <w:jc w:val="center"/>
                    <w:rPr>
                      <w:b/>
                      <w:i/>
                      <w:color w:val="C00000"/>
                      <w:sz w:val="24"/>
                      <w:szCs w:val="24"/>
                    </w:rPr>
                  </w:pPr>
                  <w:r w:rsidRPr="003942A2">
                    <w:rPr>
                      <w:b/>
                      <w:i/>
                      <w:color w:val="C00000"/>
                      <w:sz w:val="24"/>
                      <w:szCs w:val="24"/>
                    </w:rPr>
                    <w:t>1</w:t>
                  </w:r>
                </w:p>
              </w:tc>
              <w:tc>
                <w:tcPr>
                  <w:tcW w:w="3390" w:type="dxa"/>
                </w:tcPr>
                <w:p w14:paraId="063663AA" w14:textId="77777777" w:rsidR="003942A2" w:rsidRPr="00F85B08" w:rsidRDefault="003942A2" w:rsidP="003942A2">
                  <w:pPr>
                    <w:pStyle w:val="BODY"/>
                    <w:tabs>
                      <w:tab w:val="left" w:pos="450"/>
                    </w:tabs>
                    <w:ind w:left="402" w:hanging="402"/>
                    <w:rPr>
                      <w:sz w:val="24"/>
                      <w:szCs w:val="24"/>
                    </w:rPr>
                  </w:pPr>
                  <w:r w:rsidRPr="00F85B08">
                    <w:rPr>
                      <w:sz w:val="24"/>
                      <w:szCs w:val="24"/>
                    </w:rPr>
                    <w:t>Bare Silicon</w:t>
                  </w:r>
                </w:p>
              </w:tc>
            </w:tr>
            <w:tr w:rsidR="003942A2" w:rsidRPr="00F85B08" w14:paraId="38808B0F" w14:textId="77777777" w:rsidTr="002E6B31">
              <w:trPr>
                <w:trHeight w:val="432"/>
                <w:jc w:val="center"/>
              </w:trPr>
              <w:tc>
                <w:tcPr>
                  <w:tcW w:w="3390" w:type="dxa"/>
                </w:tcPr>
                <w:p w14:paraId="05563B87"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10</w:t>
                  </w:r>
                </w:p>
              </w:tc>
              <w:tc>
                <w:tcPr>
                  <w:tcW w:w="3390" w:type="dxa"/>
                </w:tcPr>
                <w:p w14:paraId="58365C52" w14:textId="77777777" w:rsidR="003942A2" w:rsidRPr="00F85B08" w:rsidRDefault="003942A2" w:rsidP="003942A2">
                  <w:pPr>
                    <w:tabs>
                      <w:tab w:val="left" w:pos="450"/>
                    </w:tabs>
                    <w:autoSpaceDE w:val="0"/>
                    <w:autoSpaceDN w:val="0"/>
                    <w:ind w:left="402" w:hanging="402"/>
                  </w:pPr>
                  <w:r w:rsidRPr="00F85B08">
                    <w:t xml:space="preserve">KOH </w:t>
                  </w:r>
                  <w:r w:rsidR="002921E0">
                    <w:t xml:space="preserve">Anisotropic </w:t>
                  </w:r>
                  <w:r w:rsidRPr="00F85B08">
                    <w:t>Etch</w:t>
                  </w:r>
                </w:p>
              </w:tc>
            </w:tr>
            <w:tr w:rsidR="003942A2" w:rsidRPr="00F85B08" w14:paraId="0569B561" w14:textId="77777777" w:rsidTr="002E6B31">
              <w:trPr>
                <w:trHeight w:val="432"/>
                <w:jc w:val="center"/>
              </w:trPr>
              <w:tc>
                <w:tcPr>
                  <w:tcW w:w="3390" w:type="dxa"/>
                </w:tcPr>
                <w:p w14:paraId="36638D0D"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2</w:t>
                  </w:r>
                </w:p>
              </w:tc>
              <w:tc>
                <w:tcPr>
                  <w:tcW w:w="3390" w:type="dxa"/>
                </w:tcPr>
                <w:p w14:paraId="2426F3F5" w14:textId="77777777" w:rsidR="003942A2" w:rsidRPr="00F85B08" w:rsidRDefault="003942A2" w:rsidP="003942A2">
                  <w:pPr>
                    <w:tabs>
                      <w:tab w:val="left" w:pos="450"/>
                    </w:tabs>
                    <w:autoSpaceDE w:val="0"/>
                    <w:autoSpaceDN w:val="0"/>
                    <w:ind w:left="402" w:hanging="402"/>
                  </w:pPr>
                  <w:r w:rsidRPr="00F85B08">
                    <w:t>Nitride Coated Silicon</w:t>
                  </w:r>
                </w:p>
              </w:tc>
            </w:tr>
            <w:tr w:rsidR="003942A2" w:rsidRPr="00F85B08" w14:paraId="3BC7158C" w14:textId="77777777" w:rsidTr="002E6B31">
              <w:trPr>
                <w:trHeight w:val="432"/>
                <w:jc w:val="center"/>
              </w:trPr>
              <w:tc>
                <w:tcPr>
                  <w:tcW w:w="3390" w:type="dxa"/>
                </w:tcPr>
                <w:p w14:paraId="436006A1"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8</w:t>
                  </w:r>
                </w:p>
              </w:tc>
              <w:tc>
                <w:tcPr>
                  <w:tcW w:w="3390" w:type="dxa"/>
                </w:tcPr>
                <w:p w14:paraId="55EB37C3" w14:textId="77777777" w:rsidR="003942A2" w:rsidRPr="00F85B08" w:rsidRDefault="003942A2" w:rsidP="003942A2">
                  <w:pPr>
                    <w:tabs>
                      <w:tab w:val="left" w:pos="450"/>
                    </w:tabs>
                    <w:autoSpaceDE w:val="0"/>
                    <w:autoSpaceDN w:val="0"/>
                    <w:ind w:left="402" w:hanging="402"/>
                  </w:pPr>
                  <w:r w:rsidRPr="00F85B08">
                    <w:t>Chrome/Gold Lift-off</w:t>
                  </w:r>
                </w:p>
              </w:tc>
            </w:tr>
            <w:tr w:rsidR="003942A2" w:rsidRPr="00F85B08" w14:paraId="4C77554A" w14:textId="77777777" w:rsidTr="002E6B31">
              <w:trPr>
                <w:trHeight w:val="432"/>
                <w:jc w:val="center"/>
              </w:trPr>
              <w:tc>
                <w:tcPr>
                  <w:tcW w:w="3390" w:type="dxa"/>
                </w:tcPr>
                <w:p w14:paraId="5F92704D" w14:textId="77777777" w:rsidR="003942A2" w:rsidRPr="003942A2" w:rsidRDefault="003942A2" w:rsidP="003942A2">
                  <w:pPr>
                    <w:tabs>
                      <w:tab w:val="left" w:pos="450"/>
                    </w:tabs>
                    <w:autoSpaceDE w:val="0"/>
                    <w:autoSpaceDN w:val="0"/>
                    <w:ind w:left="402" w:hanging="402"/>
                    <w:jc w:val="center"/>
                    <w:rPr>
                      <w:b/>
                      <w:i/>
                      <w:color w:val="C00000"/>
                    </w:rPr>
                  </w:pPr>
                  <w:r w:rsidRPr="003942A2">
                    <w:rPr>
                      <w:b/>
                      <w:i/>
                      <w:color w:val="C00000"/>
                    </w:rPr>
                    <w:t>9</w:t>
                  </w:r>
                </w:p>
              </w:tc>
              <w:tc>
                <w:tcPr>
                  <w:tcW w:w="3390" w:type="dxa"/>
                </w:tcPr>
                <w:p w14:paraId="0FEB2F04" w14:textId="77777777" w:rsidR="003942A2" w:rsidRPr="00F85B08" w:rsidRDefault="003942A2" w:rsidP="003942A2">
                  <w:pPr>
                    <w:tabs>
                      <w:tab w:val="left" w:pos="450"/>
                    </w:tabs>
                    <w:autoSpaceDE w:val="0"/>
                    <w:autoSpaceDN w:val="0"/>
                    <w:ind w:left="402" w:hanging="402"/>
                  </w:pPr>
                  <w:r w:rsidRPr="00F85B08">
                    <w:t>LOR Strip</w:t>
                  </w:r>
                </w:p>
              </w:tc>
            </w:tr>
          </w:tbl>
          <w:p w14:paraId="190FD180" w14:textId="77777777" w:rsidR="003942A2" w:rsidRDefault="003942A2" w:rsidP="003942A2">
            <w:pPr>
              <w:keepNext/>
              <w:keepLines/>
              <w:jc w:val="center"/>
            </w:pPr>
          </w:p>
          <w:p w14:paraId="0EE4D845" w14:textId="77777777" w:rsidR="003942A2" w:rsidRPr="00E37602" w:rsidRDefault="003942A2" w:rsidP="002E6B31">
            <w:pPr>
              <w:keepNext/>
              <w:keepLines/>
            </w:pPr>
          </w:p>
        </w:tc>
      </w:tr>
      <w:tr w:rsidR="001F5DA6" w:rsidRPr="009D3D76" w14:paraId="54276D12" w14:textId="77777777" w:rsidTr="001F5DA6">
        <w:trPr>
          <w:cantSplit/>
          <w:trHeight w:val="576"/>
        </w:trPr>
        <w:tc>
          <w:tcPr>
            <w:tcW w:w="9540" w:type="dxa"/>
            <w:vAlign w:val="bottom"/>
          </w:tcPr>
          <w:p w14:paraId="2CEAEB9B" w14:textId="77777777" w:rsidR="00F04D61" w:rsidRDefault="00F04D61" w:rsidP="00F04D61">
            <w:pPr>
              <w:keepNext/>
              <w:keepLines/>
              <w:rPr>
                <w:color w:val="000000"/>
              </w:rPr>
            </w:pPr>
            <w:bookmarkStart w:id="6" w:name="App_bioMEM_AC50_dldl95"/>
            <w:r>
              <w:rPr>
                <w:b/>
                <w:color w:val="000000"/>
              </w:rPr>
              <w:lastRenderedPageBreak/>
              <w:t>Post-Activity Questions/Answers</w:t>
            </w:r>
          </w:p>
          <w:p w14:paraId="4B5D6FB3" w14:textId="77777777" w:rsidR="00F04D61" w:rsidRDefault="00F04D61" w:rsidP="00F04D61">
            <w:pPr>
              <w:keepNext/>
              <w:keepLines/>
              <w:rPr>
                <w:color w:val="000000"/>
              </w:rPr>
            </w:pPr>
          </w:p>
          <w:p w14:paraId="5A93106D" w14:textId="77777777" w:rsidR="00F04D61" w:rsidRDefault="00F04D61" w:rsidP="009F0633">
            <w:pPr>
              <w:pStyle w:val="ListParagraph"/>
              <w:keepNext/>
              <w:keepLines/>
              <w:numPr>
                <w:ilvl w:val="0"/>
                <w:numId w:val="36"/>
              </w:numPr>
              <w:spacing w:after="240"/>
              <w:contextualSpacing w:val="0"/>
              <w:rPr>
                <w:color w:val="000000"/>
              </w:rPr>
            </w:pPr>
            <w:r w:rsidRPr="00F04D61">
              <w:rPr>
                <w:color w:val="000000"/>
              </w:rPr>
              <w:t xml:space="preserve">What </w:t>
            </w:r>
            <w:r w:rsidR="009530E1">
              <w:rPr>
                <w:color w:val="000000"/>
              </w:rPr>
              <w:t>unique criterion</w:t>
            </w:r>
            <w:r w:rsidRPr="00F04D61">
              <w:rPr>
                <w:color w:val="000000"/>
              </w:rPr>
              <w:t xml:space="preserve"> did you use to id</w:t>
            </w:r>
            <w:r w:rsidR="00666C1E">
              <w:rPr>
                <w:color w:val="000000"/>
              </w:rPr>
              <w:t>entify the chip that represents</w:t>
            </w:r>
            <w:r w:rsidRPr="00F04D61">
              <w:rPr>
                <w:color w:val="000000"/>
              </w:rPr>
              <w:t xml:space="preserve"> “</w:t>
            </w:r>
            <w:proofErr w:type="spellStart"/>
            <w:r w:rsidRPr="00F04D61">
              <w:rPr>
                <w:color w:val="000000"/>
              </w:rPr>
              <w:t>frontside</w:t>
            </w:r>
            <w:proofErr w:type="spellEnd"/>
            <w:r w:rsidRPr="00F04D61">
              <w:rPr>
                <w:color w:val="000000"/>
              </w:rPr>
              <w:t xml:space="preserve"> photolithography”?</w:t>
            </w:r>
          </w:p>
          <w:p w14:paraId="56E9FCBD" w14:textId="77777777" w:rsidR="003942A2" w:rsidRPr="003942A2" w:rsidRDefault="003942A2" w:rsidP="003942A2">
            <w:pPr>
              <w:pStyle w:val="ListParagraph"/>
              <w:keepNext/>
              <w:keepLines/>
              <w:spacing w:after="240"/>
              <w:ind w:left="360"/>
              <w:contextualSpacing w:val="0"/>
              <w:rPr>
                <w:i/>
                <w:color w:val="C00000"/>
              </w:rPr>
            </w:pPr>
            <w:r>
              <w:rPr>
                <w:b/>
                <w:i/>
                <w:color w:val="C00000"/>
              </w:rPr>
              <w:t xml:space="preserve">Answer:  </w:t>
            </w:r>
            <w:r w:rsidR="00F80D46">
              <w:rPr>
                <w:i/>
                <w:color w:val="C00000"/>
              </w:rPr>
              <w:t xml:space="preserve">The </w:t>
            </w:r>
            <w:proofErr w:type="spellStart"/>
            <w:r w:rsidR="00F80D46">
              <w:rPr>
                <w:i/>
                <w:color w:val="C00000"/>
              </w:rPr>
              <w:t>frontside</w:t>
            </w:r>
            <w:proofErr w:type="spellEnd"/>
            <w:r w:rsidR="00F80D46">
              <w:rPr>
                <w:i/>
                <w:color w:val="C00000"/>
              </w:rPr>
              <w:t xml:space="preserve"> photolithography step patterns the </w:t>
            </w:r>
            <w:proofErr w:type="spellStart"/>
            <w:r w:rsidR="00F80D46">
              <w:rPr>
                <w:i/>
                <w:color w:val="C00000"/>
              </w:rPr>
              <w:t>frontside</w:t>
            </w:r>
            <w:proofErr w:type="spellEnd"/>
            <w:r w:rsidR="00F80D46">
              <w:rPr>
                <w:i/>
                <w:color w:val="C00000"/>
              </w:rPr>
              <w:t xml:space="preserve"> of the wafer with the Wheatstone bridge pattern.</w:t>
            </w:r>
          </w:p>
          <w:p w14:paraId="6991C203" w14:textId="77777777" w:rsidR="009F0633" w:rsidRDefault="009F0633" w:rsidP="009F0633">
            <w:pPr>
              <w:pStyle w:val="ListParagraph"/>
              <w:keepNext/>
              <w:keepLines/>
              <w:numPr>
                <w:ilvl w:val="0"/>
                <w:numId w:val="36"/>
              </w:numPr>
              <w:spacing w:after="240"/>
              <w:contextualSpacing w:val="0"/>
              <w:rPr>
                <w:color w:val="000000"/>
              </w:rPr>
            </w:pPr>
            <w:r>
              <w:rPr>
                <w:color w:val="000000"/>
              </w:rPr>
              <w:t>What unique criteria</w:t>
            </w:r>
            <w:r w:rsidRPr="008C6BF2">
              <w:rPr>
                <w:color w:val="000000"/>
              </w:rPr>
              <w:t xml:space="preserve"> did you use to id</w:t>
            </w:r>
            <w:r>
              <w:rPr>
                <w:color w:val="000000"/>
              </w:rPr>
              <w:t>entify the chips that represent the “backside photolithography</w:t>
            </w:r>
            <w:r w:rsidR="009309B9">
              <w:rPr>
                <w:color w:val="000000"/>
              </w:rPr>
              <w:t>”</w:t>
            </w:r>
            <w:r>
              <w:rPr>
                <w:color w:val="000000"/>
              </w:rPr>
              <w:t xml:space="preserve"> and the </w:t>
            </w:r>
            <w:r w:rsidRPr="008C6BF2">
              <w:rPr>
                <w:color w:val="000000"/>
              </w:rPr>
              <w:t>“backside</w:t>
            </w:r>
            <w:r>
              <w:rPr>
                <w:color w:val="000000"/>
              </w:rPr>
              <w:t xml:space="preserve"> RIE</w:t>
            </w:r>
            <w:r w:rsidRPr="008C6BF2">
              <w:rPr>
                <w:color w:val="000000"/>
              </w:rPr>
              <w:t xml:space="preserve"> etch”?</w:t>
            </w:r>
          </w:p>
          <w:p w14:paraId="17CCE7C0" w14:textId="77777777" w:rsidR="009F0633" w:rsidRPr="00F80D46" w:rsidRDefault="009F0633" w:rsidP="009F0633">
            <w:pPr>
              <w:pStyle w:val="ListParagraph"/>
              <w:keepNext/>
              <w:keepLines/>
              <w:spacing w:after="240"/>
              <w:ind w:left="360"/>
              <w:contextualSpacing w:val="0"/>
              <w:rPr>
                <w:i/>
                <w:color w:val="C00000"/>
              </w:rPr>
            </w:pPr>
            <w:r w:rsidRPr="00F80D46">
              <w:rPr>
                <w:b/>
                <w:i/>
                <w:color w:val="C00000"/>
              </w:rPr>
              <w:t>Answer:</w:t>
            </w:r>
            <w:r w:rsidRPr="00F80D46">
              <w:rPr>
                <w:i/>
                <w:color w:val="C00000"/>
              </w:rPr>
              <w:t xml:space="preserve">  The backside photolithography step patterns the </w:t>
            </w:r>
            <w:r>
              <w:rPr>
                <w:i/>
                <w:color w:val="C00000"/>
              </w:rPr>
              <w:t xml:space="preserve">photoresist on the </w:t>
            </w:r>
            <w:r w:rsidRPr="00F80D46">
              <w:rPr>
                <w:i/>
                <w:color w:val="C00000"/>
              </w:rPr>
              <w:t xml:space="preserve">backside of the wafer with </w:t>
            </w:r>
            <w:r>
              <w:rPr>
                <w:i/>
                <w:color w:val="C00000"/>
              </w:rPr>
              <w:t>open areas to expose the silicon nitride</w:t>
            </w:r>
            <w:r w:rsidRPr="00F80D46">
              <w:rPr>
                <w:i/>
                <w:color w:val="C00000"/>
              </w:rPr>
              <w:t>.</w:t>
            </w:r>
            <w:r>
              <w:rPr>
                <w:i/>
                <w:color w:val="C00000"/>
              </w:rPr>
              <w:t xml:space="preserve">  The backside RIE etch removes the silicon nitride in the exposed areas to expose the bare silicon.</w:t>
            </w:r>
            <w:r w:rsidRPr="00F80D46">
              <w:rPr>
                <w:i/>
                <w:color w:val="C00000"/>
              </w:rPr>
              <w:t xml:space="preserve">  </w:t>
            </w:r>
          </w:p>
          <w:p w14:paraId="2AE3717D" w14:textId="77777777" w:rsidR="00F04D61" w:rsidRDefault="00F04D61" w:rsidP="009F0633">
            <w:pPr>
              <w:pStyle w:val="ListParagraph"/>
              <w:keepNext/>
              <w:keepLines/>
              <w:numPr>
                <w:ilvl w:val="0"/>
                <w:numId w:val="36"/>
              </w:numPr>
              <w:spacing w:after="240"/>
              <w:contextualSpacing w:val="0"/>
              <w:rPr>
                <w:color w:val="000000"/>
              </w:rPr>
            </w:pPr>
            <w:r w:rsidRPr="00F04D61">
              <w:rPr>
                <w:color w:val="000000"/>
              </w:rPr>
              <w:t>Wh</w:t>
            </w:r>
            <w:r w:rsidR="009F0633">
              <w:rPr>
                <w:color w:val="000000"/>
              </w:rPr>
              <w:t>at is</w:t>
            </w:r>
            <w:r w:rsidRPr="00F04D61">
              <w:rPr>
                <w:color w:val="000000"/>
              </w:rPr>
              <w:t xml:space="preserve"> used as the membrane for the pressure sensor?</w:t>
            </w:r>
            <w:r w:rsidR="009F0633">
              <w:rPr>
                <w:color w:val="000000"/>
              </w:rPr>
              <w:t xml:space="preserve"> (Be specific)</w:t>
            </w:r>
          </w:p>
          <w:p w14:paraId="72859FD9" w14:textId="77777777" w:rsidR="003942A2" w:rsidRPr="003942A2" w:rsidRDefault="003942A2" w:rsidP="003942A2">
            <w:pPr>
              <w:pStyle w:val="ListParagraph"/>
              <w:keepNext/>
              <w:keepLines/>
              <w:spacing w:after="240"/>
              <w:ind w:left="360"/>
              <w:contextualSpacing w:val="0"/>
              <w:rPr>
                <w:i/>
                <w:color w:val="C00000"/>
              </w:rPr>
            </w:pPr>
            <w:r>
              <w:rPr>
                <w:b/>
                <w:i/>
                <w:color w:val="C00000"/>
              </w:rPr>
              <w:t>Answer:</w:t>
            </w:r>
            <w:r>
              <w:rPr>
                <w:i/>
                <w:color w:val="C00000"/>
              </w:rPr>
              <w:t xml:space="preserve">  </w:t>
            </w:r>
            <w:proofErr w:type="spellStart"/>
            <w:r w:rsidR="009F0633">
              <w:rPr>
                <w:i/>
                <w:color w:val="C00000"/>
              </w:rPr>
              <w:t>frontside</w:t>
            </w:r>
            <w:proofErr w:type="spellEnd"/>
            <w:r w:rsidR="009F0633">
              <w:rPr>
                <w:i/>
                <w:color w:val="C00000"/>
              </w:rPr>
              <w:t xml:space="preserve"> </w:t>
            </w:r>
            <w:r>
              <w:rPr>
                <w:i/>
                <w:color w:val="C00000"/>
              </w:rPr>
              <w:t>silicon nitride layer</w:t>
            </w:r>
          </w:p>
          <w:p w14:paraId="0B524710" w14:textId="77777777" w:rsidR="00F04D61" w:rsidRDefault="00F04D61" w:rsidP="009F0633">
            <w:pPr>
              <w:pStyle w:val="ListParagraph"/>
              <w:keepNext/>
              <w:keepLines/>
              <w:numPr>
                <w:ilvl w:val="0"/>
                <w:numId w:val="36"/>
              </w:numPr>
              <w:spacing w:after="240"/>
              <w:contextualSpacing w:val="0"/>
              <w:rPr>
                <w:color w:val="000000"/>
              </w:rPr>
            </w:pPr>
            <w:r w:rsidRPr="00F04D61">
              <w:rPr>
                <w:color w:val="000000"/>
              </w:rPr>
              <w:t>What is the purpose of the gold layer?</w:t>
            </w:r>
          </w:p>
          <w:p w14:paraId="6E7CF4C5" w14:textId="77777777" w:rsidR="001F5DA6" w:rsidRDefault="003942A2" w:rsidP="009F0633">
            <w:pPr>
              <w:pStyle w:val="ListParagraph"/>
              <w:keepNext/>
              <w:keepLines/>
              <w:spacing w:after="240"/>
              <w:ind w:left="360"/>
              <w:contextualSpacing w:val="0"/>
              <w:rPr>
                <w:i/>
                <w:color w:val="C00000"/>
              </w:rPr>
            </w:pPr>
            <w:r>
              <w:rPr>
                <w:b/>
                <w:i/>
                <w:color w:val="C00000"/>
              </w:rPr>
              <w:t>Answer:</w:t>
            </w:r>
            <w:r>
              <w:rPr>
                <w:i/>
                <w:color w:val="C00000"/>
              </w:rPr>
              <w:t xml:space="preserve">  To create a conductive layer for the Wheatstone bridge</w:t>
            </w:r>
            <w:r w:rsidR="009F0633">
              <w:rPr>
                <w:i/>
                <w:color w:val="C00000"/>
              </w:rPr>
              <w:t xml:space="preserve"> circuit.</w:t>
            </w:r>
          </w:p>
          <w:p w14:paraId="4AC7201A" w14:textId="77777777" w:rsidR="009F0633" w:rsidRPr="009D3D76" w:rsidRDefault="009F0633" w:rsidP="009F0633">
            <w:pPr>
              <w:pStyle w:val="ListParagraph"/>
              <w:keepNext/>
              <w:keepLines/>
              <w:spacing w:after="240"/>
              <w:ind w:left="360"/>
              <w:contextualSpacing w:val="0"/>
            </w:pPr>
          </w:p>
        </w:tc>
      </w:tr>
      <w:tr w:rsidR="00F04D61" w:rsidRPr="009D3D76" w14:paraId="412A5E13" w14:textId="77777777" w:rsidTr="001F5DA6">
        <w:trPr>
          <w:cantSplit/>
          <w:trHeight w:val="576"/>
        </w:trPr>
        <w:tc>
          <w:tcPr>
            <w:tcW w:w="9540" w:type="dxa"/>
            <w:vAlign w:val="bottom"/>
          </w:tcPr>
          <w:p w14:paraId="07902D66" w14:textId="77777777" w:rsidR="00F04D61" w:rsidRPr="009D3D76" w:rsidRDefault="00F04D61" w:rsidP="00CA6ED1">
            <w:pPr>
              <w:pStyle w:val="lvl1Text"/>
              <w:rPr>
                <w:sz w:val="24"/>
                <w:szCs w:val="24"/>
              </w:rPr>
            </w:pPr>
            <w:r w:rsidRPr="009D3D76">
              <w:rPr>
                <w:sz w:val="24"/>
                <w:szCs w:val="24"/>
              </w:rPr>
              <w:t>Summary</w:t>
            </w:r>
          </w:p>
        </w:tc>
      </w:tr>
      <w:tr w:rsidR="001F5DA6" w:rsidRPr="009D3D76" w14:paraId="04EDC2CC" w14:textId="77777777" w:rsidTr="001F5DA6">
        <w:tc>
          <w:tcPr>
            <w:tcW w:w="9540" w:type="dxa"/>
          </w:tcPr>
          <w:p w14:paraId="1167C557" w14:textId="77777777" w:rsidR="00685714" w:rsidRDefault="00685714" w:rsidP="00685714">
            <w:pPr>
              <w:keepNext/>
              <w:keepLines/>
              <w:rPr>
                <w:color w:val="000000"/>
              </w:rPr>
            </w:pPr>
          </w:p>
          <w:p w14:paraId="550A4431" w14:textId="77777777" w:rsidR="00B52CEA" w:rsidRDefault="00B52CEA" w:rsidP="00685714">
            <w:pPr>
              <w:keepNext/>
              <w:keepLines/>
              <w:rPr>
                <w:color w:val="000000"/>
              </w:rPr>
            </w:pPr>
            <w:r>
              <w:rPr>
                <w:color w:val="000000"/>
              </w:rPr>
              <w:t xml:space="preserve">The MTTC </w:t>
            </w:r>
            <w:r w:rsidR="00D84B7A">
              <w:rPr>
                <w:color w:val="000000"/>
              </w:rPr>
              <w:t xml:space="preserve">Micro </w:t>
            </w:r>
            <w:r>
              <w:rPr>
                <w:color w:val="000000"/>
              </w:rPr>
              <w:t>Pressu</w:t>
            </w:r>
            <w:r w:rsidR="008A51E2">
              <w:rPr>
                <w:color w:val="000000"/>
              </w:rPr>
              <w:t>re Sensor process consists of ten (10)</w:t>
            </w:r>
            <w:r>
              <w:rPr>
                <w:color w:val="000000"/>
              </w:rPr>
              <w:t xml:space="preserve"> basic steps to create a working pressure sensor.  This activity gave you the opportunity to demonstrate your knowledge of these steps by putting them in the correct sequential order, and by identifying </w:t>
            </w:r>
            <w:r w:rsidR="008A51E2">
              <w:rPr>
                <w:color w:val="000000"/>
              </w:rPr>
              <w:t>each step</w:t>
            </w:r>
            <w:r>
              <w:rPr>
                <w:color w:val="000000"/>
              </w:rPr>
              <w:t xml:space="preserve"> v</w:t>
            </w:r>
            <w:r w:rsidR="008A51E2">
              <w:rPr>
                <w:color w:val="000000"/>
              </w:rPr>
              <w:t>isually with its corresponding outcome</w:t>
            </w:r>
            <w:r>
              <w:rPr>
                <w:color w:val="000000"/>
              </w:rPr>
              <w:t xml:space="preserve">.  </w:t>
            </w:r>
          </w:p>
          <w:p w14:paraId="05E6DE60" w14:textId="77777777" w:rsidR="001F5DA6" w:rsidRPr="009D3D76" w:rsidRDefault="001F5DA6" w:rsidP="00101042">
            <w:pPr>
              <w:keepNext/>
              <w:keepLines/>
              <w:rPr>
                <w:color w:val="000000"/>
              </w:rPr>
            </w:pPr>
          </w:p>
        </w:tc>
      </w:tr>
      <w:tr w:rsidR="006554E7" w:rsidRPr="009D3D76" w14:paraId="3BC92ACC" w14:textId="77777777" w:rsidTr="001F5DA6">
        <w:trPr>
          <w:cantSplit/>
          <w:trHeight w:val="576"/>
        </w:trPr>
        <w:tc>
          <w:tcPr>
            <w:tcW w:w="9540" w:type="dxa"/>
            <w:vAlign w:val="bottom"/>
          </w:tcPr>
          <w:p w14:paraId="3056CF3F" w14:textId="77777777" w:rsidR="00685714" w:rsidRDefault="00685714" w:rsidP="00685714">
            <w:pPr>
              <w:pStyle w:val="lvl1Text"/>
              <w:rPr>
                <w:sz w:val="24"/>
                <w:szCs w:val="24"/>
              </w:rPr>
            </w:pPr>
            <w:bookmarkStart w:id="7" w:name="App_bioMEM_AC50_dldl167"/>
            <w:bookmarkEnd w:id="6"/>
            <w:r>
              <w:br w:type="page"/>
            </w:r>
            <w:r w:rsidR="006554E7">
              <w:rPr>
                <w:sz w:val="24"/>
                <w:szCs w:val="24"/>
              </w:rPr>
              <w:t xml:space="preserve">Disclaimer </w:t>
            </w:r>
          </w:p>
          <w:p w14:paraId="0D597423" w14:textId="77777777" w:rsidR="006554E7" w:rsidRPr="00685714" w:rsidRDefault="009807E7" w:rsidP="00685714">
            <w:pPr>
              <w:pStyle w:val="lvl1Text"/>
              <w:rPr>
                <w:b w:val="0"/>
                <w:i/>
                <w:sz w:val="24"/>
                <w:szCs w:val="24"/>
              </w:rPr>
            </w:pPr>
            <w:r w:rsidRPr="00685714">
              <w:rPr>
                <w:b w:val="0"/>
                <w:i/>
                <w:iCs/>
                <w:szCs w:val="20"/>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1F5DA6" w:rsidRPr="009D3D76" w14:paraId="2F3D6D95" w14:textId="77777777" w:rsidTr="001F5DA6">
        <w:tc>
          <w:tcPr>
            <w:tcW w:w="9540" w:type="dxa"/>
          </w:tcPr>
          <w:p w14:paraId="2F7BA3E9" w14:textId="77777777" w:rsidR="0087255F" w:rsidRPr="0087255F" w:rsidRDefault="0087255F" w:rsidP="00CA6ED1">
            <w:pPr>
              <w:keepNext/>
              <w:keepLines/>
            </w:pPr>
            <w:bookmarkStart w:id="8" w:name="App_bioMEM_AC50_dldl169"/>
            <w:bookmarkEnd w:id="7"/>
          </w:p>
          <w:p w14:paraId="354BE648" w14:textId="77777777" w:rsidR="0087255F" w:rsidRPr="0087255F" w:rsidRDefault="0087255F" w:rsidP="0076721C">
            <w:pPr>
              <w:keepNext/>
              <w:keepLines/>
            </w:pPr>
          </w:p>
          <w:p w14:paraId="29E5ED18" w14:textId="77777777" w:rsidR="00120D2C" w:rsidRDefault="00120D2C" w:rsidP="00120D2C">
            <w:pPr>
              <w:keepNext/>
              <w:keepLines/>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13" w:history="1">
              <w:r w:rsidRPr="00C60398">
                <w:rPr>
                  <w:rStyle w:val="Hyperlink"/>
                  <w:i/>
                </w:rPr>
                <w:t>http://scme-nm.org</w:t>
              </w:r>
            </w:hyperlink>
            <w:r>
              <w:rPr>
                <w:i/>
              </w:rPr>
              <w:t xml:space="preserve">). </w:t>
            </w:r>
          </w:p>
          <w:p w14:paraId="6CD47E2C" w14:textId="77777777" w:rsidR="001F5DA6" w:rsidRPr="0087255F" w:rsidRDefault="001F5DA6" w:rsidP="0076721C">
            <w:pPr>
              <w:keepNext/>
              <w:keepLines/>
            </w:pPr>
            <w:bookmarkStart w:id="9" w:name="_GoBack"/>
            <w:bookmarkEnd w:id="9"/>
          </w:p>
          <w:p w14:paraId="2EF95BA4" w14:textId="77777777" w:rsidR="001F5DA6" w:rsidRPr="0087255F" w:rsidRDefault="001F5DA6" w:rsidP="00CA6ED1">
            <w:pPr>
              <w:keepNext/>
              <w:keepLines/>
            </w:pPr>
          </w:p>
        </w:tc>
      </w:tr>
      <w:bookmarkEnd w:id="8"/>
    </w:tbl>
    <w:p w14:paraId="62A1C026" w14:textId="77777777" w:rsidR="00CA6ED1" w:rsidRDefault="00CA6ED1" w:rsidP="00D57370">
      <w:pPr>
        <w:pStyle w:val="Header"/>
      </w:pPr>
    </w:p>
    <w:p w14:paraId="72555588" w14:textId="77777777" w:rsidR="00DF739F" w:rsidRDefault="00DF739F" w:rsidP="00D57370">
      <w:pPr>
        <w:pStyle w:val="Header"/>
      </w:pPr>
    </w:p>
    <w:p w14:paraId="1F883318" w14:textId="77777777" w:rsidR="00F20F56" w:rsidRDefault="00F20F56" w:rsidP="00D57370">
      <w:pPr>
        <w:pStyle w:val="Header"/>
      </w:pPr>
    </w:p>
    <w:tbl>
      <w:tblPr>
        <w:tblStyle w:val="TableGrid"/>
        <w:tblW w:w="0" w:type="auto"/>
        <w:tblLook w:val="0480" w:firstRow="0" w:lastRow="0" w:firstColumn="1" w:lastColumn="0" w:noHBand="0" w:noVBand="1"/>
      </w:tblPr>
      <w:tblGrid>
        <w:gridCol w:w="5508"/>
        <w:gridCol w:w="5508"/>
      </w:tblGrid>
      <w:tr w:rsidR="00F20F56" w14:paraId="543FB0FD" w14:textId="77777777" w:rsidTr="00F20F56">
        <w:tc>
          <w:tcPr>
            <w:tcW w:w="5508" w:type="dxa"/>
          </w:tcPr>
          <w:tbl>
            <w:tblPr>
              <w:tblStyle w:val="TableGrid"/>
              <w:tblW w:w="0" w:type="auto"/>
              <w:tblLook w:val="04A0" w:firstRow="1" w:lastRow="0" w:firstColumn="1" w:lastColumn="0" w:noHBand="0" w:noVBand="1"/>
            </w:tblPr>
            <w:tblGrid>
              <w:gridCol w:w="4793"/>
              <w:gridCol w:w="499"/>
            </w:tblGrid>
            <w:tr w:rsidR="00F20F56" w14:paraId="20602501" w14:textId="77777777" w:rsidTr="00CE45EE">
              <w:tc>
                <w:tcPr>
                  <w:tcW w:w="4793" w:type="dxa"/>
                </w:tcPr>
                <w:p w14:paraId="46DB7968" w14:textId="6DA8280B" w:rsidR="00F20F56" w:rsidRDefault="00CE45EE" w:rsidP="00D57370">
                  <w:pPr>
                    <w:pStyle w:val="Header"/>
                  </w:pPr>
                  <w:r>
                    <w:rPr>
                      <w:noProof/>
                    </w:rPr>
                    <mc:AlternateContent>
                      <mc:Choice Requires="wps">
                        <w:drawing>
                          <wp:anchor distT="0" distB="0" distL="114300" distR="114300" simplePos="0" relativeHeight="251659264" behindDoc="0" locked="0" layoutInCell="1" allowOverlap="1" wp14:anchorId="67152B20" wp14:editId="0E63877D">
                            <wp:simplePos x="0" y="0"/>
                            <wp:positionH relativeFrom="column">
                              <wp:posOffset>464820</wp:posOffset>
                            </wp:positionH>
                            <wp:positionV relativeFrom="paragraph">
                              <wp:posOffset>1485900</wp:posOffset>
                            </wp:positionV>
                            <wp:extent cx="1981200" cy="4572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9812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EBAD9C" w14:textId="1EC6A18A" w:rsidR="00AA0203" w:rsidRPr="007A2D88" w:rsidRDefault="00AA0203">
                                        <w:pPr>
                                          <w:rPr>
                                            <w:b/>
                                          </w:rPr>
                                        </w:pPr>
                                        <w:r>
                                          <w:rPr>
                                            <w:b/>
                                            <w:highlight w:val="lightGray"/>
                                          </w:rPr>
                                          <w:t>5-</w:t>
                                        </w:r>
                                        <w:r w:rsidRPr="007A2D88">
                                          <w:rPr>
                                            <w:b/>
                                            <w:highlight w:val="lightGray"/>
                                          </w:rPr>
                                          <w:t>Backside Photoresist Strip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8" o:spid="_x0000_s1026" type="#_x0000_t202" style="position:absolute;margin-left:36.6pt;margin-top:117pt;width:156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" filled="f" stroked="f">
                            <v:textbox>
                              <w:txbxContent>
                                <w:p w14:paraId="6CEBAD9C" w14:textId="1EC6A18A" w:rsidR="00AA0203" w:rsidRPr="007A2D88" w:rsidRDefault="00AA0203">
                                  <w:pPr>
                                    <w:rPr>
                                      <w:b/>
                                    </w:rPr>
                                  </w:pPr>
                                  <w:r>
                                    <w:rPr>
                                      <w:b/>
                                      <w:highlight w:val="lightGray"/>
                                    </w:rPr>
                                    <w:t>5-</w:t>
                                  </w:r>
                                  <w:r w:rsidRPr="007A2D88">
                                    <w:rPr>
                                      <w:b/>
                                      <w:highlight w:val="lightGray"/>
                                    </w:rPr>
                                    <w:t>Backside Photoresist Strip</w:t>
                                  </w:r>
                                </w:p>
                              </w:txbxContent>
                            </v:textbox>
                            <w10:wrap type="square"/>
                          </v:shape>
                        </w:pict>
                      </mc:Fallback>
                    </mc:AlternateContent>
                  </w:r>
                  <w:r w:rsidR="00F20F56" w:rsidRPr="00F20F56">
                    <w:rPr>
                      <w:noProof/>
                    </w:rPr>
                    <w:drawing>
                      <wp:inline distT="0" distB="0" distL="0" distR="0" wp14:anchorId="4A7E6DE9" wp14:editId="1649377F">
                        <wp:extent cx="2906486" cy="2612137"/>
                        <wp:effectExtent l="0" t="0" r="0" b="4445"/>
                        <wp:docPr id="1" name="Picture 4" descr="Step5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5Large.jpg"/>
                                <pic:cNvPicPr>
                                  <a:picLocks noChangeAspect="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a:fillRect/>
                                </a:stretch>
                              </pic:blipFill>
                              <pic:spPr>
                                <a:xfrm>
                                  <a:off x="0" y="0"/>
                                  <a:ext cx="2907603" cy="2613141"/>
                                </a:xfrm>
                                <a:prstGeom prst="rect">
                                  <a:avLst/>
                                </a:prstGeom>
                              </pic:spPr>
                            </pic:pic>
                          </a:graphicData>
                        </a:graphic>
                      </wp:inline>
                    </w:drawing>
                  </w:r>
                </w:p>
              </w:tc>
              <w:tc>
                <w:tcPr>
                  <w:tcW w:w="499" w:type="dxa"/>
                </w:tcPr>
                <w:p w14:paraId="6CCD7075" w14:textId="77777777" w:rsidR="00F20F56" w:rsidRDefault="00F20F56" w:rsidP="00D57370">
                  <w:pPr>
                    <w:pStyle w:val="Header"/>
                  </w:pPr>
                </w:p>
              </w:tc>
            </w:tr>
            <w:tr w:rsidR="00F20F56" w14:paraId="7A2459CE" w14:textId="77777777" w:rsidTr="00CE45EE">
              <w:tc>
                <w:tcPr>
                  <w:tcW w:w="4793" w:type="dxa"/>
                </w:tcPr>
                <w:p w14:paraId="23784B71" w14:textId="77777777" w:rsidR="00F20F56" w:rsidRDefault="00F20F56" w:rsidP="00D57370">
                  <w:pPr>
                    <w:pStyle w:val="Header"/>
                  </w:pPr>
                </w:p>
              </w:tc>
              <w:tc>
                <w:tcPr>
                  <w:tcW w:w="499" w:type="dxa"/>
                </w:tcPr>
                <w:p w14:paraId="58F2EABE" w14:textId="77777777" w:rsidR="00F20F56" w:rsidRDefault="00F20F56" w:rsidP="00D57370">
                  <w:pPr>
                    <w:pStyle w:val="Header"/>
                  </w:pPr>
                </w:p>
              </w:tc>
            </w:tr>
            <w:tr w:rsidR="00F20F56" w14:paraId="4303394D" w14:textId="77777777" w:rsidTr="00CE45EE">
              <w:tc>
                <w:tcPr>
                  <w:tcW w:w="4793" w:type="dxa"/>
                </w:tcPr>
                <w:p w14:paraId="5F962B6B" w14:textId="28DDE673" w:rsidR="00F20F56" w:rsidRPr="00CE45EE" w:rsidRDefault="00F20F56" w:rsidP="00D57370">
                  <w:pPr>
                    <w:pStyle w:val="Header"/>
                    <w:rPr>
                      <w:color w:val="FF0000"/>
                    </w:rPr>
                  </w:pPr>
                </w:p>
              </w:tc>
              <w:tc>
                <w:tcPr>
                  <w:tcW w:w="499" w:type="dxa"/>
                </w:tcPr>
                <w:p w14:paraId="1F0CA42E" w14:textId="77777777" w:rsidR="00F20F56" w:rsidRDefault="00F20F56" w:rsidP="00D57370">
                  <w:pPr>
                    <w:pStyle w:val="Header"/>
                  </w:pPr>
                </w:p>
              </w:tc>
            </w:tr>
            <w:tr w:rsidR="00F20F56" w14:paraId="0C7D6C06" w14:textId="77777777" w:rsidTr="00CE45EE">
              <w:tc>
                <w:tcPr>
                  <w:tcW w:w="4793" w:type="dxa"/>
                </w:tcPr>
                <w:p w14:paraId="6DBA087A" w14:textId="77777777" w:rsidR="00F20F56" w:rsidRDefault="00F20F56" w:rsidP="00D57370">
                  <w:pPr>
                    <w:pStyle w:val="Header"/>
                  </w:pPr>
                </w:p>
              </w:tc>
              <w:tc>
                <w:tcPr>
                  <w:tcW w:w="499" w:type="dxa"/>
                </w:tcPr>
                <w:p w14:paraId="14E4116E" w14:textId="77777777" w:rsidR="00F20F56" w:rsidRDefault="00F20F56" w:rsidP="00D57370">
                  <w:pPr>
                    <w:pStyle w:val="Header"/>
                  </w:pPr>
                </w:p>
              </w:tc>
            </w:tr>
          </w:tbl>
          <w:p w14:paraId="6FA949D8" w14:textId="77777777" w:rsidR="00F20F56" w:rsidRDefault="00F20F56" w:rsidP="00D57370">
            <w:pPr>
              <w:pStyle w:val="Header"/>
            </w:pPr>
          </w:p>
        </w:tc>
        <w:tc>
          <w:tcPr>
            <w:tcW w:w="5508" w:type="dxa"/>
          </w:tcPr>
          <w:p w14:paraId="4C82E2B2" w14:textId="021669F3" w:rsidR="00CE45EE" w:rsidRPr="007A2D88" w:rsidRDefault="007A2D88" w:rsidP="00D57370">
            <w:pPr>
              <w:pStyle w:val="Header"/>
            </w:pPr>
            <w:r>
              <w:rPr>
                <w:noProof/>
              </w:rPr>
              <mc:AlternateContent>
                <mc:Choice Requires="wps">
                  <w:drawing>
                    <wp:anchor distT="0" distB="0" distL="114300" distR="114300" simplePos="0" relativeHeight="251660288" behindDoc="0" locked="0" layoutInCell="1" allowOverlap="1" wp14:anchorId="30EB4A19" wp14:editId="43C99DEC">
                      <wp:simplePos x="0" y="0"/>
                      <wp:positionH relativeFrom="column">
                        <wp:posOffset>464820</wp:posOffset>
                      </wp:positionH>
                      <wp:positionV relativeFrom="paragraph">
                        <wp:posOffset>1485900</wp:posOffset>
                      </wp:positionV>
                      <wp:extent cx="1677035" cy="6858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1677035"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6578F5F" w14:textId="54A61EC1" w:rsidR="00AA0203" w:rsidRDefault="00AA0203">
                                  <w:pPr>
                                    <w:rPr>
                                      <w:b/>
                                      <w:highlight w:val="lightGray"/>
                                    </w:rPr>
                                  </w:pPr>
                                  <w:r>
                                    <w:rPr>
                                      <w:b/>
                                      <w:highlight w:val="lightGray"/>
                                    </w:rPr>
                                    <w:t>6-</w:t>
                                  </w:r>
                                  <w:r w:rsidRPr="007A2D88">
                                    <w:rPr>
                                      <w:b/>
                                      <w:highlight w:val="lightGray"/>
                                    </w:rPr>
                                    <w:t xml:space="preserve">Frontside – </w:t>
                                  </w:r>
                                </w:p>
                                <w:p w14:paraId="204AF118" w14:textId="77777777" w:rsidR="00AA0203" w:rsidRDefault="00AA0203">
                                  <w:pPr>
                                    <w:rPr>
                                      <w:b/>
                                      <w:highlight w:val="lightGray"/>
                                    </w:rPr>
                                  </w:pPr>
                                  <w:r w:rsidRPr="007A2D88">
                                    <w:rPr>
                                      <w:b/>
                                      <w:highlight w:val="lightGray"/>
                                    </w:rPr>
                                    <w:t>Photolithography</w:t>
                                  </w:r>
                                </w:p>
                                <w:p w14:paraId="38C813B3" w14:textId="760FF8E3" w:rsidR="00AA0203" w:rsidRPr="007A2D88" w:rsidRDefault="00AA0203">
                                  <w:pPr>
                                    <w:rPr>
                                      <w:b/>
                                    </w:rPr>
                                  </w:pPr>
                                  <w:r w:rsidRPr="007A2D88">
                                    <w:rPr>
                                      <w:b/>
                                      <w:highlight w:val="lightGray"/>
                                    </w:rPr>
                                    <w:t xml:space="preserve"> </w:t>
                                  </w:r>
                                  <w:r>
                                    <w:rPr>
                                      <w:b/>
                                      <w:highlight w:val="lightGray"/>
                                    </w:rPr>
                                    <w:t>(</w:t>
                                  </w:r>
                                  <w:proofErr w:type="gramStart"/>
                                  <w:r>
                                    <w:rPr>
                                      <w:b/>
                                      <w:highlight w:val="lightGray"/>
                                    </w:rPr>
                                    <w:t>coat</w:t>
                                  </w:r>
                                  <w:proofErr w:type="gramEnd"/>
                                  <w:r>
                                    <w:rPr>
                                      <w:b/>
                                      <w:highlight w:val="lightGray"/>
                                    </w:rPr>
                                    <w:t>, expose, d</w:t>
                                  </w:r>
                                  <w:r w:rsidRPr="007A2D88">
                                    <w:rPr>
                                      <w:b/>
                                      <w:highlight w:val="lightGray"/>
                                    </w:rPr>
                                    <w:t>evelop</w:t>
                                  </w:r>
                                  <w:r>
                                    <w:rPr>
                                      <w:b/>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 o:spid="_x0000_s1027" type="#_x0000_t202" style="position:absolute;margin-left:36.6pt;margin-top:117pt;width:132.05pt;height:54pt;z-index:2516602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" filled="f" stroked="f">
                      <v:textbox>
                        <w:txbxContent>
                          <w:p w14:paraId="16578F5F" w14:textId="54A61EC1" w:rsidR="00AA0203" w:rsidRDefault="00AA0203">
                            <w:pPr>
                              <w:rPr>
                                <w:b/>
                                <w:highlight w:val="lightGray"/>
                              </w:rPr>
                            </w:pPr>
                            <w:r>
                              <w:rPr>
                                <w:b/>
                                <w:highlight w:val="lightGray"/>
                              </w:rPr>
                              <w:t>6-</w:t>
                            </w:r>
                            <w:r w:rsidRPr="007A2D88">
                              <w:rPr>
                                <w:b/>
                                <w:highlight w:val="lightGray"/>
                              </w:rPr>
                              <w:t xml:space="preserve">Frontside – </w:t>
                            </w:r>
                          </w:p>
                          <w:p w14:paraId="204AF118" w14:textId="77777777" w:rsidR="00AA0203" w:rsidRDefault="00AA0203">
                            <w:pPr>
                              <w:rPr>
                                <w:b/>
                                <w:highlight w:val="lightGray"/>
                              </w:rPr>
                            </w:pPr>
                            <w:r w:rsidRPr="007A2D88">
                              <w:rPr>
                                <w:b/>
                                <w:highlight w:val="lightGray"/>
                              </w:rPr>
                              <w:t>Photolithography</w:t>
                            </w:r>
                          </w:p>
                          <w:p w14:paraId="38C813B3" w14:textId="760FF8E3" w:rsidR="00AA0203" w:rsidRPr="007A2D88" w:rsidRDefault="00AA0203">
                            <w:pPr>
                              <w:rPr>
                                <w:b/>
                              </w:rPr>
                            </w:pPr>
                            <w:r w:rsidRPr="007A2D88">
                              <w:rPr>
                                <w:b/>
                                <w:highlight w:val="lightGray"/>
                              </w:rPr>
                              <w:t xml:space="preserve"> </w:t>
                            </w:r>
                            <w:r>
                              <w:rPr>
                                <w:b/>
                                <w:highlight w:val="lightGray"/>
                              </w:rPr>
                              <w:t>(</w:t>
                            </w:r>
                            <w:proofErr w:type="gramStart"/>
                            <w:r>
                              <w:rPr>
                                <w:b/>
                                <w:highlight w:val="lightGray"/>
                              </w:rPr>
                              <w:t>coat</w:t>
                            </w:r>
                            <w:proofErr w:type="gramEnd"/>
                            <w:r>
                              <w:rPr>
                                <w:b/>
                                <w:highlight w:val="lightGray"/>
                              </w:rPr>
                              <w:t>, expose, d</w:t>
                            </w:r>
                            <w:r w:rsidRPr="007A2D88">
                              <w:rPr>
                                <w:b/>
                                <w:highlight w:val="lightGray"/>
                              </w:rPr>
                              <w:t>evelop</w:t>
                            </w:r>
                            <w:r>
                              <w:rPr>
                                <w:b/>
                              </w:rPr>
                              <w:t>)</w:t>
                            </w:r>
                          </w:p>
                        </w:txbxContent>
                      </v:textbox>
                      <w10:wrap type="square"/>
                    </v:shape>
                  </w:pict>
                </mc:Fallback>
              </mc:AlternateContent>
            </w:r>
            <w:r w:rsidR="00F20F56" w:rsidRPr="00F20F56">
              <w:rPr>
                <w:noProof/>
              </w:rPr>
              <w:drawing>
                <wp:inline distT="0" distB="0" distL="0" distR="0" wp14:anchorId="1838ABCE" wp14:editId="7293419E">
                  <wp:extent cx="2776735" cy="2628900"/>
                  <wp:effectExtent l="0" t="0" r="0" b="0"/>
                  <wp:docPr id="3" name="Picture 4" descr="Step6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6Large.jpg"/>
                          <pic:cNvPicPr>
                            <a:picLocks noChangeAspect="1"/>
                          </pic:cNvPicPr>
                        </pic:nvPicPr>
                        <pic:blipFill>
                          <a:blip r:embed="rId16">
                            <a:extLst>
                              <a:ext uri="{BEBA8EAE-BF5A-486C-A8C5-ECC9F3942E4B}">
                                <a14:imgProps xmlns:a14="http://schemas.microsoft.com/office/drawing/2010/main">
                                  <a14:imgLayer r:embed="rId17">
                                    <a14:imgEffect>
                                      <a14:sharpenSoften amount="50000"/>
                                    </a14:imgEffect>
                                    <a14:imgEffect>
                                      <a14:brightnessContrast bright="20000" contrast="20000"/>
                                    </a14:imgEffect>
                                  </a14:imgLayer>
                                </a14:imgProps>
                              </a:ext>
                            </a:extLst>
                          </a:blip>
                          <a:stretch>
                            <a:fillRect/>
                          </a:stretch>
                        </pic:blipFill>
                        <pic:spPr>
                          <a:xfrm>
                            <a:off x="0" y="0"/>
                            <a:ext cx="2777866" cy="2629971"/>
                          </a:xfrm>
                          <a:prstGeom prst="rect">
                            <a:avLst/>
                          </a:prstGeom>
                        </pic:spPr>
                      </pic:pic>
                    </a:graphicData>
                  </a:graphic>
                </wp:inline>
              </w:drawing>
            </w:r>
          </w:p>
        </w:tc>
      </w:tr>
      <w:tr w:rsidR="00F20F56" w14:paraId="5CB812BA" w14:textId="77777777" w:rsidTr="00F20F56">
        <w:tc>
          <w:tcPr>
            <w:tcW w:w="5508" w:type="dxa"/>
          </w:tcPr>
          <w:p w14:paraId="2A75AA16" w14:textId="17463EBD" w:rsidR="00F20F56" w:rsidRDefault="007A2D88" w:rsidP="00D57370">
            <w:pPr>
              <w:pStyle w:val="Header"/>
            </w:pPr>
            <w:r>
              <w:rPr>
                <w:noProof/>
              </w:rPr>
              <mc:AlternateContent>
                <mc:Choice Requires="wps">
                  <w:drawing>
                    <wp:anchor distT="0" distB="0" distL="114300" distR="114300" simplePos="0" relativeHeight="251661312" behindDoc="0" locked="0" layoutInCell="1" allowOverlap="1" wp14:anchorId="7CE18C82" wp14:editId="1F9DE637">
                      <wp:simplePos x="0" y="0"/>
                      <wp:positionH relativeFrom="column">
                        <wp:posOffset>762000</wp:posOffset>
                      </wp:positionH>
                      <wp:positionV relativeFrom="paragraph">
                        <wp:posOffset>1201420</wp:posOffset>
                      </wp:positionV>
                      <wp:extent cx="1009015" cy="342900"/>
                      <wp:effectExtent l="0" t="0" r="0" b="12700"/>
                      <wp:wrapSquare wrapText="bothSides"/>
                      <wp:docPr id="11" name="Text Box 11"/>
                      <wp:cNvGraphicFramePr/>
                      <a:graphic xmlns:a="http://schemas.openxmlformats.org/drawingml/2006/main">
                        <a:graphicData uri="http://schemas.microsoft.com/office/word/2010/wordprocessingShape">
                          <wps:wsp>
                            <wps:cNvSpPr txBox="1"/>
                            <wps:spPr>
                              <a:xfrm>
                                <a:off x="0" y="0"/>
                                <a:ext cx="1009015"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69C13F" w14:textId="349FCB5F" w:rsidR="00AA0203" w:rsidRPr="007A2D88" w:rsidRDefault="009B2B00">
                                  <w:pPr>
                                    <w:rPr>
                                      <w:b/>
                                    </w:rPr>
                                  </w:pPr>
                                  <w:r>
                                    <w:rPr>
                                      <w:b/>
                                      <w:highlight w:val="lightGray"/>
                                    </w:rPr>
                                    <w:t>9-</w:t>
                                  </w:r>
                                  <w:r w:rsidR="00AA0203" w:rsidRPr="007A2D88">
                                    <w:rPr>
                                      <w:b/>
                                      <w:highlight w:val="lightGray"/>
                                    </w:rPr>
                                    <w:t xml:space="preserve">LOR </w:t>
                                  </w:r>
                                  <w:proofErr w:type="gramStart"/>
                                  <w:r w:rsidR="00AA0203" w:rsidRPr="007A2D88">
                                    <w:rPr>
                                      <w:b/>
                                      <w:highlight w:val="lightGray"/>
                                    </w:rPr>
                                    <w:t>Strip</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1" o:spid="_x0000_s1028" type="#_x0000_t202" style="position:absolute;margin-left:60pt;margin-top:94.6pt;width:79.45pt;height:27pt;z-index:251661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" filled="f" stroked="f">
                      <v:textbox>
                        <w:txbxContent>
                          <w:p w14:paraId="3169C13F" w14:textId="349FCB5F" w:rsidR="00AA0203" w:rsidRPr="007A2D88" w:rsidRDefault="009B2B00">
                            <w:pPr>
                              <w:rPr>
                                <w:b/>
                              </w:rPr>
                            </w:pPr>
                            <w:r>
                              <w:rPr>
                                <w:b/>
                                <w:highlight w:val="lightGray"/>
                              </w:rPr>
                              <w:t>9-</w:t>
                            </w:r>
                            <w:r w:rsidR="00AA0203" w:rsidRPr="007A2D88">
                              <w:rPr>
                                <w:b/>
                                <w:highlight w:val="lightGray"/>
                              </w:rPr>
                              <w:t xml:space="preserve">LOR </w:t>
                            </w:r>
                            <w:proofErr w:type="gramStart"/>
                            <w:r w:rsidR="00AA0203" w:rsidRPr="007A2D88">
                              <w:rPr>
                                <w:b/>
                                <w:highlight w:val="lightGray"/>
                              </w:rPr>
                              <w:t>Strip</w:t>
                            </w:r>
                            <w:proofErr w:type="gramEnd"/>
                          </w:p>
                        </w:txbxContent>
                      </v:textbox>
                      <w10:wrap type="square"/>
                    </v:shape>
                  </w:pict>
                </mc:Fallback>
              </mc:AlternateContent>
            </w:r>
            <w:r w:rsidR="00F20F56" w:rsidRPr="00F20F56">
              <w:rPr>
                <w:noProof/>
              </w:rPr>
              <w:drawing>
                <wp:inline distT="0" distB="0" distL="0" distR="0" wp14:anchorId="094ECD0E" wp14:editId="343E8256">
                  <wp:extent cx="2920249" cy="2628900"/>
                  <wp:effectExtent l="0" t="0" r="1270" b="0"/>
                  <wp:docPr id="2" name="Picture 4" descr="Step9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9Large.jpg"/>
                          <pic:cNvPicPr>
                            <a:picLocks noChangeAspect="1"/>
                          </pic:cNvPicPr>
                        </pic:nvPicPr>
                        <pic:blipFill>
                          <a:blip r:embed="rId18"/>
                          <a:stretch>
                            <a:fillRect/>
                          </a:stretch>
                        </pic:blipFill>
                        <pic:spPr>
                          <a:xfrm>
                            <a:off x="0" y="0"/>
                            <a:ext cx="2920857" cy="2629448"/>
                          </a:xfrm>
                          <a:prstGeom prst="rect">
                            <a:avLst/>
                          </a:prstGeom>
                        </pic:spPr>
                      </pic:pic>
                    </a:graphicData>
                  </a:graphic>
                </wp:inline>
              </w:drawing>
            </w:r>
          </w:p>
        </w:tc>
        <w:tc>
          <w:tcPr>
            <w:tcW w:w="5508" w:type="dxa"/>
          </w:tcPr>
          <w:p w14:paraId="7F0ACF1A" w14:textId="1274A18F" w:rsidR="00F20F56" w:rsidRDefault="007A2D88" w:rsidP="00D57370">
            <w:pPr>
              <w:pStyle w:val="Header"/>
            </w:pPr>
            <w:r>
              <w:rPr>
                <w:noProof/>
              </w:rPr>
              <mc:AlternateContent>
                <mc:Choice Requires="wps">
                  <w:drawing>
                    <wp:anchor distT="0" distB="0" distL="114300" distR="114300" simplePos="0" relativeHeight="251662336" behindDoc="0" locked="0" layoutInCell="1" allowOverlap="1" wp14:anchorId="1F66B056" wp14:editId="42BACC31">
                      <wp:simplePos x="0" y="0"/>
                      <wp:positionH relativeFrom="column">
                        <wp:posOffset>464820</wp:posOffset>
                      </wp:positionH>
                      <wp:positionV relativeFrom="paragraph">
                        <wp:posOffset>1087120</wp:posOffset>
                      </wp:positionV>
                      <wp:extent cx="1638935" cy="685800"/>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1638935"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095C30" w14:textId="6B6CCB80" w:rsidR="00AA0203" w:rsidRPr="007A2D88" w:rsidRDefault="00AA0203">
                                  <w:pPr>
                                    <w:rPr>
                                      <w:b/>
                                      <w:highlight w:val="lightGray"/>
                                    </w:rPr>
                                  </w:pPr>
                                  <w:r>
                                    <w:rPr>
                                      <w:b/>
                                      <w:highlight w:val="lightGray"/>
                                    </w:rPr>
                                    <w:t>3-</w:t>
                                  </w:r>
                                  <w:r w:rsidRPr="007A2D88">
                                    <w:rPr>
                                      <w:b/>
                                      <w:highlight w:val="lightGray"/>
                                    </w:rPr>
                                    <w:t xml:space="preserve">Backside – </w:t>
                                  </w:r>
                                </w:p>
                                <w:p w14:paraId="7F08AB06" w14:textId="77777777" w:rsidR="00AA0203" w:rsidRPr="00AA0203" w:rsidRDefault="00AA0203">
                                  <w:pPr>
                                    <w:rPr>
                                      <w:b/>
                                      <w:highlight w:val="lightGray"/>
                                    </w:rPr>
                                  </w:pPr>
                                  <w:r w:rsidRPr="00AA0203">
                                    <w:rPr>
                                      <w:b/>
                                      <w:highlight w:val="lightGray"/>
                                    </w:rPr>
                                    <w:t xml:space="preserve">Photolithography </w:t>
                                  </w:r>
                                </w:p>
                                <w:p w14:paraId="309175E2" w14:textId="0A95F87F" w:rsidR="00AA0203" w:rsidRPr="007A2D88" w:rsidRDefault="00AA0203">
                                  <w:pPr>
                                    <w:rPr>
                                      <w:b/>
                                    </w:rPr>
                                  </w:pPr>
                                  <w:r w:rsidRPr="00AA0203">
                                    <w:rPr>
                                      <w:b/>
                                      <w:highlight w:val="lightGray"/>
                                    </w:rPr>
                                    <w:t>(</w:t>
                                  </w:r>
                                  <w:proofErr w:type="gramStart"/>
                                  <w:r w:rsidRPr="00AA0203">
                                    <w:rPr>
                                      <w:b/>
                                      <w:highlight w:val="lightGray"/>
                                    </w:rPr>
                                    <w:t>coat</w:t>
                                  </w:r>
                                  <w:proofErr w:type="gramEnd"/>
                                  <w:r w:rsidRPr="00AA0203">
                                    <w:rPr>
                                      <w:b/>
                                      <w:highlight w:val="lightGray"/>
                                    </w:rPr>
                                    <w:t>, expose, develop)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29" type="#_x0000_t202" style="position:absolute;margin-left:36.6pt;margin-top:85.6pt;width:129.05pt;height:54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" filled="f" stroked="f">
                      <v:textbox>
                        <w:txbxContent>
                          <w:p w14:paraId="63095C30" w14:textId="6B6CCB80" w:rsidR="00AA0203" w:rsidRPr="007A2D88" w:rsidRDefault="00AA0203">
                            <w:pPr>
                              <w:rPr>
                                <w:b/>
                                <w:highlight w:val="lightGray"/>
                              </w:rPr>
                            </w:pPr>
                            <w:r>
                              <w:rPr>
                                <w:b/>
                                <w:highlight w:val="lightGray"/>
                              </w:rPr>
                              <w:t>3-</w:t>
                            </w:r>
                            <w:r w:rsidRPr="007A2D88">
                              <w:rPr>
                                <w:b/>
                                <w:highlight w:val="lightGray"/>
                              </w:rPr>
                              <w:t xml:space="preserve">Backside – </w:t>
                            </w:r>
                          </w:p>
                          <w:p w14:paraId="7F08AB06" w14:textId="77777777" w:rsidR="00AA0203" w:rsidRPr="00AA0203" w:rsidRDefault="00AA0203">
                            <w:pPr>
                              <w:rPr>
                                <w:b/>
                                <w:highlight w:val="lightGray"/>
                              </w:rPr>
                            </w:pPr>
                            <w:r w:rsidRPr="00AA0203">
                              <w:rPr>
                                <w:b/>
                                <w:highlight w:val="lightGray"/>
                              </w:rPr>
                              <w:t xml:space="preserve">Photolithography </w:t>
                            </w:r>
                          </w:p>
                          <w:p w14:paraId="309175E2" w14:textId="0A95F87F" w:rsidR="00AA0203" w:rsidRPr="007A2D88" w:rsidRDefault="00AA0203">
                            <w:pPr>
                              <w:rPr>
                                <w:b/>
                              </w:rPr>
                            </w:pPr>
                            <w:r w:rsidRPr="00AA0203">
                              <w:rPr>
                                <w:b/>
                                <w:highlight w:val="lightGray"/>
                              </w:rPr>
                              <w:t>(</w:t>
                            </w:r>
                            <w:proofErr w:type="gramStart"/>
                            <w:r w:rsidRPr="00AA0203">
                              <w:rPr>
                                <w:b/>
                                <w:highlight w:val="lightGray"/>
                              </w:rPr>
                              <w:t>coat</w:t>
                            </w:r>
                            <w:proofErr w:type="gramEnd"/>
                            <w:r w:rsidRPr="00AA0203">
                              <w:rPr>
                                <w:b/>
                                <w:highlight w:val="lightGray"/>
                              </w:rPr>
                              <w:t>, expose, develop)</w:t>
                            </w:r>
                          </w:p>
                        </w:txbxContent>
                      </v:textbox>
                      <w10:wrap type="square"/>
                    </v:shape>
                  </w:pict>
                </mc:Fallback>
              </mc:AlternateContent>
            </w:r>
            <w:r w:rsidR="00F20F56" w:rsidRPr="00F20F56">
              <w:rPr>
                <w:noProof/>
              </w:rPr>
              <w:drawing>
                <wp:inline distT="0" distB="0" distL="0" distR="0" wp14:anchorId="60BF29FF" wp14:editId="720A5251">
                  <wp:extent cx="2830286" cy="2647825"/>
                  <wp:effectExtent l="0" t="0" r="0" b="0"/>
                  <wp:docPr id="6" name="Picture 5" descr="Step3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Step3Large.jpg"/>
                          <pic:cNvPicPr>
                            <a:picLocks noChangeAspect="1"/>
                          </pic:cNvPicPr>
                        </pic:nvPicPr>
                        <pic:blipFill>
                          <a:blip r:embed="rId19"/>
                          <a:stretch>
                            <a:fillRect/>
                          </a:stretch>
                        </pic:blipFill>
                        <pic:spPr>
                          <a:xfrm>
                            <a:off x="0" y="0"/>
                            <a:ext cx="2830342" cy="2647877"/>
                          </a:xfrm>
                          <a:prstGeom prst="rect">
                            <a:avLst/>
                          </a:prstGeom>
                        </pic:spPr>
                      </pic:pic>
                    </a:graphicData>
                  </a:graphic>
                </wp:inline>
              </w:drawing>
            </w:r>
          </w:p>
        </w:tc>
      </w:tr>
      <w:tr w:rsidR="00F20F56" w14:paraId="0D4CA6D4" w14:textId="77777777" w:rsidTr="00F20F56">
        <w:tc>
          <w:tcPr>
            <w:tcW w:w="5508" w:type="dxa"/>
          </w:tcPr>
          <w:p w14:paraId="1CB35432" w14:textId="0A8F7EC0" w:rsidR="00F20F56" w:rsidRDefault="00AA0203" w:rsidP="00AA0203">
            <w:pPr>
              <w:pStyle w:val="Header"/>
            </w:pPr>
            <w:r>
              <w:rPr>
                <w:noProof/>
              </w:rPr>
              <mc:AlternateContent>
                <mc:Choice Requires="wps">
                  <w:drawing>
                    <wp:anchor distT="0" distB="0" distL="114300" distR="114300" simplePos="0" relativeHeight="251669504" behindDoc="0" locked="0" layoutInCell="1" allowOverlap="1" wp14:anchorId="3DFE5135" wp14:editId="1203E0E2">
                      <wp:simplePos x="0" y="0"/>
                      <wp:positionH relativeFrom="column">
                        <wp:posOffset>381000</wp:posOffset>
                      </wp:positionH>
                      <wp:positionV relativeFrom="paragraph">
                        <wp:posOffset>954405</wp:posOffset>
                      </wp:positionV>
                      <wp:extent cx="1939925" cy="457200"/>
                      <wp:effectExtent l="0" t="0" r="0" b="0"/>
                      <wp:wrapSquare wrapText="bothSides"/>
                      <wp:docPr id="21" name="Text Box 21"/>
                      <wp:cNvGraphicFramePr/>
                      <a:graphic xmlns:a="http://schemas.openxmlformats.org/drawingml/2006/main">
                        <a:graphicData uri="http://schemas.microsoft.com/office/word/2010/wordprocessingShape">
                          <wps:wsp>
                            <wps:cNvSpPr txBox="1"/>
                            <wps:spPr>
                              <a:xfrm>
                                <a:off x="0" y="0"/>
                                <a:ext cx="1939925"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76B492C" w14:textId="60BE7D42" w:rsidR="00AA0203" w:rsidRPr="009B2B00" w:rsidRDefault="00035219">
                                  <w:pPr>
                                    <w:rPr>
                                      <w:b/>
                                    </w:rPr>
                                  </w:pPr>
                                  <w:r>
                                    <w:rPr>
                                      <w:b/>
                                      <w:highlight w:val="lightGray"/>
                                    </w:rPr>
                                    <w:t>7-</w:t>
                                  </w:r>
                                  <w:r w:rsidR="00AA0203" w:rsidRPr="009B2B00">
                                    <w:rPr>
                                      <w:b/>
                                      <w:highlight w:val="lightGray"/>
                                    </w:rPr>
                                    <w:t xml:space="preserve">Chrome/Gold </w:t>
                                  </w:r>
                                  <w:proofErr w:type="gramStart"/>
                                  <w:r w:rsidR="00AA0203" w:rsidRPr="009B2B00">
                                    <w:rPr>
                                      <w:b/>
                                      <w:highlight w:val="lightGray"/>
                                    </w:rPr>
                                    <w:t>Deposition</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 o:spid="_x0000_s1030" type="#_x0000_t202" style="position:absolute;margin-left:30pt;margin-top:75.15pt;width:152.75pt;height:36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" filled="f" stroked="f">
                      <v:textbox>
                        <w:txbxContent>
                          <w:p w14:paraId="676B492C" w14:textId="60BE7D42" w:rsidR="00AA0203" w:rsidRPr="009B2B00" w:rsidRDefault="00035219">
                            <w:pPr>
                              <w:rPr>
                                <w:b/>
                              </w:rPr>
                            </w:pPr>
                            <w:r>
                              <w:rPr>
                                <w:b/>
                                <w:highlight w:val="lightGray"/>
                              </w:rPr>
                              <w:t>7-</w:t>
                            </w:r>
                            <w:r w:rsidR="00AA0203" w:rsidRPr="009B2B00">
                              <w:rPr>
                                <w:b/>
                                <w:highlight w:val="lightGray"/>
                              </w:rPr>
                              <w:t xml:space="preserve">Chrome/Gold </w:t>
                            </w:r>
                            <w:proofErr w:type="gramStart"/>
                            <w:r w:rsidR="00AA0203" w:rsidRPr="009B2B00">
                              <w:rPr>
                                <w:b/>
                                <w:highlight w:val="lightGray"/>
                              </w:rPr>
                              <w:t>Deposition</w:t>
                            </w:r>
                            <w:proofErr w:type="gramEnd"/>
                          </w:p>
                        </w:txbxContent>
                      </v:textbox>
                      <w10:wrap type="square"/>
                    </v:shape>
                  </w:pict>
                </mc:Fallback>
              </mc:AlternateContent>
            </w:r>
            <w:r w:rsidRPr="00AA0203">
              <w:rPr>
                <w:noProof/>
              </w:rPr>
              <w:drawing>
                <wp:inline distT="0" distB="0" distL="0" distR="0" wp14:anchorId="12544EBA" wp14:editId="4E972BD6">
                  <wp:extent cx="2590800" cy="2059594"/>
                  <wp:effectExtent l="0" t="0" r="0" b="0"/>
                  <wp:docPr id="13315" name="Picture 13" descr="C:\Users\Barb\Desktop\Nic's Photos\11. Chrome and Gold evap\cleanroom pictures 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13" descr="C:\Users\Barb\Desktop\Nic's Photos\11. Chrome and Gold evap\cleanroom pictures 019.jpg"/>
                          <pic:cNvPicPr>
                            <a:picLocks noChangeAspect="1" noChangeArrowheads="1"/>
                          </pic:cNvPicPr>
                        </pic:nvPicPr>
                        <pic:blipFill>
                          <a:blip r:embed="rId20" cstate="print"/>
                          <a:srcRect l="1504" t="2857" r="6849"/>
                          <a:stretch>
                            <a:fillRect/>
                          </a:stretch>
                        </pic:blipFill>
                        <pic:spPr bwMode="auto">
                          <a:xfrm>
                            <a:off x="0" y="0"/>
                            <a:ext cx="2591812" cy="2060399"/>
                          </a:xfrm>
                          <a:prstGeom prst="rect">
                            <a:avLst/>
                          </a:prstGeom>
                          <a:noFill/>
                          <a:ln w="9525">
                            <a:noFill/>
                            <a:miter lim="800000"/>
                            <a:headEnd/>
                            <a:tailEnd/>
                          </a:ln>
                        </pic:spPr>
                      </pic:pic>
                    </a:graphicData>
                  </a:graphic>
                </wp:inline>
              </w:drawing>
            </w:r>
          </w:p>
        </w:tc>
        <w:tc>
          <w:tcPr>
            <w:tcW w:w="5508" w:type="dxa"/>
          </w:tcPr>
          <w:p w14:paraId="26B1C7D9" w14:textId="733C9D8E" w:rsidR="00F20F56" w:rsidRDefault="007A2D88" w:rsidP="00D57370">
            <w:pPr>
              <w:pStyle w:val="Header"/>
            </w:pPr>
            <w:r>
              <w:rPr>
                <w:noProof/>
              </w:rPr>
              <mc:AlternateContent>
                <mc:Choice Requires="wps">
                  <w:drawing>
                    <wp:anchor distT="0" distB="0" distL="114300" distR="114300" simplePos="0" relativeHeight="251664384" behindDoc="0" locked="0" layoutInCell="1" allowOverlap="1" wp14:anchorId="77753CEE" wp14:editId="368E96E9">
                      <wp:simplePos x="0" y="0"/>
                      <wp:positionH relativeFrom="column">
                        <wp:posOffset>617220</wp:posOffset>
                      </wp:positionH>
                      <wp:positionV relativeFrom="paragraph">
                        <wp:posOffset>840105</wp:posOffset>
                      </wp:positionV>
                      <wp:extent cx="1757680" cy="342900"/>
                      <wp:effectExtent l="0" t="0" r="0" b="12700"/>
                      <wp:wrapSquare wrapText="bothSides"/>
                      <wp:docPr id="14" name="Text Box 14"/>
                      <wp:cNvGraphicFramePr/>
                      <a:graphic xmlns:a="http://schemas.openxmlformats.org/drawingml/2006/main">
                        <a:graphicData uri="http://schemas.microsoft.com/office/word/2010/wordprocessingShape">
                          <wps:wsp>
                            <wps:cNvSpPr txBox="1"/>
                            <wps:spPr>
                              <a:xfrm>
                                <a:off x="0" y="0"/>
                                <a:ext cx="175768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A44D77" w14:textId="6E28C793" w:rsidR="00AA0203" w:rsidRPr="007A2D88" w:rsidRDefault="00AA0203">
                                  <w:pPr>
                                    <w:rPr>
                                      <w:b/>
                                    </w:rPr>
                                  </w:pPr>
                                  <w:r>
                                    <w:rPr>
                                      <w:b/>
                                      <w:highlight w:val="lightGray"/>
                                    </w:rPr>
                                    <w:t xml:space="preserve">2-Nitride Coated </w:t>
                                  </w:r>
                                  <w:r w:rsidRPr="007A2D88">
                                    <w:rPr>
                                      <w:b/>
                                      <w:highlight w:val="lightGray"/>
                                    </w:rPr>
                                    <w:t xml:space="preserve">Silicon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31" type="#_x0000_t202" style="position:absolute;margin-left:48.6pt;margin-top:66.15pt;width:138.4pt;height:27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" filled="f" stroked="f">
                      <v:textbox>
                        <w:txbxContent>
                          <w:p w14:paraId="53A44D77" w14:textId="6E28C793" w:rsidR="00AA0203" w:rsidRPr="007A2D88" w:rsidRDefault="00AA0203">
                            <w:pPr>
                              <w:rPr>
                                <w:b/>
                              </w:rPr>
                            </w:pPr>
                            <w:r>
                              <w:rPr>
                                <w:b/>
                                <w:highlight w:val="lightGray"/>
                              </w:rPr>
                              <w:t xml:space="preserve">2-Nitride Coated </w:t>
                            </w:r>
                            <w:r w:rsidRPr="007A2D88">
                              <w:rPr>
                                <w:b/>
                                <w:highlight w:val="lightGray"/>
                              </w:rPr>
                              <w:t xml:space="preserve">Silicon </w:t>
                            </w:r>
                          </w:p>
                        </w:txbxContent>
                      </v:textbox>
                      <w10:wrap type="square"/>
                    </v:shape>
                  </w:pict>
                </mc:Fallback>
              </mc:AlternateContent>
            </w:r>
            <w:r w:rsidR="00F20F56" w:rsidRPr="00F20F56">
              <w:rPr>
                <w:noProof/>
              </w:rPr>
              <w:drawing>
                <wp:inline distT="0" distB="0" distL="0" distR="0" wp14:anchorId="075CD3BE" wp14:editId="11E2C899">
                  <wp:extent cx="2900548" cy="1943100"/>
                  <wp:effectExtent l="0" t="0" r="0" b="0"/>
                  <wp:docPr id="4099" name="Picture 3" descr="C:\Users\Barb\Desktop\Nic's Photos\2. Silicon Nitride\cleanroom pictures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descr="C:\Users\Barb\Desktop\Nic's Photos\2. Silicon Nitride\cleanroom pictures 018.jpg"/>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20000" contrast="20000"/>
                                    </a14:imgEffect>
                                  </a14:imgLayer>
                                </a14:imgProps>
                              </a:ext>
                            </a:extLst>
                          </a:blip>
                          <a:srcRect l="14722" t="16852" r="13333" b="18889"/>
                          <a:stretch>
                            <a:fillRect/>
                          </a:stretch>
                        </pic:blipFill>
                        <pic:spPr bwMode="auto">
                          <a:xfrm>
                            <a:off x="0" y="0"/>
                            <a:ext cx="2900982" cy="1943391"/>
                          </a:xfrm>
                          <a:prstGeom prst="rect">
                            <a:avLst/>
                          </a:prstGeom>
                          <a:noFill/>
                          <a:ln w="9525">
                            <a:noFill/>
                            <a:miter lim="800000"/>
                            <a:headEnd/>
                            <a:tailEnd/>
                          </a:ln>
                        </pic:spPr>
                      </pic:pic>
                    </a:graphicData>
                  </a:graphic>
                </wp:inline>
              </w:drawing>
            </w:r>
          </w:p>
        </w:tc>
      </w:tr>
      <w:tr w:rsidR="00F20F56" w14:paraId="68AB0441" w14:textId="77777777" w:rsidTr="00F20F56">
        <w:tc>
          <w:tcPr>
            <w:tcW w:w="5508" w:type="dxa"/>
          </w:tcPr>
          <w:p w14:paraId="50A8C212" w14:textId="77777777" w:rsidR="00F20F56" w:rsidRDefault="00F20F56" w:rsidP="00D57370">
            <w:pPr>
              <w:pStyle w:val="Header"/>
            </w:pPr>
          </w:p>
        </w:tc>
        <w:tc>
          <w:tcPr>
            <w:tcW w:w="5508" w:type="dxa"/>
          </w:tcPr>
          <w:p w14:paraId="752A0913" w14:textId="77777777" w:rsidR="00F20F56" w:rsidRDefault="00F20F56" w:rsidP="00D57370">
            <w:pPr>
              <w:pStyle w:val="Header"/>
            </w:pPr>
          </w:p>
        </w:tc>
      </w:tr>
      <w:tr w:rsidR="00F20F56" w14:paraId="0FFFA7F5" w14:textId="77777777" w:rsidTr="00F20F56">
        <w:tc>
          <w:tcPr>
            <w:tcW w:w="5508" w:type="dxa"/>
          </w:tcPr>
          <w:p w14:paraId="03CF1040" w14:textId="13A00AA0" w:rsidR="00F20F56" w:rsidRDefault="007A2D88" w:rsidP="00D57370">
            <w:pPr>
              <w:pStyle w:val="Header"/>
            </w:pPr>
            <w:r>
              <w:rPr>
                <w:noProof/>
              </w:rPr>
              <mc:AlternateContent>
                <mc:Choice Requires="wps">
                  <w:drawing>
                    <wp:anchor distT="0" distB="0" distL="114300" distR="114300" simplePos="0" relativeHeight="251665408" behindDoc="0" locked="0" layoutInCell="1" allowOverlap="1" wp14:anchorId="7DC447A8" wp14:editId="6E9B5AFB">
                      <wp:simplePos x="0" y="0"/>
                      <wp:positionH relativeFrom="column">
                        <wp:posOffset>762000</wp:posOffset>
                      </wp:positionH>
                      <wp:positionV relativeFrom="paragraph">
                        <wp:posOffset>1143000</wp:posOffset>
                      </wp:positionV>
                      <wp:extent cx="1554480" cy="342900"/>
                      <wp:effectExtent l="0" t="0" r="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155448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87E431" w14:textId="268D77B0" w:rsidR="00AA0203" w:rsidRPr="007A2D88" w:rsidRDefault="00AA0203">
                                  <w:pPr>
                                    <w:rPr>
                                      <w:b/>
                                    </w:rPr>
                                  </w:pPr>
                                  <w:r>
                                    <w:rPr>
                                      <w:b/>
                                      <w:highlight w:val="lightGray"/>
                                    </w:rPr>
                                    <w:t>1-</w:t>
                                  </w:r>
                                  <w:r w:rsidRPr="007A2D88">
                                    <w:rPr>
                                      <w:b/>
                                      <w:highlight w:val="lightGray"/>
                                    </w:rPr>
                                    <w:t>Bare Silicon Wafer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32" type="#_x0000_t202" style="position:absolute;margin-left:60pt;margin-top:90pt;width:122.4pt;height:27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" filled="f" stroked="f">
                      <v:textbox>
                        <w:txbxContent>
                          <w:p w14:paraId="1F87E431" w14:textId="268D77B0" w:rsidR="00AA0203" w:rsidRPr="007A2D88" w:rsidRDefault="00AA0203">
                            <w:pPr>
                              <w:rPr>
                                <w:b/>
                              </w:rPr>
                            </w:pPr>
                            <w:r>
                              <w:rPr>
                                <w:b/>
                                <w:highlight w:val="lightGray"/>
                              </w:rPr>
                              <w:t>1-</w:t>
                            </w:r>
                            <w:r w:rsidRPr="007A2D88">
                              <w:rPr>
                                <w:b/>
                                <w:highlight w:val="lightGray"/>
                              </w:rPr>
                              <w:t>Bare Silicon Wafer</w:t>
                            </w:r>
                          </w:p>
                        </w:txbxContent>
                      </v:textbox>
                      <w10:wrap type="square"/>
                    </v:shape>
                  </w:pict>
                </mc:Fallback>
              </mc:AlternateContent>
            </w:r>
            <w:r w:rsidR="00456EA4" w:rsidRPr="00456EA4">
              <w:rPr>
                <w:noProof/>
              </w:rPr>
              <w:drawing>
                <wp:inline distT="0" distB="0" distL="0" distR="0" wp14:anchorId="67F17469" wp14:editId="582570C5">
                  <wp:extent cx="3352800" cy="2514600"/>
                  <wp:effectExtent l="0" t="0" r="0" b="0"/>
                  <wp:docPr id="3076" name="Picture 12" descr="C:\Users\Barb\Desktop\Nic's Photos\1. Bare silicon\cleanroom pictures 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12" descr="C:\Users\Barb\Desktop\Nic's Photos\1. Bare silicon\cleanroom pictures 051.jpg"/>
                          <pic:cNvPicPr>
                            <a:picLocks noChangeAspect="1" noChangeArrowheads="1"/>
                          </pic:cNvPicPr>
                        </pic:nvPicPr>
                        <pic:blipFill>
                          <a:blip r:embed="rId23" cstate="print"/>
                          <a:srcRect/>
                          <a:stretch>
                            <a:fillRect/>
                          </a:stretch>
                        </pic:blipFill>
                        <pic:spPr bwMode="auto">
                          <a:xfrm>
                            <a:off x="0" y="0"/>
                            <a:ext cx="3352800" cy="2514600"/>
                          </a:xfrm>
                          <a:prstGeom prst="rect">
                            <a:avLst/>
                          </a:prstGeom>
                          <a:noFill/>
                          <a:ln w="9525">
                            <a:noFill/>
                            <a:miter lim="800000"/>
                            <a:headEnd/>
                            <a:tailEnd/>
                          </a:ln>
                        </pic:spPr>
                      </pic:pic>
                    </a:graphicData>
                  </a:graphic>
                </wp:inline>
              </w:drawing>
            </w:r>
          </w:p>
        </w:tc>
        <w:tc>
          <w:tcPr>
            <w:tcW w:w="5508" w:type="dxa"/>
          </w:tcPr>
          <w:p w14:paraId="39AF2A89" w14:textId="18CEA05F" w:rsidR="00F20F56" w:rsidRDefault="008F2C75" w:rsidP="00D57370">
            <w:pPr>
              <w:pStyle w:val="Header"/>
            </w:pPr>
            <w:r>
              <w:rPr>
                <w:noProof/>
              </w:rPr>
              <mc:AlternateContent>
                <mc:Choice Requires="wps">
                  <w:drawing>
                    <wp:anchor distT="0" distB="0" distL="114300" distR="114300" simplePos="0" relativeHeight="251667456" behindDoc="0" locked="0" layoutInCell="1" allowOverlap="1" wp14:anchorId="49EB1B87" wp14:editId="33EC44EF">
                      <wp:simplePos x="0" y="0"/>
                      <wp:positionH relativeFrom="column">
                        <wp:posOffset>693420</wp:posOffset>
                      </wp:positionH>
                      <wp:positionV relativeFrom="paragraph">
                        <wp:posOffset>1143000</wp:posOffset>
                      </wp:positionV>
                      <wp:extent cx="1546225" cy="342900"/>
                      <wp:effectExtent l="0" t="0" r="0" b="12700"/>
                      <wp:wrapSquare wrapText="bothSides"/>
                      <wp:docPr id="19" name="Text Box 19"/>
                      <wp:cNvGraphicFramePr/>
                      <a:graphic xmlns:a="http://schemas.openxmlformats.org/drawingml/2006/main">
                        <a:graphicData uri="http://schemas.microsoft.com/office/word/2010/wordprocessingShape">
                          <wps:wsp>
                            <wps:cNvSpPr txBox="1"/>
                            <wps:spPr>
                              <a:xfrm>
                                <a:off x="0" y="0"/>
                                <a:ext cx="1546225"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B172C4" w14:textId="4A75A84E" w:rsidR="00AA0203" w:rsidRPr="008F2C75" w:rsidRDefault="00AA0203">
                                  <w:pPr>
                                    <w:rPr>
                                      <w:b/>
                                    </w:rPr>
                                  </w:pPr>
                                  <w:r>
                                    <w:rPr>
                                      <w:b/>
                                      <w:highlight w:val="lightGray"/>
                                    </w:rPr>
                                    <w:t>4-</w:t>
                                  </w:r>
                                  <w:r w:rsidRPr="008F2C75">
                                    <w:rPr>
                                      <w:b/>
                                      <w:highlight w:val="lightGray"/>
                                    </w:rPr>
                                    <w:t xml:space="preserve">Backside </w:t>
                                  </w:r>
                                  <w:r>
                                    <w:rPr>
                                      <w:b/>
                                      <w:highlight w:val="lightGray"/>
                                    </w:rPr>
                                    <w:t xml:space="preserve">RIE </w:t>
                                  </w:r>
                                  <w:r w:rsidRPr="008F2C75">
                                    <w:rPr>
                                      <w:b/>
                                      <w:highlight w:val="lightGray"/>
                                    </w:rPr>
                                    <w:t>Etch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 o:spid="_x0000_s1033" type="#_x0000_t202" style="position:absolute;margin-left:54.6pt;margin-top:90pt;width:121.75pt;height:27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" filled="f" stroked="f">
                      <v:textbox>
                        <w:txbxContent>
                          <w:p w14:paraId="71B172C4" w14:textId="4A75A84E" w:rsidR="00AA0203" w:rsidRPr="008F2C75" w:rsidRDefault="00AA0203">
                            <w:pPr>
                              <w:rPr>
                                <w:b/>
                              </w:rPr>
                            </w:pPr>
                            <w:r>
                              <w:rPr>
                                <w:b/>
                                <w:highlight w:val="lightGray"/>
                              </w:rPr>
                              <w:t>4-</w:t>
                            </w:r>
                            <w:r w:rsidRPr="008F2C75">
                              <w:rPr>
                                <w:b/>
                                <w:highlight w:val="lightGray"/>
                              </w:rPr>
                              <w:t xml:space="preserve">Backside </w:t>
                            </w:r>
                            <w:r>
                              <w:rPr>
                                <w:b/>
                                <w:highlight w:val="lightGray"/>
                              </w:rPr>
                              <w:t xml:space="preserve">RIE </w:t>
                            </w:r>
                            <w:r w:rsidRPr="008F2C75">
                              <w:rPr>
                                <w:b/>
                                <w:highlight w:val="lightGray"/>
                              </w:rPr>
                              <w:t>Etch</w:t>
                            </w:r>
                          </w:p>
                        </w:txbxContent>
                      </v:textbox>
                      <w10:wrap type="square"/>
                    </v:shape>
                  </w:pict>
                </mc:Fallback>
              </mc:AlternateContent>
            </w:r>
            <w:r w:rsidRPr="00456EA4">
              <w:rPr>
                <w:noProof/>
              </w:rPr>
              <w:drawing>
                <wp:inline distT="0" distB="0" distL="0" distR="0" wp14:anchorId="3C44008F" wp14:editId="17D6404C">
                  <wp:extent cx="2903236" cy="2481943"/>
                  <wp:effectExtent l="0" t="0" r="0" b="7620"/>
                  <wp:docPr id="8196" name="Picture 11" descr="C:\Users\Barb\Desktop\Nic's Photos\6. mixture of half done and fully done marched etched\Fully Et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11" descr="C:\Users\Barb\Desktop\Nic's Photos\6. mixture of half done and fully done marched etched\Fully Etched.jpg"/>
                          <pic:cNvPicPr>
                            <a:picLocks noChangeAspect="1" noChangeArrowheads="1"/>
                          </pic:cNvPicPr>
                        </pic:nvPicPr>
                        <pic:blipFill>
                          <a:blip r:embed="rId24"/>
                          <a:srcRect l="4443" t="2963" r="10417"/>
                          <a:stretch>
                            <a:fillRect/>
                          </a:stretch>
                        </pic:blipFill>
                        <pic:spPr bwMode="auto">
                          <a:xfrm>
                            <a:off x="0" y="0"/>
                            <a:ext cx="2903888" cy="2482500"/>
                          </a:xfrm>
                          <a:prstGeom prst="rect">
                            <a:avLst/>
                          </a:prstGeom>
                          <a:noFill/>
                          <a:ln w="9525">
                            <a:noFill/>
                            <a:miter lim="800000"/>
                            <a:headEnd/>
                            <a:tailEnd/>
                          </a:ln>
                        </pic:spPr>
                      </pic:pic>
                    </a:graphicData>
                  </a:graphic>
                </wp:inline>
              </w:drawing>
            </w:r>
          </w:p>
        </w:tc>
      </w:tr>
      <w:tr w:rsidR="007A2D88" w14:paraId="4B4D333A" w14:textId="77777777" w:rsidTr="00F20F56">
        <w:tc>
          <w:tcPr>
            <w:tcW w:w="5508" w:type="dxa"/>
          </w:tcPr>
          <w:p w14:paraId="02A1DB2D" w14:textId="50FB86B8" w:rsidR="007A2D88" w:rsidRDefault="009B2B00" w:rsidP="00D57370">
            <w:pPr>
              <w:pStyle w:val="Header"/>
              <w:rPr>
                <w:noProof/>
              </w:rPr>
            </w:pPr>
            <w:r>
              <w:rPr>
                <w:noProof/>
              </w:rPr>
              <mc:AlternateContent>
                <mc:Choice Requires="wps">
                  <w:drawing>
                    <wp:anchor distT="0" distB="0" distL="114300" distR="114300" simplePos="0" relativeHeight="251670528" behindDoc="0" locked="0" layoutInCell="1" allowOverlap="1" wp14:anchorId="5C6C107E" wp14:editId="7181CADF">
                      <wp:simplePos x="0" y="0"/>
                      <wp:positionH relativeFrom="column">
                        <wp:posOffset>533400</wp:posOffset>
                      </wp:positionH>
                      <wp:positionV relativeFrom="paragraph">
                        <wp:posOffset>1257300</wp:posOffset>
                      </wp:positionV>
                      <wp:extent cx="1884680" cy="342900"/>
                      <wp:effectExtent l="0" t="0" r="0" b="12700"/>
                      <wp:wrapSquare wrapText="bothSides"/>
                      <wp:docPr id="25" name="Text Box 25"/>
                      <wp:cNvGraphicFramePr/>
                      <a:graphic xmlns:a="http://schemas.openxmlformats.org/drawingml/2006/main">
                        <a:graphicData uri="http://schemas.microsoft.com/office/word/2010/wordprocessingShape">
                          <wps:wsp>
                            <wps:cNvSpPr txBox="1"/>
                            <wps:spPr>
                              <a:xfrm>
                                <a:off x="0" y="0"/>
                                <a:ext cx="188468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917225" w14:textId="6CA7A1BD" w:rsidR="009B2B00" w:rsidRPr="009B2B00" w:rsidRDefault="009B2B00">
                                  <w:pPr>
                                    <w:rPr>
                                      <w:b/>
                                    </w:rPr>
                                  </w:pPr>
                                  <w:proofErr w:type="gramStart"/>
                                  <w:r w:rsidRPr="009B2B00">
                                    <w:rPr>
                                      <w:b/>
                                      <w:highlight w:val="lightGray"/>
                                    </w:rPr>
                                    <w:t>10-KOH Anisotropic Etch</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5" o:spid="_x0000_s1034" type="#_x0000_t202" style="position:absolute;margin-left:42pt;margin-top:99pt;width:148.4pt;height:27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" filled="f" stroked="f">
                      <v:textbox>
                        <w:txbxContent>
                          <w:p w14:paraId="74917225" w14:textId="6CA7A1BD" w:rsidR="009B2B00" w:rsidRPr="009B2B00" w:rsidRDefault="009B2B00">
                            <w:pPr>
                              <w:rPr>
                                <w:b/>
                              </w:rPr>
                            </w:pPr>
                            <w:proofErr w:type="gramStart"/>
                            <w:r w:rsidRPr="009B2B00">
                              <w:rPr>
                                <w:b/>
                                <w:highlight w:val="lightGray"/>
                              </w:rPr>
                              <w:t>10-KOH Anisotropic Etch</w:t>
                            </w:r>
                            <w:proofErr w:type="gramEnd"/>
                          </w:p>
                        </w:txbxContent>
                      </v:textbox>
                      <w10:wrap type="square"/>
                    </v:shape>
                  </w:pict>
                </mc:Fallback>
              </mc:AlternateContent>
            </w:r>
            <w:r w:rsidRPr="009B2B00">
              <w:rPr>
                <w:noProof/>
              </w:rPr>
              <w:drawing>
                <wp:inline distT="0" distB="0" distL="0" distR="0" wp14:anchorId="3DCAA4FA" wp14:editId="3B12B6DE">
                  <wp:extent cx="3359811" cy="2514600"/>
                  <wp:effectExtent l="0" t="0" r="0" b="0"/>
                  <wp:docPr id="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9"/>
                          <pic:cNvPicPr>
                            <a:picLocks noChangeAspect="1" noChangeArrowheads="1"/>
                          </pic:cNvPicPr>
                        </pic:nvPicPr>
                        <pic:blipFill>
                          <a:blip r:embed="rId25"/>
                          <a:srcRect/>
                          <a:stretch>
                            <a:fillRect/>
                          </a:stretch>
                        </pic:blipFill>
                        <pic:spPr bwMode="auto">
                          <a:xfrm>
                            <a:off x="0" y="0"/>
                            <a:ext cx="3360681" cy="2515251"/>
                          </a:xfrm>
                          <a:prstGeom prst="rect">
                            <a:avLst/>
                          </a:prstGeom>
                          <a:noFill/>
                          <a:ln>
                            <a:noFill/>
                          </a:ln>
                        </pic:spPr>
                      </pic:pic>
                    </a:graphicData>
                  </a:graphic>
                </wp:inline>
              </w:drawing>
            </w:r>
          </w:p>
        </w:tc>
        <w:tc>
          <w:tcPr>
            <w:tcW w:w="5508" w:type="dxa"/>
          </w:tcPr>
          <w:p w14:paraId="166211AF" w14:textId="206BB763" w:rsidR="007A2D88" w:rsidRPr="00456EA4" w:rsidRDefault="008F2C75" w:rsidP="00D57370">
            <w:pPr>
              <w:pStyle w:val="Header"/>
            </w:pPr>
            <w:r>
              <w:rPr>
                <w:noProof/>
              </w:rPr>
              <mc:AlternateContent>
                <mc:Choice Requires="wps">
                  <w:drawing>
                    <wp:anchor distT="0" distB="0" distL="114300" distR="114300" simplePos="0" relativeHeight="251668480" behindDoc="0" locked="0" layoutInCell="1" allowOverlap="1" wp14:anchorId="5F670C88" wp14:editId="459307D2">
                      <wp:simplePos x="0" y="0"/>
                      <wp:positionH relativeFrom="column">
                        <wp:posOffset>617220</wp:posOffset>
                      </wp:positionH>
                      <wp:positionV relativeFrom="paragraph">
                        <wp:posOffset>1143000</wp:posOffset>
                      </wp:positionV>
                      <wp:extent cx="1668780" cy="34290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166878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FD6FB6" w14:textId="350FE483" w:rsidR="00AA0203" w:rsidRPr="008F2C75" w:rsidRDefault="009B2B00">
                                  <w:pPr>
                                    <w:rPr>
                                      <w:b/>
                                    </w:rPr>
                                  </w:pPr>
                                  <w:proofErr w:type="gramStart"/>
                                  <w:r>
                                    <w:rPr>
                                      <w:b/>
                                      <w:highlight w:val="lightGray"/>
                                    </w:rPr>
                                    <w:t>8-Chrome/Gold</w:t>
                                  </w:r>
                                  <w:r w:rsidR="00AA0203" w:rsidRPr="008F2C75">
                                    <w:rPr>
                                      <w:b/>
                                      <w:highlight w:val="lightGray"/>
                                    </w:rPr>
                                    <w:t xml:space="preserve"> Liftoff</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35" type="#_x0000_t202" style="position:absolute;margin-left:48.6pt;margin-top:90pt;width:131.4pt;height:27pt;z-index:2516684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" filled="f" stroked="f">
                      <v:textbox>
                        <w:txbxContent>
                          <w:p w14:paraId="07FD6FB6" w14:textId="350FE483" w:rsidR="00AA0203" w:rsidRPr="008F2C75" w:rsidRDefault="009B2B00">
                            <w:pPr>
                              <w:rPr>
                                <w:b/>
                              </w:rPr>
                            </w:pPr>
                            <w:proofErr w:type="gramStart"/>
                            <w:r>
                              <w:rPr>
                                <w:b/>
                                <w:highlight w:val="lightGray"/>
                              </w:rPr>
                              <w:t>8-Chrome/Gold</w:t>
                            </w:r>
                            <w:r w:rsidR="00AA0203" w:rsidRPr="008F2C75">
                              <w:rPr>
                                <w:b/>
                                <w:highlight w:val="lightGray"/>
                              </w:rPr>
                              <w:t xml:space="preserve"> Liftoff</w:t>
                            </w:r>
                            <w:proofErr w:type="gramEnd"/>
                          </w:p>
                        </w:txbxContent>
                      </v:textbox>
                      <w10:wrap type="square"/>
                    </v:shape>
                  </w:pict>
                </mc:Fallback>
              </mc:AlternateContent>
            </w:r>
            <w:r w:rsidRPr="00456EA4">
              <w:rPr>
                <w:noProof/>
              </w:rPr>
              <w:drawing>
                <wp:inline distT="0" distB="0" distL="0" distR="0" wp14:anchorId="2E47AF69" wp14:editId="0F211E46">
                  <wp:extent cx="2906486" cy="2544184"/>
                  <wp:effectExtent l="0" t="0" r="0" b="0"/>
                  <wp:docPr id="7" name="Picture 4" descr="Step8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tep8Large.jpg"/>
                          <pic:cNvPicPr>
                            <a:picLocks noChangeAspect="1"/>
                          </pic:cNvPicPr>
                        </pic:nvPicPr>
                        <pic:blipFill>
                          <a:blip r:embed="rId26"/>
                          <a:stretch>
                            <a:fillRect/>
                          </a:stretch>
                        </pic:blipFill>
                        <pic:spPr>
                          <a:xfrm>
                            <a:off x="0" y="0"/>
                            <a:ext cx="2907159" cy="2544773"/>
                          </a:xfrm>
                          <a:prstGeom prst="rect">
                            <a:avLst/>
                          </a:prstGeom>
                        </pic:spPr>
                      </pic:pic>
                    </a:graphicData>
                  </a:graphic>
                </wp:inline>
              </w:drawing>
            </w:r>
          </w:p>
        </w:tc>
      </w:tr>
    </w:tbl>
    <w:p w14:paraId="129614AB" w14:textId="319B811D" w:rsidR="00F20F56" w:rsidRDefault="00456EA4" w:rsidP="00D57370">
      <w:pPr>
        <w:pStyle w:val="Header"/>
      </w:pPr>
      <w:r w:rsidRPr="00456EA4">
        <w:rPr>
          <w:noProof/>
        </w:rPr>
        <w:t xml:space="preserve"> </w:t>
      </w:r>
      <w:r w:rsidR="007A2D88">
        <w:rPr>
          <w:noProof/>
        </w:rPr>
        <w:tab/>
      </w:r>
      <w:r w:rsidR="007A2D88">
        <w:rPr>
          <w:noProof/>
        </w:rPr>
        <w:tab/>
      </w:r>
    </w:p>
    <w:sectPr w:rsidR="00F20F56" w:rsidSect="00F20F56">
      <w:headerReference w:type="default" r:id="rId27"/>
      <w:type w:val="continuous"/>
      <w:pgSz w:w="12240" w:h="15840"/>
      <w:pgMar w:top="1530" w:right="720" w:bottom="1530" w:left="72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5948E5" w14:textId="77777777" w:rsidR="00AA0203" w:rsidRDefault="00AA0203">
      <w:r>
        <w:separator/>
      </w:r>
    </w:p>
  </w:endnote>
  <w:endnote w:type="continuationSeparator" w:id="0">
    <w:p w14:paraId="7FEF667E" w14:textId="77777777" w:rsidR="00AA0203" w:rsidRDefault="00AA02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0EDEC1" w14:textId="77777777" w:rsidR="00AA0203" w:rsidRDefault="00AA0203">
    <w:pPr>
      <w:pStyle w:val="Footer"/>
    </w:pPr>
  </w:p>
  <w:p w14:paraId="13848655" w14:textId="77777777" w:rsidR="00AA0203" w:rsidRDefault="00AA0203" w:rsidP="00EC6A39">
    <w:pPr>
      <w:pStyle w:val="Footer"/>
      <w:jc w:val="right"/>
    </w:pPr>
    <w:r>
      <w:rPr>
        <w:noProof/>
      </w:rPr>
      <w:drawing>
        <wp:inline distT="0" distB="0" distL="0" distR="0" wp14:anchorId="654FC563" wp14:editId="40544D9E">
          <wp:extent cx="942975" cy="295275"/>
          <wp:effectExtent l="19050" t="0" r="9525" b="0"/>
          <wp:docPr id="5" name="Picture 5"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tricted ac"/>
                  <pic:cNvPicPr>
                    <a:picLocks noChangeAspect="1" noChangeArrowheads="1"/>
                  </pic:cNvPicPr>
                </pic:nvPicPr>
                <pic:blipFill>
                  <a:blip r:embed="rId1"/>
                  <a:srcRect/>
                  <a:stretch>
                    <a:fillRect/>
                  </a:stretch>
                </pic:blipFill>
                <pic:spPr bwMode="auto">
                  <a:xfrm>
                    <a:off x="0" y="0"/>
                    <a:ext cx="942975" cy="295275"/>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5E0CF7" w14:textId="77777777" w:rsidR="00AA0203" w:rsidRPr="006B7A53" w:rsidRDefault="00AA0203" w:rsidP="0090788F">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120D2C">
      <w:rPr>
        <w:b/>
        <w:i/>
        <w:noProof/>
        <w:sz w:val="22"/>
      </w:rPr>
      <w:t>9</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120D2C">
      <w:rPr>
        <w:b/>
        <w:i/>
        <w:noProof/>
        <w:sz w:val="22"/>
      </w:rPr>
      <w:t>10</w:t>
    </w:r>
    <w:r w:rsidRPr="004B6382">
      <w:rPr>
        <w:b/>
        <w:i/>
        <w:sz w:val="22"/>
      </w:rPr>
      <w:fldChar w:fldCharType="end"/>
    </w:r>
  </w:p>
  <w:p w14:paraId="1F243EBE" w14:textId="77777777" w:rsidR="00AA0203" w:rsidRPr="0090788F" w:rsidRDefault="00AA0203" w:rsidP="0090788F">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Pr>
        <w:i/>
        <w:noProof/>
        <w:sz w:val="22"/>
      </w:rPr>
      <w:t>Fab_PrOvw_AC10b_IG_August2017.docx</w:t>
    </w:r>
    <w:r w:rsidRPr="004B6382">
      <w:rPr>
        <w:i/>
        <w:sz w:val="22"/>
      </w:rPr>
      <w:fldChar w:fldCharType="end"/>
    </w:r>
    <w:r>
      <w:rPr>
        <w:i/>
        <w:sz w:val="22"/>
      </w:rPr>
      <w:softHyphen/>
    </w:r>
    <w:r w:rsidRPr="004B6382">
      <w:rPr>
        <w:i/>
        <w:sz w:val="22"/>
      </w:rPr>
      <w:tab/>
    </w:r>
    <w:r w:rsidRPr="004B6382">
      <w:rPr>
        <w:b/>
        <w:i/>
        <w:sz w:val="22"/>
      </w:rPr>
      <w:tab/>
    </w:r>
    <w:r>
      <w:rPr>
        <w:b/>
        <w:i/>
        <w:sz w:val="22"/>
      </w:rPr>
      <w:t>Micro PS Process Activity</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881B8" w14:textId="77777777" w:rsidR="00AA0203" w:rsidRDefault="00AA0203">
    <w:pPr>
      <w:pStyle w:val="Footer"/>
    </w:pPr>
  </w:p>
  <w:p w14:paraId="1295122A" w14:textId="77777777" w:rsidR="00AA0203" w:rsidRDefault="00AA0203"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BF398B" w14:textId="77777777" w:rsidR="00AA0203" w:rsidRDefault="00AA0203">
      <w:r>
        <w:separator/>
      </w:r>
    </w:p>
  </w:footnote>
  <w:footnote w:type="continuationSeparator" w:id="0">
    <w:p w14:paraId="7D4EB853" w14:textId="77777777" w:rsidR="00AA0203" w:rsidRDefault="00AA020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DBC27" w14:textId="77777777" w:rsidR="00AA0203" w:rsidRDefault="00AA0203" w:rsidP="00EC6A39">
    <w:pPr>
      <w:pStyle w:val="Header"/>
      <w:jc w:val="right"/>
    </w:pPr>
    <w:r>
      <w:rPr>
        <w:noProof/>
      </w:rPr>
      <w:drawing>
        <wp:inline distT="0" distB="0" distL="0" distR="0" wp14:anchorId="0A6A9E7D" wp14:editId="374ECE5E">
          <wp:extent cx="942975" cy="295275"/>
          <wp:effectExtent l="19050" t="0" r="9525" b="0"/>
          <wp:docPr id="4" name="Picture 4"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tricted ac"/>
                  <pic:cNvPicPr>
                    <a:picLocks noChangeAspect="1" noChangeArrowheads="1"/>
                  </pic:cNvPicPr>
                </pic:nvPicPr>
                <pic:blipFill>
                  <a:blip r:embed="rId1"/>
                  <a:srcRect/>
                  <a:stretch>
                    <a:fillRect/>
                  </a:stretch>
                </pic:blipFill>
                <pic:spPr bwMode="auto">
                  <a:xfrm>
                    <a:off x="0" y="0"/>
                    <a:ext cx="942975" cy="295275"/>
                  </a:xfrm>
                  <a:prstGeom prst="rect">
                    <a:avLst/>
                  </a:prstGeom>
                  <a:noFill/>
                  <a:ln w="9525">
                    <a:noFill/>
                    <a:miter lim="800000"/>
                    <a:headEnd/>
                    <a:tailEnd/>
                  </a:ln>
                </pic:spPr>
              </pic:pic>
            </a:graphicData>
          </a:graphic>
        </wp:inline>
      </w:drawing>
    </w:r>
  </w:p>
  <w:p w14:paraId="33482D96" w14:textId="77777777" w:rsidR="00AA0203" w:rsidRDefault="00AA0203">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AF14F7" w14:textId="77777777" w:rsidR="00AA0203" w:rsidRDefault="00AA0203" w:rsidP="00EC6A39">
    <w:pPr>
      <w:pStyle w:val="Header"/>
      <w:jc w:val="right"/>
    </w:pPr>
  </w:p>
  <w:p w14:paraId="6DC40971" w14:textId="77777777" w:rsidR="00AA0203" w:rsidRDefault="00AA0203">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2304C" w14:textId="77777777" w:rsidR="00AA0203" w:rsidRDefault="00AA0203">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9B93AAB"/>
    <w:multiLevelType w:val="hybridMultilevel"/>
    <w:tmpl w:val="DFFEB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A1FB2"/>
    <w:multiLevelType w:val="multilevel"/>
    <w:tmpl w:val="4F028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576011"/>
    <w:multiLevelType w:val="hybridMultilevel"/>
    <w:tmpl w:val="5A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5">
    <w:nsid w:val="1712480D"/>
    <w:multiLevelType w:val="hybridMultilevel"/>
    <w:tmpl w:val="9DCE8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F043B9"/>
    <w:multiLevelType w:val="hybridMultilevel"/>
    <w:tmpl w:val="EC88AEF6"/>
    <w:lvl w:ilvl="0" w:tplc="A86E1818">
      <w:start w:val="1"/>
      <w:numFmt w:val="decimal"/>
      <w:lvlText w:val="%1."/>
      <w:lvlJc w:val="left"/>
      <w:pPr>
        <w:ind w:left="360" w:hanging="360"/>
      </w:pPr>
      <w:rPr>
        <w:rFonts w:hint="default"/>
        <w:color w:val="auto"/>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E6250D8"/>
    <w:multiLevelType w:val="hybridMultilevel"/>
    <w:tmpl w:val="472E3D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83E090E"/>
    <w:multiLevelType w:val="hybridMultilevel"/>
    <w:tmpl w:val="FA60C5E4"/>
    <w:lvl w:ilvl="0" w:tplc="C526FCFC">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0">
    <w:nsid w:val="2B87081A"/>
    <w:multiLevelType w:val="hybridMultilevel"/>
    <w:tmpl w:val="21B47798"/>
    <w:lvl w:ilvl="0" w:tplc="5D589644">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0EB6423"/>
    <w:multiLevelType w:val="hybridMultilevel"/>
    <w:tmpl w:val="C084F98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34A49A2"/>
    <w:multiLevelType w:val="hybridMultilevel"/>
    <w:tmpl w:val="34A29DEA"/>
    <w:lvl w:ilvl="0" w:tplc="04090001">
      <w:start w:val="1"/>
      <w:numFmt w:val="bullet"/>
      <w:lvlText w:val=""/>
      <w:lvlJc w:val="left"/>
      <w:pPr>
        <w:ind w:left="695" w:hanging="360"/>
      </w:pPr>
      <w:rPr>
        <w:rFonts w:ascii="Symbol" w:hAnsi="Symbol" w:hint="default"/>
      </w:rPr>
    </w:lvl>
    <w:lvl w:ilvl="1" w:tplc="04090003" w:tentative="1">
      <w:start w:val="1"/>
      <w:numFmt w:val="bullet"/>
      <w:lvlText w:val="o"/>
      <w:lvlJc w:val="left"/>
      <w:pPr>
        <w:ind w:left="1415" w:hanging="360"/>
      </w:pPr>
      <w:rPr>
        <w:rFonts w:ascii="Courier New" w:hAnsi="Courier New" w:cs="Courier New" w:hint="default"/>
      </w:rPr>
    </w:lvl>
    <w:lvl w:ilvl="2" w:tplc="04090005" w:tentative="1">
      <w:start w:val="1"/>
      <w:numFmt w:val="bullet"/>
      <w:lvlText w:val=""/>
      <w:lvlJc w:val="left"/>
      <w:pPr>
        <w:ind w:left="2135" w:hanging="360"/>
      </w:pPr>
      <w:rPr>
        <w:rFonts w:ascii="Wingdings" w:hAnsi="Wingdings" w:hint="default"/>
      </w:rPr>
    </w:lvl>
    <w:lvl w:ilvl="3" w:tplc="04090001" w:tentative="1">
      <w:start w:val="1"/>
      <w:numFmt w:val="bullet"/>
      <w:lvlText w:val=""/>
      <w:lvlJc w:val="left"/>
      <w:pPr>
        <w:ind w:left="2855" w:hanging="360"/>
      </w:pPr>
      <w:rPr>
        <w:rFonts w:ascii="Symbol" w:hAnsi="Symbol" w:hint="default"/>
      </w:rPr>
    </w:lvl>
    <w:lvl w:ilvl="4" w:tplc="04090003" w:tentative="1">
      <w:start w:val="1"/>
      <w:numFmt w:val="bullet"/>
      <w:lvlText w:val="o"/>
      <w:lvlJc w:val="left"/>
      <w:pPr>
        <w:ind w:left="3575" w:hanging="360"/>
      </w:pPr>
      <w:rPr>
        <w:rFonts w:ascii="Courier New" w:hAnsi="Courier New" w:cs="Courier New" w:hint="default"/>
      </w:rPr>
    </w:lvl>
    <w:lvl w:ilvl="5" w:tplc="04090005" w:tentative="1">
      <w:start w:val="1"/>
      <w:numFmt w:val="bullet"/>
      <w:lvlText w:val=""/>
      <w:lvlJc w:val="left"/>
      <w:pPr>
        <w:ind w:left="4295" w:hanging="360"/>
      </w:pPr>
      <w:rPr>
        <w:rFonts w:ascii="Wingdings" w:hAnsi="Wingdings" w:hint="default"/>
      </w:rPr>
    </w:lvl>
    <w:lvl w:ilvl="6" w:tplc="04090001" w:tentative="1">
      <w:start w:val="1"/>
      <w:numFmt w:val="bullet"/>
      <w:lvlText w:val=""/>
      <w:lvlJc w:val="left"/>
      <w:pPr>
        <w:ind w:left="5015" w:hanging="360"/>
      </w:pPr>
      <w:rPr>
        <w:rFonts w:ascii="Symbol" w:hAnsi="Symbol" w:hint="default"/>
      </w:rPr>
    </w:lvl>
    <w:lvl w:ilvl="7" w:tplc="04090003" w:tentative="1">
      <w:start w:val="1"/>
      <w:numFmt w:val="bullet"/>
      <w:lvlText w:val="o"/>
      <w:lvlJc w:val="left"/>
      <w:pPr>
        <w:ind w:left="5735" w:hanging="360"/>
      </w:pPr>
      <w:rPr>
        <w:rFonts w:ascii="Courier New" w:hAnsi="Courier New" w:cs="Courier New" w:hint="default"/>
      </w:rPr>
    </w:lvl>
    <w:lvl w:ilvl="8" w:tplc="04090005" w:tentative="1">
      <w:start w:val="1"/>
      <w:numFmt w:val="bullet"/>
      <w:lvlText w:val=""/>
      <w:lvlJc w:val="left"/>
      <w:pPr>
        <w:ind w:left="6455" w:hanging="360"/>
      </w:pPr>
      <w:rPr>
        <w:rFonts w:ascii="Wingdings" w:hAnsi="Wingdings" w:hint="default"/>
      </w:rPr>
    </w:lvl>
  </w:abstractNum>
  <w:abstractNum w:abstractNumId="13">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3D2903A6"/>
    <w:multiLevelType w:val="hybridMultilevel"/>
    <w:tmpl w:val="35069D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D4257EF"/>
    <w:multiLevelType w:val="hybridMultilevel"/>
    <w:tmpl w:val="5E7AE2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ECD7D64"/>
    <w:multiLevelType w:val="hybridMultilevel"/>
    <w:tmpl w:val="FA60C5E4"/>
    <w:lvl w:ilvl="0" w:tplc="C526FCFC">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02F0576"/>
    <w:multiLevelType w:val="hybridMultilevel"/>
    <w:tmpl w:val="66D218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21311CE"/>
    <w:multiLevelType w:val="hybridMultilevel"/>
    <w:tmpl w:val="97984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EE7E46"/>
    <w:multiLevelType w:val="hybridMultilevel"/>
    <w:tmpl w:val="1AB022B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6C3716C"/>
    <w:multiLevelType w:val="hybridMultilevel"/>
    <w:tmpl w:val="2048C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23">
    <w:nsid w:val="4F52473D"/>
    <w:multiLevelType w:val="hybridMultilevel"/>
    <w:tmpl w:val="4DA8B9F6"/>
    <w:lvl w:ilvl="0" w:tplc="04090019">
      <w:start w:val="1"/>
      <w:numFmt w:val="lowerLetter"/>
      <w:lvlText w:val="%1."/>
      <w:lvlJc w:val="left"/>
      <w:pPr>
        <w:ind w:left="1055" w:hanging="360"/>
      </w:pPr>
    </w:lvl>
    <w:lvl w:ilvl="1" w:tplc="04090019">
      <w:start w:val="1"/>
      <w:numFmt w:val="lowerLetter"/>
      <w:lvlText w:val="%2."/>
      <w:lvlJc w:val="left"/>
      <w:pPr>
        <w:ind w:left="1775" w:hanging="360"/>
      </w:pPr>
    </w:lvl>
    <w:lvl w:ilvl="2" w:tplc="0409001B" w:tentative="1">
      <w:start w:val="1"/>
      <w:numFmt w:val="lowerRoman"/>
      <w:lvlText w:val="%3."/>
      <w:lvlJc w:val="right"/>
      <w:pPr>
        <w:ind w:left="2495" w:hanging="180"/>
      </w:pPr>
    </w:lvl>
    <w:lvl w:ilvl="3" w:tplc="0409000F" w:tentative="1">
      <w:start w:val="1"/>
      <w:numFmt w:val="decimal"/>
      <w:lvlText w:val="%4."/>
      <w:lvlJc w:val="left"/>
      <w:pPr>
        <w:ind w:left="3215" w:hanging="360"/>
      </w:pPr>
    </w:lvl>
    <w:lvl w:ilvl="4" w:tplc="04090019" w:tentative="1">
      <w:start w:val="1"/>
      <w:numFmt w:val="lowerLetter"/>
      <w:lvlText w:val="%5."/>
      <w:lvlJc w:val="left"/>
      <w:pPr>
        <w:ind w:left="3935" w:hanging="360"/>
      </w:pPr>
    </w:lvl>
    <w:lvl w:ilvl="5" w:tplc="0409001B" w:tentative="1">
      <w:start w:val="1"/>
      <w:numFmt w:val="lowerRoman"/>
      <w:lvlText w:val="%6."/>
      <w:lvlJc w:val="right"/>
      <w:pPr>
        <w:ind w:left="4655" w:hanging="180"/>
      </w:pPr>
    </w:lvl>
    <w:lvl w:ilvl="6" w:tplc="0409000F" w:tentative="1">
      <w:start w:val="1"/>
      <w:numFmt w:val="decimal"/>
      <w:lvlText w:val="%7."/>
      <w:lvlJc w:val="left"/>
      <w:pPr>
        <w:ind w:left="5375" w:hanging="360"/>
      </w:pPr>
    </w:lvl>
    <w:lvl w:ilvl="7" w:tplc="04090019" w:tentative="1">
      <w:start w:val="1"/>
      <w:numFmt w:val="lowerLetter"/>
      <w:lvlText w:val="%8."/>
      <w:lvlJc w:val="left"/>
      <w:pPr>
        <w:ind w:left="6095" w:hanging="360"/>
      </w:pPr>
    </w:lvl>
    <w:lvl w:ilvl="8" w:tplc="0409001B" w:tentative="1">
      <w:start w:val="1"/>
      <w:numFmt w:val="lowerRoman"/>
      <w:lvlText w:val="%9."/>
      <w:lvlJc w:val="right"/>
      <w:pPr>
        <w:ind w:left="6815" w:hanging="180"/>
      </w:pPr>
    </w:lvl>
  </w:abstractNum>
  <w:abstractNum w:abstractNumId="24">
    <w:nsid w:val="520B3EFC"/>
    <w:multiLevelType w:val="hybridMultilevel"/>
    <w:tmpl w:val="F432ECD6"/>
    <w:lvl w:ilvl="0" w:tplc="C526FCFC">
      <w:start w:val="1"/>
      <w:numFmt w:val="decimal"/>
      <w:lvlText w:val="%1."/>
      <w:lvlJc w:val="left"/>
      <w:pPr>
        <w:ind w:left="720" w:hanging="360"/>
      </w:pPr>
      <w:rPr>
        <w:rFonts w:hint="default"/>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BB040CC"/>
    <w:multiLevelType w:val="hybridMultilevel"/>
    <w:tmpl w:val="37F669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DFB2DA9"/>
    <w:multiLevelType w:val="hybridMultilevel"/>
    <w:tmpl w:val="CA247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28">
    <w:nsid w:val="668C6355"/>
    <w:multiLevelType w:val="hybridMultilevel"/>
    <w:tmpl w:val="0526BB28"/>
    <w:lvl w:ilvl="0" w:tplc="613E01EC">
      <w:start w:val="1"/>
      <w:numFmt w:val="decimal"/>
      <w:lvlText w:val="%1."/>
      <w:lvlJc w:val="left"/>
      <w:pPr>
        <w:tabs>
          <w:tab w:val="num" w:pos="720"/>
        </w:tabs>
        <w:ind w:left="720" w:hanging="360"/>
      </w:pPr>
    </w:lvl>
    <w:lvl w:ilvl="1" w:tplc="0B18F3DE">
      <w:start w:val="1"/>
      <w:numFmt w:val="decimal"/>
      <w:lvlText w:val="%2."/>
      <w:lvlJc w:val="left"/>
      <w:pPr>
        <w:tabs>
          <w:tab w:val="num" w:pos="1440"/>
        </w:tabs>
        <w:ind w:left="1440" w:hanging="360"/>
      </w:pPr>
    </w:lvl>
    <w:lvl w:ilvl="2" w:tplc="5652EB68">
      <w:start w:val="1"/>
      <w:numFmt w:val="decimal"/>
      <w:lvlText w:val="%3."/>
      <w:lvlJc w:val="left"/>
      <w:pPr>
        <w:tabs>
          <w:tab w:val="num" w:pos="2160"/>
        </w:tabs>
        <w:ind w:left="2160" w:hanging="360"/>
      </w:pPr>
    </w:lvl>
    <w:lvl w:ilvl="3" w:tplc="9B965A06" w:tentative="1">
      <w:start w:val="1"/>
      <w:numFmt w:val="decimal"/>
      <w:lvlText w:val="%4."/>
      <w:lvlJc w:val="left"/>
      <w:pPr>
        <w:tabs>
          <w:tab w:val="num" w:pos="2880"/>
        </w:tabs>
        <w:ind w:left="2880" w:hanging="360"/>
      </w:pPr>
    </w:lvl>
    <w:lvl w:ilvl="4" w:tplc="0772F794" w:tentative="1">
      <w:start w:val="1"/>
      <w:numFmt w:val="decimal"/>
      <w:lvlText w:val="%5."/>
      <w:lvlJc w:val="left"/>
      <w:pPr>
        <w:tabs>
          <w:tab w:val="num" w:pos="3600"/>
        </w:tabs>
        <w:ind w:left="3600" w:hanging="360"/>
      </w:pPr>
    </w:lvl>
    <w:lvl w:ilvl="5" w:tplc="AF9205DA" w:tentative="1">
      <w:start w:val="1"/>
      <w:numFmt w:val="decimal"/>
      <w:lvlText w:val="%6."/>
      <w:lvlJc w:val="left"/>
      <w:pPr>
        <w:tabs>
          <w:tab w:val="num" w:pos="4320"/>
        </w:tabs>
        <w:ind w:left="4320" w:hanging="360"/>
      </w:pPr>
    </w:lvl>
    <w:lvl w:ilvl="6" w:tplc="DBAE3620" w:tentative="1">
      <w:start w:val="1"/>
      <w:numFmt w:val="decimal"/>
      <w:lvlText w:val="%7."/>
      <w:lvlJc w:val="left"/>
      <w:pPr>
        <w:tabs>
          <w:tab w:val="num" w:pos="5040"/>
        </w:tabs>
        <w:ind w:left="5040" w:hanging="360"/>
      </w:pPr>
    </w:lvl>
    <w:lvl w:ilvl="7" w:tplc="C868B02A" w:tentative="1">
      <w:start w:val="1"/>
      <w:numFmt w:val="decimal"/>
      <w:lvlText w:val="%8."/>
      <w:lvlJc w:val="left"/>
      <w:pPr>
        <w:tabs>
          <w:tab w:val="num" w:pos="5760"/>
        </w:tabs>
        <w:ind w:left="5760" w:hanging="360"/>
      </w:pPr>
    </w:lvl>
    <w:lvl w:ilvl="8" w:tplc="BE00C11C" w:tentative="1">
      <w:start w:val="1"/>
      <w:numFmt w:val="decimal"/>
      <w:lvlText w:val="%9."/>
      <w:lvlJc w:val="left"/>
      <w:pPr>
        <w:tabs>
          <w:tab w:val="num" w:pos="6480"/>
        </w:tabs>
        <w:ind w:left="6480" w:hanging="360"/>
      </w:pPr>
    </w:lvl>
  </w:abstractNum>
  <w:abstractNum w:abstractNumId="29">
    <w:nsid w:val="68EA355C"/>
    <w:multiLevelType w:val="hybridMultilevel"/>
    <w:tmpl w:val="94ECC9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68F9628E"/>
    <w:multiLevelType w:val="hybridMultilevel"/>
    <w:tmpl w:val="38D2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18601C4"/>
    <w:multiLevelType w:val="hybridMultilevel"/>
    <w:tmpl w:val="3D46F6B8"/>
    <w:lvl w:ilvl="0" w:tplc="8B26A5FE">
      <w:start w:val="1"/>
      <w:numFmt w:val="decimal"/>
      <w:lvlText w:val="%1."/>
      <w:lvlJc w:val="left"/>
      <w:pPr>
        <w:ind w:left="360" w:hanging="360"/>
      </w:pPr>
      <w:rPr>
        <w:rFonts w:hint="default"/>
        <w:color w:va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5D6EB6"/>
    <w:multiLevelType w:val="hybridMultilevel"/>
    <w:tmpl w:val="A2E24ECC"/>
    <w:lvl w:ilvl="0" w:tplc="C526FCFC">
      <w:start w:val="1"/>
      <w:numFmt w:val="decimal"/>
      <w:lvlText w:val="%1."/>
      <w:lvlJc w:val="left"/>
      <w:pPr>
        <w:ind w:left="360" w:hanging="360"/>
      </w:pPr>
      <w:rPr>
        <w:rFonts w:hint="default"/>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7845D6D"/>
    <w:multiLevelType w:val="hybridMultilevel"/>
    <w:tmpl w:val="E4F4EB02"/>
    <w:lvl w:ilvl="0" w:tplc="C526FCFC">
      <w:start w:val="1"/>
      <w:numFmt w:val="decimal"/>
      <w:lvlText w:val="%1."/>
      <w:lvlJc w:val="left"/>
      <w:pPr>
        <w:ind w:left="360" w:hanging="360"/>
      </w:pPr>
      <w:rPr>
        <w:rFonts w:hint="default"/>
        <w:vertAlign w:val="baseli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8C272F5"/>
    <w:multiLevelType w:val="hybridMultilevel"/>
    <w:tmpl w:val="D68085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A8C170A"/>
    <w:multiLevelType w:val="multilevel"/>
    <w:tmpl w:val="0409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num w:numId="1">
    <w:abstractNumId w:val="21"/>
  </w:num>
  <w:num w:numId="2">
    <w:abstractNumId w:val="9"/>
  </w:num>
  <w:num w:numId="3">
    <w:abstractNumId w:val="22"/>
  </w:num>
  <w:num w:numId="4">
    <w:abstractNumId w:val="13"/>
  </w:num>
  <w:num w:numId="5">
    <w:abstractNumId w:val="4"/>
  </w:num>
  <w:num w:numId="6">
    <w:abstractNumId w:val="31"/>
  </w:num>
  <w:num w:numId="7">
    <w:abstractNumId w:val="27"/>
  </w:num>
  <w:num w:numId="8">
    <w:abstractNumId w:val="0"/>
  </w:num>
  <w:num w:numId="9">
    <w:abstractNumId w:val="30"/>
  </w:num>
  <w:num w:numId="10">
    <w:abstractNumId w:val="3"/>
  </w:num>
  <w:num w:numId="11">
    <w:abstractNumId w:val="17"/>
  </w:num>
  <w:num w:numId="12">
    <w:abstractNumId w:val="15"/>
  </w:num>
  <w:num w:numId="13">
    <w:abstractNumId w:val="29"/>
  </w:num>
  <w:num w:numId="14">
    <w:abstractNumId w:val="10"/>
  </w:num>
  <w:num w:numId="15">
    <w:abstractNumId w:val="26"/>
  </w:num>
  <w:num w:numId="16">
    <w:abstractNumId w:val="11"/>
  </w:num>
  <w:num w:numId="17">
    <w:abstractNumId w:val="7"/>
  </w:num>
  <w:num w:numId="18">
    <w:abstractNumId w:val="12"/>
  </w:num>
  <w:num w:numId="19">
    <w:abstractNumId w:val="16"/>
  </w:num>
  <w:num w:numId="20">
    <w:abstractNumId w:val="18"/>
  </w:num>
  <w:num w:numId="21">
    <w:abstractNumId w:val="28"/>
  </w:num>
  <w:num w:numId="22">
    <w:abstractNumId w:val="36"/>
  </w:num>
  <w:num w:numId="23">
    <w:abstractNumId w:val="14"/>
  </w:num>
  <w:num w:numId="24">
    <w:abstractNumId w:val="5"/>
  </w:num>
  <w:num w:numId="25">
    <w:abstractNumId w:val="20"/>
  </w:num>
  <w:num w:numId="26">
    <w:abstractNumId w:val="8"/>
  </w:num>
  <w:num w:numId="27">
    <w:abstractNumId w:val="1"/>
  </w:num>
  <w:num w:numId="28">
    <w:abstractNumId w:val="24"/>
  </w:num>
  <w:num w:numId="29">
    <w:abstractNumId w:val="34"/>
  </w:num>
  <w:num w:numId="30">
    <w:abstractNumId w:val="33"/>
  </w:num>
  <w:num w:numId="31">
    <w:abstractNumId w:val="6"/>
  </w:num>
  <w:num w:numId="32">
    <w:abstractNumId w:val="2"/>
  </w:num>
  <w:num w:numId="33">
    <w:abstractNumId w:val="19"/>
  </w:num>
  <w:num w:numId="34">
    <w:abstractNumId w:val="25"/>
  </w:num>
  <w:num w:numId="35">
    <w:abstractNumId w:val="35"/>
  </w:num>
  <w:num w:numId="36">
    <w:abstractNumId w:val="32"/>
  </w:num>
  <w:num w:numId="37">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6A9F"/>
    <w:rsid w:val="0002429A"/>
    <w:rsid w:val="00026C7C"/>
    <w:rsid w:val="000318E8"/>
    <w:rsid w:val="00035219"/>
    <w:rsid w:val="00036332"/>
    <w:rsid w:val="00040D75"/>
    <w:rsid w:val="000471B9"/>
    <w:rsid w:val="00050422"/>
    <w:rsid w:val="00050C7D"/>
    <w:rsid w:val="000519F8"/>
    <w:rsid w:val="0005397F"/>
    <w:rsid w:val="0005565C"/>
    <w:rsid w:val="00071B56"/>
    <w:rsid w:val="00073981"/>
    <w:rsid w:val="0007401B"/>
    <w:rsid w:val="00097CC8"/>
    <w:rsid w:val="000B0D2F"/>
    <w:rsid w:val="000B1369"/>
    <w:rsid w:val="000B6F9D"/>
    <w:rsid w:val="000C04B3"/>
    <w:rsid w:val="000C4088"/>
    <w:rsid w:val="000E03B2"/>
    <w:rsid w:val="000F1F79"/>
    <w:rsid w:val="00101042"/>
    <w:rsid w:val="001101A5"/>
    <w:rsid w:val="00111E39"/>
    <w:rsid w:val="001131A8"/>
    <w:rsid w:val="00120654"/>
    <w:rsid w:val="00120D2C"/>
    <w:rsid w:val="0012192B"/>
    <w:rsid w:val="00131F84"/>
    <w:rsid w:val="0014607B"/>
    <w:rsid w:val="00150563"/>
    <w:rsid w:val="00155C96"/>
    <w:rsid w:val="00156950"/>
    <w:rsid w:val="0016249A"/>
    <w:rsid w:val="00172A45"/>
    <w:rsid w:val="00172E99"/>
    <w:rsid w:val="00175E50"/>
    <w:rsid w:val="00190D4B"/>
    <w:rsid w:val="00195564"/>
    <w:rsid w:val="001A6325"/>
    <w:rsid w:val="001A7425"/>
    <w:rsid w:val="001B0582"/>
    <w:rsid w:val="001B2924"/>
    <w:rsid w:val="001B3BA6"/>
    <w:rsid w:val="001C5F3E"/>
    <w:rsid w:val="001E4765"/>
    <w:rsid w:val="001F1E42"/>
    <w:rsid w:val="001F5DA6"/>
    <w:rsid w:val="002020C6"/>
    <w:rsid w:val="00202EEE"/>
    <w:rsid w:val="002103F4"/>
    <w:rsid w:val="0021121E"/>
    <w:rsid w:val="002473AB"/>
    <w:rsid w:val="00255B13"/>
    <w:rsid w:val="00260895"/>
    <w:rsid w:val="00281D52"/>
    <w:rsid w:val="00290D47"/>
    <w:rsid w:val="002921E0"/>
    <w:rsid w:val="002A1736"/>
    <w:rsid w:val="002A36D4"/>
    <w:rsid w:val="002B64EE"/>
    <w:rsid w:val="002B68BF"/>
    <w:rsid w:val="002B6F30"/>
    <w:rsid w:val="002C6FBB"/>
    <w:rsid w:val="002D690F"/>
    <w:rsid w:val="002E6B31"/>
    <w:rsid w:val="002F4A18"/>
    <w:rsid w:val="002F7867"/>
    <w:rsid w:val="0030551A"/>
    <w:rsid w:val="003204EB"/>
    <w:rsid w:val="00321A69"/>
    <w:rsid w:val="0033058D"/>
    <w:rsid w:val="003531C6"/>
    <w:rsid w:val="00355290"/>
    <w:rsid w:val="00373097"/>
    <w:rsid w:val="00382437"/>
    <w:rsid w:val="00382473"/>
    <w:rsid w:val="0038673F"/>
    <w:rsid w:val="00387E57"/>
    <w:rsid w:val="003942A2"/>
    <w:rsid w:val="00395185"/>
    <w:rsid w:val="00396F78"/>
    <w:rsid w:val="003A0197"/>
    <w:rsid w:val="003A23E4"/>
    <w:rsid w:val="003A52A8"/>
    <w:rsid w:val="003A5B8A"/>
    <w:rsid w:val="003A77BF"/>
    <w:rsid w:val="003D7744"/>
    <w:rsid w:val="003E38DB"/>
    <w:rsid w:val="003E3BB8"/>
    <w:rsid w:val="003E3F69"/>
    <w:rsid w:val="003F1AA1"/>
    <w:rsid w:val="003F3B37"/>
    <w:rsid w:val="00401B67"/>
    <w:rsid w:val="00426807"/>
    <w:rsid w:val="00434AE3"/>
    <w:rsid w:val="0043567D"/>
    <w:rsid w:val="00437033"/>
    <w:rsid w:val="00437E12"/>
    <w:rsid w:val="00441515"/>
    <w:rsid w:val="00456E84"/>
    <w:rsid w:val="00456EA4"/>
    <w:rsid w:val="0046023B"/>
    <w:rsid w:val="0047348C"/>
    <w:rsid w:val="00473859"/>
    <w:rsid w:val="00476BBB"/>
    <w:rsid w:val="004840A9"/>
    <w:rsid w:val="00485EBF"/>
    <w:rsid w:val="004948CD"/>
    <w:rsid w:val="00497E71"/>
    <w:rsid w:val="004A55B0"/>
    <w:rsid w:val="004C5E5B"/>
    <w:rsid w:val="004E43AF"/>
    <w:rsid w:val="004E489A"/>
    <w:rsid w:val="004E5837"/>
    <w:rsid w:val="004E6423"/>
    <w:rsid w:val="004F4045"/>
    <w:rsid w:val="00506F06"/>
    <w:rsid w:val="00516623"/>
    <w:rsid w:val="00522FC7"/>
    <w:rsid w:val="005259AA"/>
    <w:rsid w:val="00525AEF"/>
    <w:rsid w:val="00526947"/>
    <w:rsid w:val="00530481"/>
    <w:rsid w:val="005452F1"/>
    <w:rsid w:val="005460FD"/>
    <w:rsid w:val="0056428A"/>
    <w:rsid w:val="00570EC5"/>
    <w:rsid w:val="0057157F"/>
    <w:rsid w:val="00573541"/>
    <w:rsid w:val="00576FCB"/>
    <w:rsid w:val="00594547"/>
    <w:rsid w:val="005A0723"/>
    <w:rsid w:val="005B2BEF"/>
    <w:rsid w:val="005B617D"/>
    <w:rsid w:val="005C271E"/>
    <w:rsid w:val="005C2D6B"/>
    <w:rsid w:val="005C593C"/>
    <w:rsid w:val="005D0DFB"/>
    <w:rsid w:val="005D25E4"/>
    <w:rsid w:val="005D7E9F"/>
    <w:rsid w:val="005E0B74"/>
    <w:rsid w:val="005E4C97"/>
    <w:rsid w:val="005F0D7E"/>
    <w:rsid w:val="005F20DF"/>
    <w:rsid w:val="005F2B0F"/>
    <w:rsid w:val="005F2F42"/>
    <w:rsid w:val="00610841"/>
    <w:rsid w:val="00611608"/>
    <w:rsid w:val="006156DA"/>
    <w:rsid w:val="0062015A"/>
    <w:rsid w:val="00621070"/>
    <w:rsid w:val="006217F2"/>
    <w:rsid w:val="006343D4"/>
    <w:rsid w:val="0064588E"/>
    <w:rsid w:val="006554E7"/>
    <w:rsid w:val="0065748F"/>
    <w:rsid w:val="00665B07"/>
    <w:rsid w:val="00666C1E"/>
    <w:rsid w:val="006850EB"/>
    <w:rsid w:val="00685714"/>
    <w:rsid w:val="00686AC5"/>
    <w:rsid w:val="00686BC0"/>
    <w:rsid w:val="006922A2"/>
    <w:rsid w:val="00694377"/>
    <w:rsid w:val="006A055B"/>
    <w:rsid w:val="006A122E"/>
    <w:rsid w:val="006E6DFB"/>
    <w:rsid w:val="006F0C56"/>
    <w:rsid w:val="006F1119"/>
    <w:rsid w:val="007008F4"/>
    <w:rsid w:val="007113A2"/>
    <w:rsid w:val="00713E24"/>
    <w:rsid w:val="00724A70"/>
    <w:rsid w:val="00727967"/>
    <w:rsid w:val="00727F61"/>
    <w:rsid w:val="007445E1"/>
    <w:rsid w:val="00754242"/>
    <w:rsid w:val="007640E2"/>
    <w:rsid w:val="0076721C"/>
    <w:rsid w:val="007914DB"/>
    <w:rsid w:val="007A2D88"/>
    <w:rsid w:val="007B5298"/>
    <w:rsid w:val="007F2236"/>
    <w:rsid w:val="00802C79"/>
    <w:rsid w:val="00810584"/>
    <w:rsid w:val="00837B05"/>
    <w:rsid w:val="0084018C"/>
    <w:rsid w:val="00841E39"/>
    <w:rsid w:val="00846267"/>
    <w:rsid w:val="00846316"/>
    <w:rsid w:val="00847BB1"/>
    <w:rsid w:val="00852C21"/>
    <w:rsid w:val="00857197"/>
    <w:rsid w:val="008630CB"/>
    <w:rsid w:val="0087255F"/>
    <w:rsid w:val="00876584"/>
    <w:rsid w:val="00881286"/>
    <w:rsid w:val="0089131E"/>
    <w:rsid w:val="008A51E2"/>
    <w:rsid w:val="008B3B9D"/>
    <w:rsid w:val="008C14D2"/>
    <w:rsid w:val="008C546F"/>
    <w:rsid w:val="008C6BF2"/>
    <w:rsid w:val="008C7A99"/>
    <w:rsid w:val="008D36A0"/>
    <w:rsid w:val="008E05FC"/>
    <w:rsid w:val="008F2C75"/>
    <w:rsid w:val="008F4087"/>
    <w:rsid w:val="008F6A44"/>
    <w:rsid w:val="0090788F"/>
    <w:rsid w:val="00911D63"/>
    <w:rsid w:val="00923366"/>
    <w:rsid w:val="00926CAA"/>
    <w:rsid w:val="00927183"/>
    <w:rsid w:val="009309B9"/>
    <w:rsid w:val="0093397E"/>
    <w:rsid w:val="00943632"/>
    <w:rsid w:val="009467AE"/>
    <w:rsid w:val="009475C1"/>
    <w:rsid w:val="00952041"/>
    <w:rsid w:val="009530E1"/>
    <w:rsid w:val="00961B8C"/>
    <w:rsid w:val="00962CAC"/>
    <w:rsid w:val="00963D7C"/>
    <w:rsid w:val="00966AAF"/>
    <w:rsid w:val="00973FF2"/>
    <w:rsid w:val="009762A2"/>
    <w:rsid w:val="009807E7"/>
    <w:rsid w:val="009844C6"/>
    <w:rsid w:val="00994ECB"/>
    <w:rsid w:val="0099785A"/>
    <w:rsid w:val="009A0311"/>
    <w:rsid w:val="009A257F"/>
    <w:rsid w:val="009A79C4"/>
    <w:rsid w:val="009B2B00"/>
    <w:rsid w:val="009B69B5"/>
    <w:rsid w:val="009C3535"/>
    <w:rsid w:val="009C4F70"/>
    <w:rsid w:val="009D3D76"/>
    <w:rsid w:val="009F0633"/>
    <w:rsid w:val="009F1EA9"/>
    <w:rsid w:val="009F7CAF"/>
    <w:rsid w:val="00A035BF"/>
    <w:rsid w:val="00A17501"/>
    <w:rsid w:val="00A31583"/>
    <w:rsid w:val="00A36E4E"/>
    <w:rsid w:val="00A46D9D"/>
    <w:rsid w:val="00A52691"/>
    <w:rsid w:val="00A5471D"/>
    <w:rsid w:val="00A777D8"/>
    <w:rsid w:val="00A82941"/>
    <w:rsid w:val="00A83261"/>
    <w:rsid w:val="00A90D51"/>
    <w:rsid w:val="00AA0203"/>
    <w:rsid w:val="00AB5159"/>
    <w:rsid w:val="00AD14AE"/>
    <w:rsid w:val="00AE4F41"/>
    <w:rsid w:val="00B05761"/>
    <w:rsid w:val="00B11133"/>
    <w:rsid w:val="00B21217"/>
    <w:rsid w:val="00B34F0B"/>
    <w:rsid w:val="00B52CEA"/>
    <w:rsid w:val="00B56770"/>
    <w:rsid w:val="00B62ECC"/>
    <w:rsid w:val="00B65BA4"/>
    <w:rsid w:val="00B857CD"/>
    <w:rsid w:val="00B941B4"/>
    <w:rsid w:val="00B97785"/>
    <w:rsid w:val="00BB5289"/>
    <w:rsid w:val="00BB67F8"/>
    <w:rsid w:val="00BC2E76"/>
    <w:rsid w:val="00BD0D14"/>
    <w:rsid w:val="00BD3843"/>
    <w:rsid w:val="00BE454E"/>
    <w:rsid w:val="00BE5FFD"/>
    <w:rsid w:val="00BF21D6"/>
    <w:rsid w:val="00BF4FEC"/>
    <w:rsid w:val="00BF5C1E"/>
    <w:rsid w:val="00BF7A77"/>
    <w:rsid w:val="00C01387"/>
    <w:rsid w:val="00C27E69"/>
    <w:rsid w:val="00C31830"/>
    <w:rsid w:val="00C422F5"/>
    <w:rsid w:val="00C461F7"/>
    <w:rsid w:val="00C61365"/>
    <w:rsid w:val="00C61390"/>
    <w:rsid w:val="00C66975"/>
    <w:rsid w:val="00C7456E"/>
    <w:rsid w:val="00C779C0"/>
    <w:rsid w:val="00C827EB"/>
    <w:rsid w:val="00C85603"/>
    <w:rsid w:val="00C90657"/>
    <w:rsid w:val="00C90A22"/>
    <w:rsid w:val="00C93E41"/>
    <w:rsid w:val="00CA03F1"/>
    <w:rsid w:val="00CA0F64"/>
    <w:rsid w:val="00CA353B"/>
    <w:rsid w:val="00CA38E0"/>
    <w:rsid w:val="00CA6ED1"/>
    <w:rsid w:val="00CB5329"/>
    <w:rsid w:val="00CC03E7"/>
    <w:rsid w:val="00CC632B"/>
    <w:rsid w:val="00CC6B4B"/>
    <w:rsid w:val="00CE45EE"/>
    <w:rsid w:val="00CE4AC4"/>
    <w:rsid w:val="00CF27FD"/>
    <w:rsid w:val="00D05D2F"/>
    <w:rsid w:val="00D11481"/>
    <w:rsid w:val="00D12C8E"/>
    <w:rsid w:val="00D15029"/>
    <w:rsid w:val="00D23FD4"/>
    <w:rsid w:val="00D2750F"/>
    <w:rsid w:val="00D33B69"/>
    <w:rsid w:val="00D37938"/>
    <w:rsid w:val="00D57370"/>
    <w:rsid w:val="00D60AFD"/>
    <w:rsid w:val="00D62B69"/>
    <w:rsid w:val="00D64601"/>
    <w:rsid w:val="00D67383"/>
    <w:rsid w:val="00D7491B"/>
    <w:rsid w:val="00D77F16"/>
    <w:rsid w:val="00D82DB5"/>
    <w:rsid w:val="00D84B7A"/>
    <w:rsid w:val="00D96754"/>
    <w:rsid w:val="00DA23E5"/>
    <w:rsid w:val="00DA5BD8"/>
    <w:rsid w:val="00DC6A3E"/>
    <w:rsid w:val="00DD25B4"/>
    <w:rsid w:val="00DD6253"/>
    <w:rsid w:val="00DF54BA"/>
    <w:rsid w:val="00DF739F"/>
    <w:rsid w:val="00DF7BA3"/>
    <w:rsid w:val="00E03BA1"/>
    <w:rsid w:val="00E10DED"/>
    <w:rsid w:val="00E17292"/>
    <w:rsid w:val="00E37602"/>
    <w:rsid w:val="00E41893"/>
    <w:rsid w:val="00E54B53"/>
    <w:rsid w:val="00E613D6"/>
    <w:rsid w:val="00E64C12"/>
    <w:rsid w:val="00E7422D"/>
    <w:rsid w:val="00E7737C"/>
    <w:rsid w:val="00EA2C3F"/>
    <w:rsid w:val="00EA3088"/>
    <w:rsid w:val="00EA31C9"/>
    <w:rsid w:val="00EA4FCF"/>
    <w:rsid w:val="00EC364A"/>
    <w:rsid w:val="00EC58CF"/>
    <w:rsid w:val="00EC6A39"/>
    <w:rsid w:val="00EE475A"/>
    <w:rsid w:val="00EE47F6"/>
    <w:rsid w:val="00EE79BB"/>
    <w:rsid w:val="00F00CAD"/>
    <w:rsid w:val="00F04D61"/>
    <w:rsid w:val="00F10410"/>
    <w:rsid w:val="00F20F56"/>
    <w:rsid w:val="00F26456"/>
    <w:rsid w:val="00F32980"/>
    <w:rsid w:val="00F41F9D"/>
    <w:rsid w:val="00F473EE"/>
    <w:rsid w:val="00F5011E"/>
    <w:rsid w:val="00F630B7"/>
    <w:rsid w:val="00F65E74"/>
    <w:rsid w:val="00F72140"/>
    <w:rsid w:val="00F7215A"/>
    <w:rsid w:val="00F72723"/>
    <w:rsid w:val="00F7293A"/>
    <w:rsid w:val="00F75BFA"/>
    <w:rsid w:val="00F765A3"/>
    <w:rsid w:val="00F77B61"/>
    <w:rsid w:val="00F80D46"/>
    <w:rsid w:val="00F85B08"/>
    <w:rsid w:val="00F91CB4"/>
    <w:rsid w:val="00FA7209"/>
    <w:rsid w:val="00FD2BD5"/>
    <w:rsid w:val="00FE33BB"/>
    <w:rsid w:val="00FF613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148E3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link w:val="BodyTextChar"/>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paragraph" w:customStyle="1" w:styleId="BODY">
    <w:name w:val="BODY"/>
    <w:basedOn w:val="Normal"/>
    <w:uiPriority w:val="99"/>
    <w:rsid w:val="00A5471D"/>
    <w:pPr>
      <w:widowControl/>
      <w:autoSpaceDE w:val="0"/>
      <w:autoSpaceDN w:val="0"/>
      <w:textAlignment w:val="auto"/>
    </w:pPr>
    <w:rPr>
      <w:sz w:val="23"/>
      <w:szCs w:val="23"/>
    </w:rPr>
  </w:style>
  <w:style w:type="character" w:styleId="CommentReference">
    <w:name w:val="annotation reference"/>
    <w:basedOn w:val="DefaultParagraphFont"/>
    <w:uiPriority w:val="99"/>
    <w:semiHidden/>
    <w:unhideWhenUsed/>
    <w:rsid w:val="00C93E41"/>
    <w:rPr>
      <w:sz w:val="16"/>
      <w:szCs w:val="16"/>
    </w:rPr>
  </w:style>
  <w:style w:type="paragraph" w:styleId="CommentSubject">
    <w:name w:val="annotation subject"/>
    <w:basedOn w:val="CommentText"/>
    <w:next w:val="CommentText"/>
    <w:link w:val="CommentSubjectChar"/>
    <w:uiPriority w:val="99"/>
    <w:semiHidden/>
    <w:unhideWhenUsed/>
    <w:rsid w:val="00C93E41"/>
    <w:rPr>
      <w:b/>
      <w:bCs/>
    </w:rPr>
  </w:style>
  <w:style w:type="character" w:customStyle="1" w:styleId="CommentSubjectChar">
    <w:name w:val="Comment Subject Char"/>
    <w:basedOn w:val="CommentTextChar"/>
    <w:link w:val="CommentSubject"/>
    <w:uiPriority w:val="99"/>
    <w:semiHidden/>
    <w:rsid w:val="00C93E41"/>
    <w:rPr>
      <w:b/>
      <w:bCs/>
    </w:rPr>
  </w:style>
  <w:style w:type="paragraph" w:styleId="ListParagraph">
    <w:name w:val="List Paragraph"/>
    <w:basedOn w:val="Normal"/>
    <w:uiPriority w:val="34"/>
    <w:qFormat/>
    <w:rsid w:val="001B0582"/>
    <w:pPr>
      <w:ind w:left="720"/>
      <w:contextualSpacing/>
    </w:pPr>
  </w:style>
  <w:style w:type="paragraph" w:styleId="Revision">
    <w:name w:val="Revision"/>
    <w:hidden/>
    <w:uiPriority w:val="99"/>
    <w:semiHidden/>
    <w:rsid w:val="003942A2"/>
    <w:rPr>
      <w:sz w:val="24"/>
      <w:szCs w:val="24"/>
    </w:rPr>
  </w:style>
  <w:style w:type="paragraph" w:customStyle="1" w:styleId="lvl1text0">
    <w:name w:val="lvl1text"/>
    <w:basedOn w:val="Normal"/>
    <w:rsid w:val="00B857CD"/>
    <w:pPr>
      <w:widowControl/>
      <w:adjustRightInd/>
      <w:spacing w:before="100" w:beforeAutospacing="1" w:after="100" w:afterAutospacing="1"/>
      <w:textAlignment w:val="auto"/>
    </w:pPr>
  </w:style>
  <w:style w:type="character" w:styleId="Strong">
    <w:name w:val="Strong"/>
    <w:basedOn w:val="DefaultParagraphFont"/>
    <w:uiPriority w:val="22"/>
    <w:qFormat/>
    <w:rsid w:val="00B857CD"/>
    <w:rPr>
      <w:b/>
      <w:bCs/>
    </w:rPr>
  </w:style>
  <w:style w:type="character" w:customStyle="1" w:styleId="BodyTextChar">
    <w:name w:val="Body Text Char"/>
    <w:basedOn w:val="DefaultParagraphFont"/>
    <w:link w:val="BodyText"/>
    <w:rsid w:val="00CC632B"/>
    <w:rPr>
      <w:sz w:val="24"/>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link w:val="BodyTextChar"/>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paragraph" w:customStyle="1" w:styleId="BODY">
    <w:name w:val="BODY"/>
    <w:basedOn w:val="Normal"/>
    <w:uiPriority w:val="99"/>
    <w:rsid w:val="00A5471D"/>
    <w:pPr>
      <w:widowControl/>
      <w:autoSpaceDE w:val="0"/>
      <w:autoSpaceDN w:val="0"/>
      <w:textAlignment w:val="auto"/>
    </w:pPr>
    <w:rPr>
      <w:sz w:val="23"/>
      <w:szCs w:val="23"/>
    </w:rPr>
  </w:style>
  <w:style w:type="character" w:styleId="CommentReference">
    <w:name w:val="annotation reference"/>
    <w:basedOn w:val="DefaultParagraphFont"/>
    <w:uiPriority w:val="99"/>
    <w:semiHidden/>
    <w:unhideWhenUsed/>
    <w:rsid w:val="00C93E41"/>
    <w:rPr>
      <w:sz w:val="16"/>
      <w:szCs w:val="16"/>
    </w:rPr>
  </w:style>
  <w:style w:type="paragraph" w:styleId="CommentSubject">
    <w:name w:val="annotation subject"/>
    <w:basedOn w:val="CommentText"/>
    <w:next w:val="CommentText"/>
    <w:link w:val="CommentSubjectChar"/>
    <w:uiPriority w:val="99"/>
    <w:semiHidden/>
    <w:unhideWhenUsed/>
    <w:rsid w:val="00C93E41"/>
    <w:rPr>
      <w:b/>
      <w:bCs/>
    </w:rPr>
  </w:style>
  <w:style w:type="character" w:customStyle="1" w:styleId="CommentSubjectChar">
    <w:name w:val="Comment Subject Char"/>
    <w:basedOn w:val="CommentTextChar"/>
    <w:link w:val="CommentSubject"/>
    <w:uiPriority w:val="99"/>
    <w:semiHidden/>
    <w:rsid w:val="00C93E41"/>
    <w:rPr>
      <w:b/>
      <w:bCs/>
    </w:rPr>
  </w:style>
  <w:style w:type="paragraph" w:styleId="ListParagraph">
    <w:name w:val="List Paragraph"/>
    <w:basedOn w:val="Normal"/>
    <w:uiPriority w:val="34"/>
    <w:qFormat/>
    <w:rsid w:val="001B0582"/>
    <w:pPr>
      <w:ind w:left="720"/>
      <w:contextualSpacing/>
    </w:pPr>
  </w:style>
  <w:style w:type="paragraph" w:styleId="Revision">
    <w:name w:val="Revision"/>
    <w:hidden/>
    <w:uiPriority w:val="99"/>
    <w:semiHidden/>
    <w:rsid w:val="003942A2"/>
    <w:rPr>
      <w:sz w:val="24"/>
      <w:szCs w:val="24"/>
    </w:rPr>
  </w:style>
  <w:style w:type="paragraph" w:customStyle="1" w:styleId="lvl1text0">
    <w:name w:val="lvl1text"/>
    <w:basedOn w:val="Normal"/>
    <w:rsid w:val="00B857CD"/>
    <w:pPr>
      <w:widowControl/>
      <w:adjustRightInd/>
      <w:spacing w:before="100" w:beforeAutospacing="1" w:after="100" w:afterAutospacing="1"/>
      <w:textAlignment w:val="auto"/>
    </w:pPr>
  </w:style>
  <w:style w:type="character" w:styleId="Strong">
    <w:name w:val="Strong"/>
    <w:basedOn w:val="DefaultParagraphFont"/>
    <w:uiPriority w:val="22"/>
    <w:qFormat/>
    <w:rsid w:val="00B857CD"/>
    <w:rPr>
      <w:b/>
      <w:bCs/>
    </w:rPr>
  </w:style>
  <w:style w:type="character" w:customStyle="1" w:styleId="BodyTextChar">
    <w:name w:val="Body Text Char"/>
    <w:basedOn w:val="DefaultParagraphFont"/>
    <w:link w:val="BodyText"/>
    <w:rsid w:val="00CC632B"/>
    <w:rPr>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3853">
      <w:bodyDiv w:val="1"/>
      <w:marLeft w:val="0"/>
      <w:marRight w:val="0"/>
      <w:marTop w:val="0"/>
      <w:marBottom w:val="0"/>
      <w:divBdr>
        <w:top w:val="none" w:sz="0" w:space="0" w:color="auto"/>
        <w:left w:val="none" w:sz="0" w:space="0" w:color="auto"/>
        <w:bottom w:val="none" w:sz="0" w:space="0" w:color="auto"/>
        <w:right w:val="none" w:sz="0" w:space="0" w:color="auto"/>
      </w:divBdr>
      <w:divsChild>
        <w:div w:id="95371305">
          <w:marLeft w:val="0"/>
          <w:marRight w:val="0"/>
          <w:marTop w:val="0"/>
          <w:marBottom w:val="0"/>
          <w:divBdr>
            <w:top w:val="none" w:sz="0" w:space="0" w:color="auto"/>
            <w:left w:val="none" w:sz="0" w:space="0" w:color="auto"/>
            <w:bottom w:val="none" w:sz="0" w:space="0" w:color="auto"/>
            <w:right w:val="none" w:sz="0" w:space="0" w:color="auto"/>
          </w:divBdr>
        </w:div>
      </w:divsChild>
    </w:div>
    <w:div w:id="502014896">
      <w:bodyDiv w:val="1"/>
      <w:marLeft w:val="0"/>
      <w:marRight w:val="0"/>
      <w:marTop w:val="0"/>
      <w:marBottom w:val="0"/>
      <w:divBdr>
        <w:top w:val="none" w:sz="0" w:space="0" w:color="auto"/>
        <w:left w:val="none" w:sz="0" w:space="0" w:color="auto"/>
        <w:bottom w:val="none" w:sz="0" w:space="0" w:color="auto"/>
        <w:right w:val="none" w:sz="0" w:space="0" w:color="auto"/>
      </w:divBdr>
      <w:divsChild>
        <w:div w:id="146097221">
          <w:marLeft w:val="1987"/>
          <w:marRight w:val="0"/>
          <w:marTop w:val="48"/>
          <w:marBottom w:val="0"/>
          <w:divBdr>
            <w:top w:val="none" w:sz="0" w:space="0" w:color="auto"/>
            <w:left w:val="none" w:sz="0" w:space="0" w:color="auto"/>
            <w:bottom w:val="none" w:sz="0" w:space="0" w:color="auto"/>
            <w:right w:val="none" w:sz="0" w:space="0" w:color="auto"/>
          </w:divBdr>
        </w:div>
        <w:div w:id="187329027">
          <w:marLeft w:val="547"/>
          <w:marRight w:val="0"/>
          <w:marTop w:val="86"/>
          <w:marBottom w:val="0"/>
          <w:divBdr>
            <w:top w:val="none" w:sz="0" w:space="0" w:color="auto"/>
            <w:left w:val="none" w:sz="0" w:space="0" w:color="auto"/>
            <w:bottom w:val="none" w:sz="0" w:space="0" w:color="auto"/>
            <w:right w:val="none" w:sz="0" w:space="0" w:color="auto"/>
          </w:divBdr>
        </w:div>
        <w:div w:id="237791316">
          <w:marLeft w:val="1267"/>
          <w:marRight w:val="0"/>
          <w:marTop w:val="67"/>
          <w:marBottom w:val="0"/>
          <w:divBdr>
            <w:top w:val="none" w:sz="0" w:space="0" w:color="auto"/>
            <w:left w:val="none" w:sz="0" w:space="0" w:color="auto"/>
            <w:bottom w:val="none" w:sz="0" w:space="0" w:color="auto"/>
            <w:right w:val="none" w:sz="0" w:space="0" w:color="auto"/>
          </w:divBdr>
        </w:div>
        <w:div w:id="364789341">
          <w:marLeft w:val="1267"/>
          <w:marRight w:val="0"/>
          <w:marTop w:val="67"/>
          <w:marBottom w:val="0"/>
          <w:divBdr>
            <w:top w:val="none" w:sz="0" w:space="0" w:color="auto"/>
            <w:left w:val="none" w:sz="0" w:space="0" w:color="auto"/>
            <w:bottom w:val="none" w:sz="0" w:space="0" w:color="auto"/>
            <w:right w:val="none" w:sz="0" w:space="0" w:color="auto"/>
          </w:divBdr>
        </w:div>
        <w:div w:id="393938814">
          <w:marLeft w:val="1267"/>
          <w:marRight w:val="0"/>
          <w:marTop w:val="67"/>
          <w:marBottom w:val="0"/>
          <w:divBdr>
            <w:top w:val="none" w:sz="0" w:space="0" w:color="auto"/>
            <w:left w:val="none" w:sz="0" w:space="0" w:color="auto"/>
            <w:bottom w:val="none" w:sz="0" w:space="0" w:color="auto"/>
            <w:right w:val="none" w:sz="0" w:space="0" w:color="auto"/>
          </w:divBdr>
        </w:div>
        <w:div w:id="499393859">
          <w:marLeft w:val="547"/>
          <w:marRight w:val="0"/>
          <w:marTop w:val="86"/>
          <w:marBottom w:val="0"/>
          <w:divBdr>
            <w:top w:val="none" w:sz="0" w:space="0" w:color="auto"/>
            <w:left w:val="none" w:sz="0" w:space="0" w:color="auto"/>
            <w:bottom w:val="none" w:sz="0" w:space="0" w:color="auto"/>
            <w:right w:val="none" w:sz="0" w:space="0" w:color="auto"/>
          </w:divBdr>
        </w:div>
        <w:div w:id="567804992">
          <w:marLeft w:val="1267"/>
          <w:marRight w:val="0"/>
          <w:marTop w:val="67"/>
          <w:marBottom w:val="0"/>
          <w:divBdr>
            <w:top w:val="none" w:sz="0" w:space="0" w:color="auto"/>
            <w:left w:val="none" w:sz="0" w:space="0" w:color="auto"/>
            <w:bottom w:val="none" w:sz="0" w:space="0" w:color="auto"/>
            <w:right w:val="none" w:sz="0" w:space="0" w:color="auto"/>
          </w:divBdr>
        </w:div>
        <w:div w:id="700276897">
          <w:marLeft w:val="1267"/>
          <w:marRight w:val="0"/>
          <w:marTop w:val="67"/>
          <w:marBottom w:val="0"/>
          <w:divBdr>
            <w:top w:val="none" w:sz="0" w:space="0" w:color="auto"/>
            <w:left w:val="none" w:sz="0" w:space="0" w:color="auto"/>
            <w:bottom w:val="none" w:sz="0" w:space="0" w:color="auto"/>
            <w:right w:val="none" w:sz="0" w:space="0" w:color="auto"/>
          </w:divBdr>
        </w:div>
        <w:div w:id="724984073">
          <w:marLeft w:val="1987"/>
          <w:marRight w:val="0"/>
          <w:marTop w:val="48"/>
          <w:marBottom w:val="0"/>
          <w:divBdr>
            <w:top w:val="none" w:sz="0" w:space="0" w:color="auto"/>
            <w:left w:val="none" w:sz="0" w:space="0" w:color="auto"/>
            <w:bottom w:val="none" w:sz="0" w:space="0" w:color="auto"/>
            <w:right w:val="none" w:sz="0" w:space="0" w:color="auto"/>
          </w:divBdr>
        </w:div>
        <w:div w:id="931740088">
          <w:marLeft w:val="1267"/>
          <w:marRight w:val="0"/>
          <w:marTop w:val="67"/>
          <w:marBottom w:val="0"/>
          <w:divBdr>
            <w:top w:val="none" w:sz="0" w:space="0" w:color="auto"/>
            <w:left w:val="none" w:sz="0" w:space="0" w:color="auto"/>
            <w:bottom w:val="none" w:sz="0" w:space="0" w:color="auto"/>
            <w:right w:val="none" w:sz="0" w:space="0" w:color="auto"/>
          </w:divBdr>
        </w:div>
        <w:div w:id="960189743">
          <w:marLeft w:val="1987"/>
          <w:marRight w:val="0"/>
          <w:marTop w:val="48"/>
          <w:marBottom w:val="0"/>
          <w:divBdr>
            <w:top w:val="none" w:sz="0" w:space="0" w:color="auto"/>
            <w:left w:val="none" w:sz="0" w:space="0" w:color="auto"/>
            <w:bottom w:val="none" w:sz="0" w:space="0" w:color="auto"/>
            <w:right w:val="none" w:sz="0" w:space="0" w:color="auto"/>
          </w:divBdr>
        </w:div>
        <w:div w:id="1561751144">
          <w:marLeft w:val="1267"/>
          <w:marRight w:val="0"/>
          <w:marTop w:val="67"/>
          <w:marBottom w:val="0"/>
          <w:divBdr>
            <w:top w:val="none" w:sz="0" w:space="0" w:color="auto"/>
            <w:left w:val="none" w:sz="0" w:space="0" w:color="auto"/>
            <w:bottom w:val="none" w:sz="0" w:space="0" w:color="auto"/>
            <w:right w:val="none" w:sz="0" w:space="0" w:color="auto"/>
          </w:divBdr>
        </w:div>
        <w:div w:id="1832599259">
          <w:marLeft w:val="1267"/>
          <w:marRight w:val="0"/>
          <w:marTop w:val="67"/>
          <w:marBottom w:val="0"/>
          <w:divBdr>
            <w:top w:val="none" w:sz="0" w:space="0" w:color="auto"/>
            <w:left w:val="none" w:sz="0" w:space="0" w:color="auto"/>
            <w:bottom w:val="none" w:sz="0" w:space="0" w:color="auto"/>
            <w:right w:val="none" w:sz="0" w:space="0" w:color="auto"/>
          </w:divBdr>
        </w:div>
        <w:div w:id="1991015425">
          <w:marLeft w:val="547"/>
          <w:marRight w:val="0"/>
          <w:marTop w:val="86"/>
          <w:marBottom w:val="0"/>
          <w:divBdr>
            <w:top w:val="none" w:sz="0" w:space="0" w:color="auto"/>
            <w:left w:val="none" w:sz="0" w:space="0" w:color="auto"/>
            <w:bottom w:val="none" w:sz="0" w:space="0" w:color="auto"/>
            <w:right w:val="none" w:sz="0" w:space="0" w:color="auto"/>
          </w:divBdr>
        </w:div>
        <w:div w:id="2021469598">
          <w:marLeft w:val="1267"/>
          <w:marRight w:val="0"/>
          <w:marTop w:val="67"/>
          <w:marBottom w:val="0"/>
          <w:divBdr>
            <w:top w:val="none" w:sz="0" w:space="0" w:color="auto"/>
            <w:left w:val="none" w:sz="0" w:space="0" w:color="auto"/>
            <w:bottom w:val="none" w:sz="0" w:space="0" w:color="auto"/>
            <w:right w:val="none" w:sz="0" w:space="0" w:color="auto"/>
          </w:divBdr>
        </w:div>
        <w:div w:id="2046983064">
          <w:marLeft w:val="547"/>
          <w:marRight w:val="0"/>
          <w:marTop w:val="86"/>
          <w:marBottom w:val="0"/>
          <w:divBdr>
            <w:top w:val="none" w:sz="0" w:space="0" w:color="auto"/>
            <w:left w:val="none" w:sz="0" w:space="0" w:color="auto"/>
            <w:bottom w:val="none" w:sz="0" w:space="0" w:color="auto"/>
            <w:right w:val="none" w:sz="0" w:space="0" w:color="auto"/>
          </w:divBdr>
        </w:div>
      </w:divsChild>
    </w:div>
    <w:div w:id="974606421">
      <w:bodyDiv w:val="1"/>
      <w:marLeft w:val="0"/>
      <w:marRight w:val="0"/>
      <w:marTop w:val="0"/>
      <w:marBottom w:val="0"/>
      <w:divBdr>
        <w:top w:val="none" w:sz="0" w:space="0" w:color="auto"/>
        <w:left w:val="none" w:sz="0" w:space="0" w:color="auto"/>
        <w:bottom w:val="none" w:sz="0" w:space="0" w:color="auto"/>
        <w:right w:val="none" w:sz="0" w:space="0" w:color="auto"/>
      </w:divBdr>
    </w:div>
    <w:div w:id="1761951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1.xml"/><Relationship Id="rId20" Type="http://schemas.openxmlformats.org/officeDocument/2006/relationships/image" Target="media/image6.jpeg"/><Relationship Id="rId21" Type="http://schemas.openxmlformats.org/officeDocument/2006/relationships/image" Target="media/image7.png"/><Relationship Id="rId22" Type="http://schemas.microsoft.com/office/2007/relationships/hdphoto" Target="media/hdphoto3.wdp"/><Relationship Id="rId23" Type="http://schemas.openxmlformats.org/officeDocument/2006/relationships/image" Target="media/image8.jpeg"/><Relationship Id="rId24" Type="http://schemas.openxmlformats.org/officeDocument/2006/relationships/image" Target="media/image9.jpeg"/><Relationship Id="rId25" Type="http://schemas.openxmlformats.org/officeDocument/2006/relationships/image" Target="media/image10.jpeg"/><Relationship Id="rId26" Type="http://schemas.openxmlformats.org/officeDocument/2006/relationships/image" Target="media/image11.jpeg"/><Relationship Id="rId27" Type="http://schemas.openxmlformats.org/officeDocument/2006/relationships/header" Target="header3.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 Id="rId13" Type="http://schemas.openxmlformats.org/officeDocument/2006/relationships/hyperlink" Target="http://scme-nm.org" TargetMode="External"/><Relationship Id="rId14" Type="http://schemas.openxmlformats.org/officeDocument/2006/relationships/image" Target="media/image2.jpeg"/><Relationship Id="rId15" Type="http://schemas.microsoft.com/office/2007/relationships/hdphoto" Target="media/hdphoto1.wdp"/><Relationship Id="rId16" Type="http://schemas.openxmlformats.org/officeDocument/2006/relationships/image" Target="media/image3.png"/><Relationship Id="rId17" Type="http://schemas.microsoft.com/office/2007/relationships/hdphoto" Target="media/hdphoto2.wdp"/><Relationship Id="rId18" Type="http://schemas.openxmlformats.org/officeDocument/2006/relationships/image" Target="media/image4.jpeg"/><Relationship Id="rId19" Type="http://schemas.openxmlformats.org/officeDocument/2006/relationships/image" Target="media/image5.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61</TotalTime>
  <Pages>10</Pages>
  <Words>1383</Words>
  <Characters>7886</Characters>
  <Application>Microsoft Macintosh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9251</CharactersWithSpaces>
  <SharedDoc>false</SharedDoc>
  <HLinks>
    <vt:vector size="24" baseType="variant">
      <vt:variant>
        <vt:i4>8192100</vt:i4>
      </vt:variant>
      <vt:variant>
        <vt:i4>9</vt:i4>
      </vt:variant>
      <vt:variant>
        <vt:i4>0</vt:i4>
      </vt:variant>
      <vt:variant>
        <vt:i4>5</vt:i4>
      </vt:variant>
      <vt:variant>
        <vt:lpwstr>http://www.scme-nm.org/</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1966175</vt:i4>
      </vt:variant>
      <vt:variant>
        <vt:i4>5027</vt:i4>
      </vt:variant>
      <vt:variant>
        <vt:i4>1025</vt:i4>
      </vt:variant>
      <vt:variant>
        <vt:i4>1</vt:i4>
      </vt:variant>
      <vt:variant>
        <vt:lpwstr>C:\xtProject\Fab_PrLith_PK00\graphics\Photo_Process9_22-420.jpg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11</cp:revision>
  <cp:lastPrinted>2009-10-13T21:44:00Z</cp:lastPrinted>
  <dcterms:created xsi:type="dcterms:W3CDTF">2017-08-04T22:51:00Z</dcterms:created>
  <dcterms:modified xsi:type="dcterms:W3CDTF">2017-08-07T18:45:00Z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