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C5DDE60" w14:textId="77777777" w:rsidR="00615A42" w:rsidRPr="00615A42" w:rsidRDefault="00615A42" w:rsidP="00615A42"/>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15A42" w14:paraId="670000E3" w14:textId="77777777" w:rsidTr="00F23414">
        <w:trPr>
          <w:trHeight w:hRule="exact" w:val="20"/>
        </w:trPr>
        <w:tc>
          <w:tcPr>
            <w:tcW w:w="1250" w:type="pct"/>
            <w:tcBorders>
              <w:top w:val="single" w:sz="4" w:space="0" w:color="auto"/>
              <w:bottom w:val="nil"/>
            </w:tcBorders>
          </w:tcPr>
          <w:p w14:paraId="0828B9A8" w14:textId="77777777" w:rsidR="00615A42" w:rsidRPr="00CA03F1" w:rsidRDefault="00615A42" w:rsidP="00F23414">
            <w:r>
              <w:rPr>
                <w:b/>
                <w:i/>
                <w:sz w:val="48"/>
                <w:szCs w:val="48"/>
              </w:rPr>
              <w:br w:type="page"/>
            </w:r>
          </w:p>
        </w:tc>
        <w:tc>
          <w:tcPr>
            <w:tcW w:w="1250" w:type="pct"/>
            <w:tcBorders>
              <w:top w:val="single" w:sz="4" w:space="0" w:color="auto"/>
              <w:bottom w:val="nil"/>
              <w:right w:val="single" w:sz="4" w:space="0" w:color="auto"/>
            </w:tcBorders>
          </w:tcPr>
          <w:p w14:paraId="1D671F06" w14:textId="77777777" w:rsidR="00615A42" w:rsidRDefault="00615A42" w:rsidP="00F23414"/>
        </w:tc>
        <w:tc>
          <w:tcPr>
            <w:tcW w:w="1250" w:type="pct"/>
            <w:tcBorders>
              <w:top w:val="single" w:sz="4" w:space="0" w:color="auto"/>
              <w:left w:val="single" w:sz="4" w:space="0" w:color="auto"/>
              <w:bottom w:val="nil"/>
            </w:tcBorders>
          </w:tcPr>
          <w:p w14:paraId="181DFD7A" w14:textId="77777777" w:rsidR="00615A42" w:rsidRPr="00CA03F1" w:rsidRDefault="00615A42" w:rsidP="00F23414"/>
        </w:tc>
        <w:tc>
          <w:tcPr>
            <w:tcW w:w="1250" w:type="pct"/>
            <w:tcBorders>
              <w:top w:val="single" w:sz="4" w:space="0" w:color="auto"/>
              <w:bottom w:val="nil"/>
            </w:tcBorders>
          </w:tcPr>
          <w:p w14:paraId="5191F20F" w14:textId="77777777" w:rsidR="00615A42" w:rsidRDefault="00615A42" w:rsidP="00F23414"/>
        </w:tc>
      </w:tr>
    </w:tbl>
    <w:p w14:paraId="062F03B2" w14:textId="77777777" w:rsidR="00846A84" w:rsidRPr="008A4AE0" w:rsidRDefault="00846A84" w:rsidP="00ED54F7">
      <w:pPr>
        <w:jc w:val="center"/>
        <w:rPr>
          <w:b/>
          <w:sz w:val="40"/>
          <w:szCs w:val="48"/>
        </w:rPr>
      </w:pPr>
      <w:r w:rsidRPr="008A4AE0">
        <w:rPr>
          <w:b/>
          <w:sz w:val="40"/>
          <w:szCs w:val="48"/>
        </w:rPr>
        <w:t>MTTC</w:t>
      </w:r>
      <w:r w:rsidR="003C2BBE" w:rsidRPr="008A4AE0">
        <w:rPr>
          <w:b/>
          <w:sz w:val="40"/>
          <w:szCs w:val="48"/>
        </w:rPr>
        <w:t xml:space="preserve"> Pressure Sensor Process</w:t>
      </w:r>
      <w:r w:rsidR="00A17721" w:rsidRPr="008A4AE0">
        <w:rPr>
          <w:b/>
          <w:sz w:val="40"/>
          <w:szCs w:val="48"/>
        </w:rPr>
        <w:t xml:space="preserve"> </w:t>
      </w:r>
    </w:p>
    <w:p w14:paraId="54AD8779" w14:textId="77777777" w:rsidR="0005565C" w:rsidRPr="008A4AE0" w:rsidRDefault="00846A84" w:rsidP="008A4AE0">
      <w:pPr>
        <w:jc w:val="center"/>
        <w:rPr>
          <w:b/>
          <w:sz w:val="40"/>
          <w:szCs w:val="48"/>
        </w:rPr>
      </w:pPr>
      <w:r w:rsidRPr="008A4AE0">
        <w:rPr>
          <w:b/>
          <w:sz w:val="40"/>
          <w:szCs w:val="48"/>
        </w:rPr>
        <w:t xml:space="preserve">Cleanroom </w:t>
      </w:r>
      <w:r w:rsidR="00A17721" w:rsidRPr="008A4AE0">
        <w:rPr>
          <w:b/>
          <w:sz w:val="40"/>
          <w:szCs w:val="48"/>
        </w:rPr>
        <w:t>Activity</w:t>
      </w:r>
    </w:p>
    <w:p w14:paraId="2033158F" w14:textId="77777777" w:rsidR="0005565C" w:rsidRPr="008A4AE0" w:rsidRDefault="001C4622" w:rsidP="0005565C">
      <w:pPr>
        <w:jc w:val="center"/>
        <w:rPr>
          <w:b/>
          <w:sz w:val="28"/>
          <w:szCs w:val="36"/>
        </w:rPr>
      </w:pPr>
      <w:r w:rsidRPr="008A4AE0">
        <w:rPr>
          <w:b/>
          <w:sz w:val="28"/>
          <w:szCs w:val="36"/>
        </w:rPr>
        <w:t>Partic</w:t>
      </w:r>
      <w:r w:rsidR="008A4AE0" w:rsidRPr="008A4AE0">
        <w:rPr>
          <w:b/>
          <w:sz w:val="28"/>
          <w:szCs w:val="36"/>
        </w:rPr>
        <w:t>i</w:t>
      </w:r>
      <w:r w:rsidRPr="008A4AE0">
        <w:rPr>
          <w:b/>
          <w:sz w:val="28"/>
          <w:szCs w:val="36"/>
        </w:rPr>
        <w:t>pant</w:t>
      </w:r>
      <w:r w:rsidR="0005565C" w:rsidRPr="008A4AE0">
        <w:rPr>
          <w:b/>
          <w:sz w:val="28"/>
          <w:szCs w:val="36"/>
        </w:rPr>
        <w:t xml:space="preserve"> Guide</w:t>
      </w:r>
    </w:p>
    <w:p w14:paraId="62CED84D" w14:textId="77777777" w:rsidR="00EC58CF" w:rsidRPr="00EC58CF" w:rsidRDefault="00EC58CF" w:rsidP="00EC58CF">
      <w:pPr>
        <w:jc w:val="center"/>
        <w:rPr>
          <w:b/>
          <w:sz w:val="48"/>
          <w:szCs w:val="48"/>
        </w:rPr>
        <w:sectPr w:rsidR="00EC58CF" w:rsidRPr="00EC58CF" w:rsidSect="008A4AE0">
          <w:headerReference w:type="even" r:id="rId9"/>
          <w:footerReference w:type="even" r:id="rId10"/>
          <w:footerReference w:type="default" r:id="rId11"/>
          <w:headerReference w:type="first" r:id="rId12"/>
          <w:footerReference w:type="first" r:id="rId13"/>
          <w:pgSz w:w="12240" w:h="15840"/>
          <w:pgMar w:top="1350" w:right="720" w:bottom="1440" w:left="720" w:header="720" w:footer="864" w:gutter="0"/>
          <w:cols w:space="720"/>
          <w:docGrid w:linePitch="326"/>
        </w:sectPr>
      </w:pPr>
    </w:p>
    <w:tbl>
      <w:tblPr>
        <w:tblW w:w="11185" w:type="dxa"/>
        <w:tblLayout w:type="fixed"/>
        <w:tblCellMar>
          <w:left w:w="115" w:type="dxa"/>
          <w:right w:w="115" w:type="dxa"/>
        </w:tblCellMar>
        <w:tblLook w:val="01E0" w:firstRow="1" w:lastRow="1" w:firstColumn="1" w:lastColumn="1" w:noHBand="0" w:noVBand="0"/>
      </w:tblPr>
      <w:tblGrid>
        <w:gridCol w:w="1105"/>
        <w:gridCol w:w="20"/>
        <w:gridCol w:w="9913"/>
        <w:gridCol w:w="147"/>
      </w:tblGrid>
      <w:tr w:rsidR="0052795F" w:rsidRPr="003C1359" w14:paraId="6AFEAAEF" w14:textId="77777777" w:rsidTr="001C4622">
        <w:trPr>
          <w:gridAfter w:val="1"/>
          <w:wAfter w:w="147" w:type="dxa"/>
          <w:cantSplit/>
          <w:trHeight w:val="143"/>
          <w:tblHeader/>
        </w:trPr>
        <w:tc>
          <w:tcPr>
            <w:tcW w:w="1125" w:type="dxa"/>
            <w:gridSpan w:val="2"/>
          </w:tcPr>
          <w:p w14:paraId="344CFB82" w14:textId="77777777" w:rsidR="0052795F" w:rsidRPr="003C1359" w:rsidRDefault="0052795F" w:rsidP="003C1359">
            <w:pPr>
              <w:keepNext/>
              <w:keepLines/>
              <w:rPr>
                <w:color w:val="000000"/>
              </w:rPr>
            </w:pPr>
            <w:bookmarkStart w:id="0" w:name="columnheaders"/>
          </w:p>
        </w:tc>
        <w:tc>
          <w:tcPr>
            <w:tcW w:w="9913" w:type="dxa"/>
          </w:tcPr>
          <w:p w14:paraId="08597589" w14:textId="77777777" w:rsidR="0052795F" w:rsidRPr="003C1359" w:rsidRDefault="0052795F" w:rsidP="003C1359">
            <w:pPr>
              <w:keepNext/>
              <w:keepLines/>
              <w:rPr>
                <w:color w:val="000000"/>
              </w:rPr>
            </w:pPr>
          </w:p>
        </w:tc>
      </w:tr>
      <w:tr w:rsidR="003C682D" w:rsidRPr="003C1359" w14:paraId="124BA1DE" w14:textId="77777777" w:rsidTr="001C4622">
        <w:trPr>
          <w:cantSplit/>
          <w:trHeight w:val="576"/>
        </w:trPr>
        <w:tc>
          <w:tcPr>
            <w:tcW w:w="1105" w:type="dxa"/>
            <w:vAlign w:val="bottom"/>
          </w:tcPr>
          <w:p w14:paraId="46F08C6F" w14:textId="77777777" w:rsidR="003C682D" w:rsidRPr="00B960A3" w:rsidRDefault="003C682D" w:rsidP="003C1359">
            <w:pPr>
              <w:pStyle w:val="BodyText"/>
              <w:keepNext/>
              <w:keepLines/>
            </w:pPr>
            <w:bookmarkStart w:id="1" w:name="Fab_PrOvw_PK10_dldl108"/>
            <w:bookmarkEnd w:id="0"/>
          </w:p>
        </w:tc>
        <w:tc>
          <w:tcPr>
            <w:tcW w:w="10080" w:type="dxa"/>
            <w:gridSpan w:val="3"/>
            <w:vAlign w:val="bottom"/>
          </w:tcPr>
          <w:p w14:paraId="154850AC" w14:textId="77777777" w:rsidR="003C682D" w:rsidRPr="003C1359" w:rsidRDefault="003C682D" w:rsidP="003C2BBE">
            <w:pPr>
              <w:pStyle w:val="lvl1Text"/>
              <w:rPr>
                <w:sz w:val="24"/>
                <w:szCs w:val="24"/>
              </w:rPr>
            </w:pPr>
            <w:r w:rsidRPr="003C1359">
              <w:rPr>
                <w:sz w:val="24"/>
                <w:szCs w:val="24"/>
              </w:rPr>
              <w:t>Description and Estimated Time to Complete</w:t>
            </w:r>
          </w:p>
        </w:tc>
      </w:tr>
      <w:tr w:rsidR="003C682D" w:rsidRPr="003C1359" w14:paraId="5C72FC48" w14:textId="77777777" w:rsidTr="001C4622">
        <w:tc>
          <w:tcPr>
            <w:tcW w:w="1105" w:type="dxa"/>
          </w:tcPr>
          <w:p w14:paraId="7A8D6AC8" w14:textId="77777777" w:rsidR="003C682D" w:rsidRPr="003C1359" w:rsidRDefault="003C682D" w:rsidP="003C682D">
            <w:pPr>
              <w:pStyle w:val="txtx1"/>
              <w:rPr>
                <w:sz w:val="22"/>
                <w:szCs w:val="22"/>
              </w:rPr>
            </w:pPr>
          </w:p>
        </w:tc>
        <w:tc>
          <w:tcPr>
            <w:tcW w:w="10080" w:type="dxa"/>
            <w:gridSpan w:val="3"/>
          </w:tcPr>
          <w:p w14:paraId="1E467025" w14:textId="77777777" w:rsidR="00666374" w:rsidRDefault="00666374" w:rsidP="00666374">
            <w:pPr>
              <w:keepNext/>
              <w:keepLines/>
              <w:rPr>
                <w:color w:val="000000"/>
              </w:rPr>
            </w:pPr>
          </w:p>
          <w:p w14:paraId="0F490E17" w14:textId="77777777" w:rsidR="008A4AE0" w:rsidRDefault="008A4AE0" w:rsidP="008A4AE0">
            <w:pPr>
              <w:keepNext/>
              <w:keepLines/>
              <w:rPr>
                <w:color w:val="000000"/>
              </w:rPr>
            </w:pPr>
            <w:r w:rsidRPr="00B4696A">
              <w:rPr>
                <w:color w:val="000000"/>
              </w:rPr>
              <w:t xml:space="preserve">The Manufacturing Technology Training Center (MTTC) is a process cleanroom at the University of New Mexico (UNM).  The MTTC is used for hands-on activities relative to microsystems fabrication.  This unit introduces and provides a brief overview of the processes involved in building the MTTC micro-pressure sensor. </w:t>
            </w:r>
            <w:r>
              <w:rPr>
                <w:color w:val="000000"/>
              </w:rPr>
              <w:t xml:space="preserve"> </w:t>
            </w:r>
          </w:p>
          <w:p w14:paraId="00AE493F" w14:textId="77777777" w:rsidR="008A4AE0" w:rsidRDefault="008A4AE0" w:rsidP="008A4AE0">
            <w:pPr>
              <w:keepNext/>
              <w:keepLines/>
              <w:rPr>
                <w:color w:val="000000"/>
              </w:rPr>
            </w:pPr>
          </w:p>
          <w:p w14:paraId="393CB4E7" w14:textId="77777777" w:rsidR="008A4AE0" w:rsidRPr="003C1359" w:rsidRDefault="008A4AE0" w:rsidP="008A4AE0">
            <w:pPr>
              <w:keepNext/>
              <w:keepLines/>
              <w:rPr>
                <w:color w:val="000000"/>
              </w:rPr>
            </w:pPr>
            <w:r w:rsidRPr="003C1359">
              <w:rPr>
                <w:color w:val="000000"/>
              </w:rPr>
              <w:t xml:space="preserve">This </w:t>
            </w:r>
            <w:r>
              <w:rPr>
                <w:color w:val="000000"/>
              </w:rPr>
              <w:t>activity</w:t>
            </w:r>
            <w:r w:rsidRPr="003C1359">
              <w:rPr>
                <w:color w:val="000000"/>
              </w:rPr>
              <w:t xml:space="preserve"> </w:t>
            </w:r>
            <w:r>
              <w:rPr>
                <w:color w:val="000000"/>
              </w:rPr>
              <w:t xml:space="preserve">should be </w:t>
            </w:r>
            <w:r w:rsidRPr="003C1359">
              <w:rPr>
                <w:color w:val="000000"/>
              </w:rPr>
              <w:t xml:space="preserve">completed in conjunction with the Primary Knowledge </w:t>
            </w:r>
            <w:r>
              <w:rPr>
                <w:color w:val="000000"/>
              </w:rPr>
              <w:t>unit</w:t>
            </w:r>
            <w:r w:rsidRPr="003C1359">
              <w:rPr>
                <w:color w:val="000000"/>
              </w:rPr>
              <w:t xml:space="preserve"> on the MTTC Pressure Sensor Process.  </w:t>
            </w:r>
            <w:r>
              <w:rPr>
                <w:color w:val="000000"/>
              </w:rPr>
              <w:t xml:space="preserve">This activity requires a cleanroom or fabrication facility with the proper equipment and supplies.  </w:t>
            </w:r>
            <w:r w:rsidRPr="003C1359">
              <w:rPr>
                <w:color w:val="000000"/>
              </w:rPr>
              <w:t xml:space="preserve">Information for each step of the process is presented and discussed prior to executing the step in the cleanroom.  </w:t>
            </w:r>
            <w:r>
              <w:rPr>
                <w:color w:val="000000"/>
              </w:rPr>
              <w:t>If you don’t have a cleanroom, you should still go through this process and then complete the Process Model Activity.</w:t>
            </w:r>
          </w:p>
          <w:p w14:paraId="68F4D28A" w14:textId="77777777" w:rsidR="008A4AE0" w:rsidRDefault="008A4AE0" w:rsidP="008A4AE0">
            <w:pPr>
              <w:keepNext/>
              <w:keepLines/>
              <w:rPr>
                <w:i/>
                <w:color w:val="000000"/>
              </w:rPr>
            </w:pPr>
          </w:p>
          <w:p w14:paraId="133DEE86" w14:textId="77777777" w:rsidR="008A4AE0" w:rsidRDefault="008A4AE0" w:rsidP="008A4AE0">
            <w:pPr>
              <w:keepNext/>
              <w:keepLines/>
              <w:rPr>
                <w:color w:val="000000"/>
              </w:rPr>
            </w:pPr>
            <w:r>
              <w:rPr>
                <w:color w:val="000000"/>
              </w:rPr>
              <w:t>The SCME Pressure Sensor Process Model Activity and the SCME Matching Activity Kit also support this step-by-step process, but do not require a cleanroom.  If a cleanroom is not available, it is recommended that you complete the Model Activity followed by the Matching Activity.</w:t>
            </w:r>
          </w:p>
          <w:p w14:paraId="49F43DDB" w14:textId="77777777" w:rsidR="008A4AE0" w:rsidRDefault="008A4AE0" w:rsidP="00666374">
            <w:pPr>
              <w:keepNext/>
              <w:keepLines/>
              <w:rPr>
                <w:color w:val="000000"/>
              </w:rPr>
            </w:pPr>
          </w:p>
          <w:p w14:paraId="39F5D6B9" w14:textId="77777777" w:rsidR="008A4AE0" w:rsidRDefault="008A4AE0" w:rsidP="00666374">
            <w:pPr>
              <w:keepNext/>
              <w:keepLines/>
              <w:rPr>
                <w:color w:val="000000"/>
              </w:rPr>
            </w:pPr>
          </w:p>
          <w:p w14:paraId="273B3AB8" w14:textId="77777777" w:rsidR="008A4AE0" w:rsidRDefault="008A4AE0" w:rsidP="00666374">
            <w:pPr>
              <w:keepNext/>
              <w:keepLines/>
              <w:rPr>
                <w:color w:val="000000"/>
              </w:rPr>
            </w:pPr>
          </w:p>
          <w:p w14:paraId="26487192" w14:textId="77777777" w:rsidR="00666374" w:rsidRDefault="00666374" w:rsidP="00666374">
            <w:pPr>
              <w:keepNext/>
              <w:keepLines/>
              <w:rPr>
                <w:color w:val="000000"/>
              </w:rPr>
            </w:pPr>
            <w:r w:rsidRPr="00B4696A">
              <w:rPr>
                <w:color w:val="000000"/>
              </w:rPr>
              <w:t>The following topics and process steps will be briefly discussed:</w:t>
            </w:r>
          </w:p>
          <w:p w14:paraId="4439C7E1" w14:textId="77777777" w:rsidR="008A4AE0" w:rsidRDefault="008A4AE0" w:rsidP="00666374">
            <w:pPr>
              <w:keepNext/>
              <w:keepLines/>
              <w:rPr>
                <w:color w:val="000000"/>
              </w:rPr>
            </w:pPr>
          </w:p>
          <w:p w14:paraId="77B5D468" w14:textId="77777777" w:rsidR="00666374" w:rsidRDefault="00666374" w:rsidP="00666374">
            <w:pPr>
              <w:keepNext/>
              <w:keepLines/>
              <w:numPr>
                <w:ilvl w:val="0"/>
                <w:numId w:val="29"/>
              </w:numPr>
              <w:rPr>
                <w:color w:val="000000"/>
              </w:rPr>
            </w:pPr>
            <w:r>
              <w:rPr>
                <w:color w:val="000000"/>
              </w:rPr>
              <w:t>The Pressure Sensor Membrane</w:t>
            </w:r>
          </w:p>
          <w:p w14:paraId="15A29989" w14:textId="77777777" w:rsidR="00666374" w:rsidRPr="00B4696A" w:rsidRDefault="00666374" w:rsidP="00666374">
            <w:pPr>
              <w:keepNext/>
              <w:keepLines/>
              <w:numPr>
                <w:ilvl w:val="0"/>
                <w:numId w:val="29"/>
              </w:numPr>
              <w:rPr>
                <w:color w:val="000000"/>
              </w:rPr>
            </w:pPr>
            <w:r>
              <w:rPr>
                <w:color w:val="000000"/>
              </w:rPr>
              <w:t>Pressure Sensor Circuitry</w:t>
            </w:r>
          </w:p>
          <w:p w14:paraId="19E8EB12" w14:textId="77777777" w:rsidR="00666374" w:rsidRDefault="00666374" w:rsidP="00666374">
            <w:pPr>
              <w:keepNext/>
              <w:keepLines/>
              <w:numPr>
                <w:ilvl w:val="0"/>
                <w:numId w:val="29"/>
              </w:numPr>
              <w:rPr>
                <w:color w:val="000000"/>
              </w:rPr>
            </w:pPr>
            <w:r>
              <w:rPr>
                <w:color w:val="000000"/>
              </w:rPr>
              <w:t>How Does a Pressure Sensor Work?</w:t>
            </w:r>
          </w:p>
          <w:p w14:paraId="178EE443" w14:textId="77777777" w:rsidR="00666374" w:rsidRDefault="00666374" w:rsidP="00666374">
            <w:pPr>
              <w:keepNext/>
              <w:keepLines/>
              <w:numPr>
                <w:ilvl w:val="0"/>
                <w:numId w:val="29"/>
              </w:numPr>
              <w:rPr>
                <w:color w:val="000000"/>
              </w:rPr>
            </w:pPr>
            <w:r>
              <w:rPr>
                <w:color w:val="000000"/>
              </w:rPr>
              <w:t>The Making of a Pressure Sensor</w:t>
            </w:r>
          </w:p>
          <w:p w14:paraId="5FD7A632" w14:textId="77777777" w:rsidR="00666374" w:rsidRDefault="00666374" w:rsidP="00666374">
            <w:pPr>
              <w:keepNext/>
              <w:keepLines/>
              <w:rPr>
                <w:color w:val="000000"/>
              </w:rPr>
            </w:pPr>
          </w:p>
          <w:p w14:paraId="6F0FAD6B"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Bare Silicon</w:t>
            </w:r>
          </w:p>
          <w:p w14:paraId="477CD93B" w14:textId="77777777" w:rsidR="00666374" w:rsidRDefault="00666374" w:rsidP="00666374">
            <w:pPr>
              <w:keepNext/>
              <w:keepLines/>
              <w:widowControl/>
              <w:numPr>
                <w:ilvl w:val="0"/>
                <w:numId w:val="25"/>
              </w:numPr>
              <w:adjustRightInd/>
              <w:textAlignment w:val="auto"/>
              <w:rPr>
                <w:color w:val="000000"/>
              </w:rPr>
            </w:pPr>
            <w:r>
              <w:rPr>
                <w:color w:val="000000"/>
              </w:rPr>
              <w:t>Silicon Nitride Deposition</w:t>
            </w:r>
          </w:p>
          <w:p w14:paraId="1BA693E9" w14:textId="77777777" w:rsidR="00666374" w:rsidRPr="00B4696A" w:rsidRDefault="00666374" w:rsidP="00666374">
            <w:pPr>
              <w:keepNext/>
              <w:keepLines/>
              <w:widowControl/>
              <w:numPr>
                <w:ilvl w:val="0"/>
                <w:numId w:val="25"/>
              </w:numPr>
              <w:adjustRightInd/>
              <w:textAlignment w:val="auto"/>
              <w:rPr>
                <w:color w:val="000000"/>
              </w:rPr>
            </w:pPr>
            <w:r>
              <w:rPr>
                <w:color w:val="000000"/>
              </w:rPr>
              <w:t>Backside Photolithography</w:t>
            </w:r>
          </w:p>
          <w:p w14:paraId="60852590" w14:textId="77777777" w:rsidR="00666374" w:rsidRPr="00B4696A" w:rsidRDefault="00E90BC2" w:rsidP="00666374">
            <w:pPr>
              <w:keepNext/>
              <w:keepLines/>
              <w:widowControl/>
              <w:numPr>
                <w:ilvl w:val="1"/>
                <w:numId w:val="27"/>
              </w:numPr>
              <w:adjustRightInd/>
              <w:textAlignment w:val="auto"/>
              <w:rPr>
                <w:color w:val="000000"/>
              </w:rPr>
            </w:pPr>
            <w:proofErr w:type="spellStart"/>
            <w:r>
              <w:rPr>
                <w:color w:val="000000"/>
              </w:rPr>
              <w:t>Frontside</w:t>
            </w:r>
            <w:proofErr w:type="spellEnd"/>
            <w:r>
              <w:rPr>
                <w:color w:val="000000"/>
              </w:rPr>
              <w:t xml:space="preserve"> and </w:t>
            </w:r>
            <w:r w:rsidR="00666374" w:rsidRPr="00B4696A">
              <w:rPr>
                <w:color w:val="000000"/>
              </w:rPr>
              <w:t>Backside Photolithography - Coat</w:t>
            </w:r>
          </w:p>
          <w:p w14:paraId="6EFEEFEF" w14:textId="77777777" w:rsidR="00666374" w:rsidRPr="00B4696A" w:rsidRDefault="00666374" w:rsidP="00666374">
            <w:pPr>
              <w:keepNext/>
              <w:keepLines/>
              <w:widowControl/>
              <w:numPr>
                <w:ilvl w:val="1"/>
                <w:numId w:val="27"/>
              </w:numPr>
              <w:adjustRightInd/>
              <w:textAlignment w:val="auto"/>
              <w:rPr>
                <w:color w:val="000000"/>
              </w:rPr>
            </w:pPr>
            <w:r w:rsidRPr="00B4696A">
              <w:rPr>
                <w:color w:val="000000"/>
              </w:rPr>
              <w:t>Backside Photolithography - Expose</w:t>
            </w:r>
          </w:p>
          <w:p w14:paraId="45478FDF" w14:textId="77777777" w:rsidR="00666374" w:rsidRPr="00B4696A" w:rsidRDefault="00666374" w:rsidP="00666374">
            <w:pPr>
              <w:keepNext/>
              <w:keepLines/>
              <w:widowControl/>
              <w:numPr>
                <w:ilvl w:val="1"/>
                <w:numId w:val="27"/>
              </w:numPr>
              <w:adjustRightInd/>
              <w:textAlignment w:val="auto"/>
              <w:rPr>
                <w:color w:val="000000"/>
              </w:rPr>
            </w:pPr>
            <w:r w:rsidRPr="00B4696A">
              <w:rPr>
                <w:color w:val="000000"/>
              </w:rPr>
              <w:t>Backside Photolithography – Develop</w:t>
            </w:r>
          </w:p>
          <w:p w14:paraId="65673527"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Backside Etch – RIE</w:t>
            </w:r>
          </w:p>
          <w:p w14:paraId="436EFC86" w14:textId="77777777" w:rsidR="00666374" w:rsidRDefault="00E90BC2" w:rsidP="00666374">
            <w:pPr>
              <w:keepNext/>
              <w:keepLines/>
              <w:widowControl/>
              <w:numPr>
                <w:ilvl w:val="0"/>
                <w:numId w:val="25"/>
              </w:numPr>
              <w:adjustRightInd/>
              <w:textAlignment w:val="auto"/>
              <w:rPr>
                <w:color w:val="000000"/>
              </w:rPr>
            </w:pPr>
            <w:proofErr w:type="spellStart"/>
            <w:r>
              <w:rPr>
                <w:color w:val="000000"/>
              </w:rPr>
              <w:t>Frontside</w:t>
            </w:r>
            <w:proofErr w:type="spellEnd"/>
            <w:r>
              <w:rPr>
                <w:color w:val="000000"/>
              </w:rPr>
              <w:t xml:space="preserve"> and </w:t>
            </w:r>
            <w:r w:rsidR="00666374" w:rsidRPr="00B4696A">
              <w:rPr>
                <w:color w:val="000000"/>
              </w:rPr>
              <w:t xml:space="preserve">Backside </w:t>
            </w:r>
            <w:r w:rsidR="00666374">
              <w:rPr>
                <w:color w:val="000000"/>
              </w:rPr>
              <w:t>Photoresist</w:t>
            </w:r>
            <w:r w:rsidR="00666374" w:rsidRPr="00B4696A">
              <w:rPr>
                <w:color w:val="000000"/>
              </w:rPr>
              <w:t xml:space="preserve"> Strip</w:t>
            </w:r>
          </w:p>
          <w:p w14:paraId="13DA74FA" w14:textId="77777777" w:rsidR="00666374" w:rsidRPr="00B4696A" w:rsidRDefault="00666374" w:rsidP="00666374">
            <w:pPr>
              <w:keepNext/>
              <w:keepLines/>
              <w:widowControl/>
              <w:numPr>
                <w:ilvl w:val="0"/>
                <w:numId w:val="25"/>
              </w:numPr>
              <w:adjustRightInd/>
              <w:textAlignment w:val="auto"/>
              <w:rPr>
                <w:color w:val="000000"/>
              </w:rPr>
            </w:pPr>
            <w:proofErr w:type="spellStart"/>
            <w:r>
              <w:rPr>
                <w:color w:val="000000"/>
              </w:rPr>
              <w:t>Frontside</w:t>
            </w:r>
            <w:proofErr w:type="spellEnd"/>
            <w:r>
              <w:rPr>
                <w:color w:val="000000"/>
              </w:rPr>
              <w:t xml:space="preserve"> Photolithography</w:t>
            </w:r>
          </w:p>
          <w:p w14:paraId="3EC65B8F"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5AB35464"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2CB95932" w14:textId="77777777" w:rsidR="00666374" w:rsidRPr="00B4696A" w:rsidRDefault="00666374" w:rsidP="00666374">
            <w:pPr>
              <w:keepNext/>
              <w:keepLines/>
              <w:widowControl/>
              <w:numPr>
                <w:ilvl w:val="1"/>
                <w:numId w:val="26"/>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5D9F96F9" w14:textId="77777777" w:rsidR="00666374" w:rsidRPr="00B4696A" w:rsidRDefault="00666374" w:rsidP="00666374">
            <w:pPr>
              <w:keepNext/>
              <w:keepLines/>
              <w:widowControl/>
              <w:numPr>
                <w:ilvl w:val="0"/>
                <w:numId w:val="25"/>
              </w:numPr>
              <w:adjustRightInd/>
              <w:textAlignment w:val="auto"/>
              <w:rPr>
                <w:color w:val="000000"/>
              </w:rPr>
            </w:pPr>
            <w:r>
              <w:rPr>
                <w:color w:val="000000"/>
              </w:rPr>
              <w:t>Metal</w:t>
            </w:r>
            <w:r w:rsidRPr="00B4696A">
              <w:rPr>
                <w:color w:val="000000"/>
              </w:rPr>
              <w:t xml:space="preserve"> Deposition</w:t>
            </w:r>
          </w:p>
          <w:p w14:paraId="4E6FB70E" w14:textId="77777777" w:rsidR="00666374" w:rsidRPr="00B4696A" w:rsidRDefault="00666374" w:rsidP="00666374">
            <w:pPr>
              <w:keepNext/>
              <w:keepLines/>
              <w:widowControl/>
              <w:numPr>
                <w:ilvl w:val="0"/>
                <w:numId w:val="25"/>
              </w:numPr>
              <w:adjustRightInd/>
              <w:textAlignment w:val="auto"/>
              <w:rPr>
                <w:color w:val="000000"/>
              </w:rPr>
            </w:pPr>
            <w:r>
              <w:rPr>
                <w:color w:val="000000"/>
              </w:rPr>
              <w:lastRenderedPageBreak/>
              <w:t>Metal</w:t>
            </w:r>
            <w:r w:rsidRPr="00B4696A">
              <w:rPr>
                <w:color w:val="000000"/>
              </w:rPr>
              <w:t xml:space="preserve"> </w:t>
            </w:r>
            <w:r w:rsidR="00314151">
              <w:rPr>
                <w:color w:val="000000"/>
              </w:rPr>
              <w:t>Lift-off</w:t>
            </w:r>
          </w:p>
          <w:p w14:paraId="2ECE83CE" w14:textId="77777777" w:rsidR="00666374" w:rsidRPr="00B4696A" w:rsidRDefault="00666374" w:rsidP="00666374">
            <w:pPr>
              <w:keepNext/>
              <w:keepLines/>
              <w:widowControl/>
              <w:numPr>
                <w:ilvl w:val="0"/>
                <w:numId w:val="25"/>
              </w:numPr>
              <w:adjustRightInd/>
              <w:textAlignment w:val="auto"/>
              <w:rPr>
                <w:color w:val="000000"/>
              </w:rPr>
            </w:pPr>
            <w:r w:rsidRPr="00B4696A">
              <w:rPr>
                <w:color w:val="000000"/>
              </w:rPr>
              <w:t>LOR Strip</w:t>
            </w:r>
          </w:p>
          <w:p w14:paraId="43A34902" w14:textId="77777777" w:rsidR="00666374" w:rsidRDefault="00666374" w:rsidP="00666374">
            <w:pPr>
              <w:keepNext/>
              <w:keepLines/>
              <w:widowControl/>
              <w:numPr>
                <w:ilvl w:val="0"/>
                <w:numId w:val="25"/>
              </w:numPr>
              <w:adjustRightInd/>
              <w:textAlignment w:val="auto"/>
              <w:rPr>
                <w:color w:val="000000"/>
              </w:rPr>
            </w:pPr>
            <w:r w:rsidRPr="00B4696A">
              <w:rPr>
                <w:color w:val="000000"/>
              </w:rPr>
              <w:t>KOH Etch</w:t>
            </w:r>
          </w:p>
          <w:p w14:paraId="6A349D07" w14:textId="77777777" w:rsidR="00666374" w:rsidRPr="00B4696A" w:rsidRDefault="00666374" w:rsidP="00666374">
            <w:pPr>
              <w:keepNext/>
              <w:keepLines/>
              <w:widowControl/>
              <w:adjustRightInd/>
              <w:textAlignment w:val="auto"/>
              <w:rPr>
                <w:color w:val="000000"/>
              </w:rPr>
            </w:pPr>
          </w:p>
          <w:p w14:paraId="7F79046F" w14:textId="77777777" w:rsidR="00666374" w:rsidRPr="00B4696A" w:rsidRDefault="00666374" w:rsidP="00666374">
            <w:pPr>
              <w:keepNext/>
              <w:keepLines/>
              <w:widowControl/>
              <w:numPr>
                <w:ilvl w:val="0"/>
                <w:numId w:val="28"/>
              </w:numPr>
              <w:adjustRightInd/>
              <w:textAlignment w:val="auto"/>
              <w:rPr>
                <w:color w:val="000000"/>
              </w:rPr>
            </w:pPr>
            <w:r w:rsidRPr="00B4696A">
              <w:rPr>
                <w:color w:val="000000"/>
              </w:rPr>
              <w:t>Testing and Probing</w:t>
            </w:r>
          </w:p>
          <w:p w14:paraId="60AC0FEE" w14:textId="77777777" w:rsidR="003C682D" w:rsidRPr="003C1359" w:rsidRDefault="003C682D" w:rsidP="003C1359">
            <w:pPr>
              <w:keepNext/>
              <w:keepLines/>
              <w:rPr>
                <w:color w:val="000000"/>
              </w:rPr>
            </w:pPr>
          </w:p>
          <w:p w14:paraId="43EC162C" w14:textId="77777777" w:rsidR="003C682D" w:rsidRPr="003C1359" w:rsidRDefault="003C682D" w:rsidP="003C1359">
            <w:pPr>
              <w:keepNext/>
              <w:keepLines/>
              <w:rPr>
                <w:color w:val="000000"/>
                <w:u w:val="single"/>
              </w:rPr>
            </w:pPr>
            <w:r w:rsidRPr="003C1359">
              <w:rPr>
                <w:color w:val="000000"/>
                <w:u w:val="single"/>
              </w:rPr>
              <w:t>Estimated Time to Complete</w:t>
            </w:r>
          </w:p>
          <w:p w14:paraId="531B615D" w14:textId="77777777" w:rsidR="003C682D" w:rsidRPr="003C1359" w:rsidRDefault="003C682D" w:rsidP="00666374">
            <w:pPr>
              <w:keepNext/>
              <w:keepLines/>
              <w:rPr>
                <w:color w:val="000000"/>
                <w:sz w:val="22"/>
                <w:szCs w:val="22"/>
              </w:rPr>
            </w:pPr>
            <w:r w:rsidRPr="003C1359">
              <w:rPr>
                <w:color w:val="000000"/>
              </w:rPr>
              <w:t xml:space="preserve">Allow approximately </w:t>
            </w:r>
            <w:r w:rsidR="00666374">
              <w:rPr>
                <w:color w:val="000000"/>
              </w:rPr>
              <w:t>12</w:t>
            </w:r>
            <w:r w:rsidR="00A17721" w:rsidRPr="003C1359">
              <w:rPr>
                <w:color w:val="000000"/>
              </w:rPr>
              <w:t xml:space="preserve"> hours </w:t>
            </w:r>
            <w:r w:rsidR="00666374">
              <w:rPr>
                <w:color w:val="000000"/>
              </w:rPr>
              <w:t>of processing time</w:t>
            </w:r>
          </w:p>
        </w:tc>
      </w:tr>
      <w:tr w:rsidR="000A6604" w:rsidRPr="003C1359" w14:paraId="6E964149" w14:textId="77777777" w:rsidTr="001C4622">
        <w:trPr>
          <w:cantSplit/>
          <w:trHeight w:val="576"/>
        </w:trPr>
        <w:tc>
          <w:tcPr>
            <w:tcW w:w="1105" w:type="dxa"/>
            <w:vAlign w:val="bottom"/>
          </w:tcPr>
          <w:p w14:paraId="42454BA5" w14:textId="77777777" w:rsidR="000A6604" w:rsidRPr="00B960A3" w:rsidRDefault="000A6604" w:rsidP="00AE0365">
            <w:pPr>
              <w:pStyle w:val="BodyText"/>
              <w:keepLines/>
            </w:pPr>
          </w:p>
        </w:tc>
        <w:tc>
          <w:tcPr>
            <w:tcW w:w="10080" w:type="dxa"/>
            <w:gridSpan w:val="3"/>
            <w:vAlign w:val="bottom"/>
          </w:tcPr>
          <w:p w14:paraId="7773CB96" w14:textId="77777777" w:rsidR="000A6604" w:rsidRDefault="000A6604" w:rsidP="00AE0365">
            <w:pPr>
              <w:keepNext/>
              <w:keepLines/>
              <w:rPr>
                <w:b/>
                <w:color w:val="000000"/>
              </w:rPr>
            </w:pPr>
          </w:p>
          <w:p w14:paraId="305620BF" w14:textId="77777777" w:rsidR="000A6604" w:rsidRDefault="000A6604" w:rsidP="00AE0365">
            <w:pPr>
              <w:keepNext/>
              <w:keepLines/>
              <w:rPr>
                <w:b/>
                <w:color w:val="000000"/>
              </w:rPr>
            </w:pPr>
            <w:r w:rsidRPr="00FA6AF7">
              <w:rPr>
                <w:b/>
                <w:color w:val="000000"/>
              </w:rPr>
              <w:t>Facilities</w:t>
            </w:r>
          </w:p>
          <w:p w14:paraId="7332FE8C" w14:textId="77777777" w:rsidR="000A6604" w:rsidRDefault="000A6604" w:rsidP="00AE0365">
            <w:pPr>
              <w:keepNext/>
              <w:keepLines/>
              <w:rPr>
                <w:color w:val="000000"/>
              </w:rPr>
            </w:pPr>
          </w:p>
          <w:p w14:paraId="065C45C9" w14:textId="77777777" w:rsidR="000A6604" w:rsidRDefault="000A6604" w:rsidP="00AE0365">
            <w:pPr>
              <w:keepNext/>
              <w:keepLines/>
              <w:rPr>
                <w:color w:val="000000"/>
              </w:rPr>
            </w:pPr>
            <w:r>
              <w:rPr>
                <w:color w:val="000000"/>
              </w:rPr>
              <w:t>The MTTC pressure sensor process is designed to be performed in the Manufacturing Technology Training Center (MTTC) at the University of New Mexico.  The equipment and process steps described here are for use in this facility.</w:t>
            </w:r>
          </w:p>
          <w:p w14:paraId="1CEDEC7D" w14:textId="77777777" w:rsidR="000A6604" w:rsidRPr="003D2BC8" w:rsidRDefault="000A6604" w:rsidP="00AE0365">
            <w:pPr>
              <w:keepNext/>
              <w:keepLines/>
              <w:rPr>
                <w:color w:val="000000"/>
              </w:rPr>
            </w:pPr>
          </w:p>
        </w:tc>
      </w:tr>
      <w:tr w:rsidR="000A6604" w:rsidRPr="003C1359" w14:paraId="600E3593" w14:textId="77777777" w:rsidTr="001C4622">
        <w:trPr>
          <w:cantSplit/>
          <w:trHeight w:val="576"/>
        </w:trPr>
        <w:tc>
          <w:tcPr>
            <w:tcW w:w="1105" w:type="dxa"/>
            <w:vAlign w:val="bottom"/>
          </w:tcPr>
          <w:p w14:paraId="15539179" w14:textId="77777777" w:rsidR="000A6604" w:rsidRPr="00B960A3" w:rsidRDefault="000A6604" w:rsidP="00AE0365">
            <w:pPr>
              <w:pStyle w:val="BodyText"/>
              <w:keepLines/>
            </w:pPr>
          </w:p>
        </w:tc>
        <w:tc>
          <w:tcPr>
            <w:tcW w:w="10080" w:type="dxa"/>
            <w:gridSpan w:val="3"/>
            <w:vAlign w:val="bottom"/>
          </w:tcPr>
          <w:p w14:paraId="42007D7D" w14:textId="77777777" w:rsidR="000A6604" w:rsidRDefault="000A6604" w:rsidP="00AE0365">
            <w:pPr>
              <w:keepNext/>
              <w:keepLines/>
              <w:rPr>
                <w:b/>
                <w:color w:val="000000"/>
              </w:rPr>
            </w:pPr>
            <w:r w:rsidRPr="00FA6AF7">
              <w:rPr>
                <w:b/>
                <w:color w:val="000000"/>
              </w:rPr>
              <w:t>Safety</w:t>
            </w:r>
          </w:p>
          <w:p w14:paraId="27DAF689" w14:textId="77777777" w:rsidR="000A6604" w:rsidRDefault="000A6604" w:rsidP="00AE0365">
            <w:pPr>
              <w:keepNext/>
              <w:keepLines/>
              <w:rPr>
                <w:color w:val="000000"/>
              </w:rPr>
            </w:pPr>
          </w:p>
          <w:p w14:paraId="16309C3F" w14:textId="77777777" w:rsidR="000A6604" w:rsidRDefault="000A6604" w:rsidP="00AE0365">
            <w:pPr>
              <w:keepNext/>
              <w:keepLines/>
              <w:rPr>
                <w:color w:val="000000"/>
              </w:rPr>
            </w:pPr>
            <w:r>
              <w:rPr>
                <w:color w:val="000000"/>
              </w:rPr>
              <w:t xml:space="preserve">The MTTC pressure sensor process involves working with dangerous equipment and chemicals.  It is important to read and understand the Material Safety Data Sheets (MSDS) for each chemical involved.  It is also a requirement of the MTTC that every person working in the cleanroom must go through specific safety training for the facility, as well as pass a safety test.  </w:t>
            </w:r>
          </w:p>
          <w:p w14:paraId="61E6D262" w14:textId="77777777" w:rsidR="000A6604" w:rsidRDefault="000A6604" w:rsidP="00AE0365">
            <w:pPr>
              <w:keepNext/>
              <w:keepLines/>
              <w:rPr>
                <w:color w:val="000000"/>
              </w:rPr>
            </w:pPr>
          </w:p>
          <w:p w14:paraId="6F21EDF6" w14:textId="77777777" w:rsidR="000A6604" w:rsidRDefault="000A6604" w:rsidP="00AE0365">
            <w:pPr>
              <w:keepNext/>
              <w:keepLines/>
              <w:rPr>
                <w:color w:val="000000"/>
              </w:rPr>
            </w:pPr>
            <w:r>
              <w:rPr>
                <w:color w:val="000000"/>
              </w:rPr>
              <w:t xml:space="preserve">The MTTC is a cleanroom, so proper attire is required.  It is important to always wear long pants, closed toe shoes, and it is preferred that short sleeved shirts be worn.  A smock, hair bouffant, mouth cover, latex or nitrile gloves, safety glasses, and shoe covers are also required.  </w:t>
            </w:r>
          </w:p>
          <w:p w14:paraId="03B2F9F2" w14:textId="77777777" w:rsidR="000A6604" w:rsidRDefault="000A6604" w:rsidP="00AE0365">
            <w:pPr>
              <w:keepNext/>
              <w:keepLines/>
              <w:rPr>
                <w:color w:val="000000"/>
              </w:rPr>
            </w:pPr>
          </w:p>
          <w:p w14:paraId="042B6AE5" w14:textId="77777777" w:rsidR="0002474E" w:rsidRDefault="0002474E" w:rsidP="0002474E">
            <w:pPr>
              <w:keepNext/>
              <w:keepLines/>
              <w:rPr>
                <w:color w:val="000000"/>
              </w:rPr>
            </w:pPr>
            <w:r>
              <w:rPr>
                <w:color w:val="000000"/>
              </w:rPr>
              <w:t>It is also important that contact lenses and make-up are not worn as they can absorb some of the chemical vapors.</w:t>
            </w:r>
          </w:p>
          <w:p w14:paraId="10B08C97" w14:textId="77777777" w:rsidR="008F3BC8" w:rsidRPr="00C16BC9" w:rsidRDefault="008F3BC8" w:rsidP="00AE0365">
            <w:pPr>
              <w:keepNext/>
              <w:keepLines/>
              <w:rPr>
                <w:color w:val="000000"/>
              </w:rPr>
            </w:pPr>
          </w:p>
        </w:tc>
      </w:tr>
      <w:tr w:rsidR="000A6604" w:rsidRPr="003C1359" w14:paraId="14505B5D" w14:textId="77777777" w:rsidTr="001C4622">
        <w:trPr>
          <w:cantSplit/>
          <w:trHeight w:val="576"/>
        </w:trPr>
        <w:tc>
          <w:tcPr>
            <w:tcW w:w="1105" w:type="dxa"/>
            <w:vAlign w:val="bottom"/>
          </w:tcPr>
          <w:p w14:paraId="1C2A3580" w14:textId="77777777" w:rsidR="000A6604" w:rsidRPr="00B960A3" w:rsidRDefault="000A6604" w:rsidP="00AE0365">
            <w:pPr>
              <w:pStyle w:val="BodyText"/>
              <w:keepLines/>
            </w:pPr>
          </w:p>
        </w:tc>
        <w:tc>
          <w:tcPr>
            <w:tcW w:w="10080" w:type="dxa"/>
            <w:gridSpan w:val="3"/>
            <w:vAlign w:val="bottom"/>
          </w:tcPr>
          <w:p w14:paraId="1A5334F6" w14:textId="77777777" w:rsidR="000A6604" w:rsidRDefault="000A6604" w:rsidP="00AE0365">
            <w:pPr>
              <w:keepNext/>
              <w:keepLines/>
              <w:rPr>
                <w:b/>
                <w:color w:val="000000"/>
              </w:rPr>
            </w:pPr>
            <w:r w:rsidRPr="00FA6AF7">
              <w:rPr>
                <w:b/>
                <w:color w:val="000000"/>
              </w:rPr>
              <w:t>Teamwork</w:t>
            </w:r>
          </w:p>
          <w:p w14:paraId="05238375" w14:textId="77777777" w:rsidR="000A6604" w:rsidRDefault="000A6604" w:rsidP="00AE0365">
            <w:pPr>
              <w:keepNext/>
              <w:keepLines/>
              <w:rPr>
                <w:b/>
                <w:color w:val="000000"/>
              </w:rPr>
            </w:pPr>
          </w:p>
          <w:p w14:paraId="3E76DAEC" w14:textId="77777777" w:rsidR="000A6604" w:rsidRDefault="000A6604" w:rsidP="00AE0365">
            <w:pPr>
              <w:keepNext/>
              <w:keepLines/>
              <w:rPr>
                <w:color w:val="000000"/>
              </w:rPr>
            </w:pPr>
            <w:r>
              <w:rPr>
                <w:color w:val="000000"/>
              </w:rPr>
              <w:t>The MTTC pressure sensor process requires that you work in teams.  Under most circumstances, the teams should not consist of more than six people.</w:t>
            </w:r>
          </w:p>
          <w:p w14:paraId="70B96B25" w14:textId="77777777" w:rsidR="000A6604" w:rsidRPr="008B6481" w:rsidRDefault="000A6604" w:rsidP="00AE0365">
            <w:pPr>
              <w:keepNext/>
              <w:keepLines/>
              <w:rPr>
                <w:color w:val="000000"/>
              </w:rPr>
            </w:pPr>
          </w:p>
        </w:tc>
      </w:tr>
      <w:tr w:rsidR="000A6604" w:rsidRPr="003C1359" w14:paraId="15E9A5D5" w14:textId="77777777" w:rsidTr="001C4622">
        <w:trPr>
          <w:cantSplit/>
          <w:trHeight w:val="576"/>
        </w:trPr>
        <w:tc>
          <w:tcPr>
            <w:tcW w:w="1105" w:type="dxa"/>
            <w:vAlign w:val="bottom"/>
          </w:tcPr>
          <w:p w14:paraId="69CDA812" w14:textId="77777777" w:rsidR="000A6604" w:rsidRPr="00B960A3" w:rsidRDefault="000A6604" w:rsidP="00AE0365">
            <w:pPr>
              <w:pStyle w:val="BodyText"/>
              <w:keepLines/>
            </w:pPr>
          </w:p>
        </w:tc>
        <w:tc>
          <w:tcPr>
            <w:tcW w:w="10080" w:type="dxa"/>
            <w:gridSpan w:val="3"/>
            <w:vAlign w:val="bottom"/>
          </w:tcPr>
          <w:p w14:paraId="11B5979A" w14:textId="77777777" w:rsidR="000A6604" w:rsidRDefault="000A6604" w:rsidP="00AE0365">
            <w:pPr>
              <w:keepNext/>
              <w:keepLines/>
              <w:rPr>
                <w:b/>
                <w:color w:val="000000"/>
              </w:rPr>
            </w:pPr>
            <w:r>
              <w:rPr>
                <w:b/>
                <w:color w:val="000000"/>
              </w:rPr>
              <w:t>Equipment</w:t>
            </w:r>
            <w:r w:rsidRPr="00FA6AF7">
              <w:rPr>
                <w:b/>
                <w:color w:val="000000"/>
              </w:rPr>
              <w:t>, Supplies, and Materials</w:t>
            </w:r>
          </w:p>
          <w:p w14:paraId="7E85B958" w14:textId="77777777" w:rsidR="000A6604" w:rsidRDefault="000A6604" w:rsidP="00AE0365">
            <w:pPr>
              <w:keepNext/>
              <w:keepLines/>
              <w:rPr>
                <w:b/>
                <w:color w:val="000000"/>
              </w:rPr>
            </w:pPr>
          </w:p>
          <w:p w14:paraId="6B247355" w14:textId="77777777" w:rsidR="000A6604" w:rsidRDefault="000A6604" w:rsidP="00AE0365">
            <w:pPr>
              <w:keepNext/>
              <w:keepLines/>
              <w:rPr>
                <w:color w:val="000000"/>
              </w:rPr>
            </w:pPr>
            <w:r>
              <w:rPr>
                <w:color w:val="000000"/>
              </w:rPr>
              <w:t>Each step of the process requires the use of specific equipment, supplies and materials.  It is very important for each of the steps to be aware of the chemicals used to ensure proper personal protective equipment (PPE).  The equipment, chemicals, supplies, and materials are listed for each process step.</w:t>
            </w:r>
          </w:p>
          <w:p w14:paraId="70696236" w14:textId="77777777" w:rsidR="000A6604" w:rsidRPr="003D2BC8" w:rsidRDefault="000A6604" w:rsidP="00AE0365">
            <w:pPr>
              <w:keepNext/>
              <w:keepLines/>
              <w:rPr>
                <w:color w:val="000000"/>
              </w:rPr>
            </w:pPr>
          </w:p>
        </w:tc>
      </w:tr>
    </w:tbl>
    <w:p w14:paraId="3F8BABBA" w14:textId="77777777" w:rsidR="000A6604" w:rsidRDefault="000A6604">
      <w:bookmarkStart w:id="2" w:name="Fab_PrOvw_PK10_dldl76"/>
      <w:bookmarkEnd w:id="1"/>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3CAFAE62" w14:textId="77777777">
        <w:trPr>
          <w:cantSplit/>
          <w:trHeight w:val="576"/>
        </w:trPr>
        <w:tc>
          <w:tcPr>
            <w:tcW w:w="1105" w:type="dxa"/>
            <w:vAlign w:val="bottom"/>
          </w:tcPr>
          <w:p w14:paraId="6C47E61E" w14:textId="77777777" w:rsidR="003C682D" w:rsidRPr="00B960A3" w:rsidRDefault="003C682D" w:rsidP="003C1359">
            <w:pPr>
              <w:pStyle w:val="BodyText"/>
              <w:keepLines/>
            </w:pPr>
          </w:p>
        </w:tc>
        <w:tc>
          <w:tcPr>
            <w:tcW w:w="10080" w:type="dxa"/>
            <w:vAlign w:val="bottom"/>
          </w:tcPr>
          <w:p w14:paraId="1D540E27" w14:textId="77777777" w:rsidR="003C682D" w:rsidRPr="003C1359" w:rsidRDefault="003C682D" w:rsidP="003C1359">
            <w:pPr>
              <w:pStyle w:val="lvl1Text"/>
              <w:keepNext w:val="0"/>
              <w:rPr>
                <w:sz w:val="24"/>
                <w:szCs w:val="24"/>
              </w:rPr>
            </w:pPr>
            <w:r w:rsidRPr="003C1359">
              <w:rPr>
                <w:sz w:val="24"/>
                <w:szCs w:val="24"/>
              </w:rPr>
              <w:t>Introduction</w:t>
            </w:r>
          </w:p>
        </w:tc>
      </w:tr>
      <w:tr w:rsidR="003C682D" w:rsidRPr="003C1359" w14:paraId="5DB834DA" w14:textId="77777777">
        <w:tc>
          <w:tcPr>
            <w:tcW w:w="1105" w:type="dxa"/>
          </w:tcPr>
          <w:p w14:paraId="3AC1B2A1" w14:textId="77777777" w:rsidR="003C682D" w:rsidRPr="003C1359" w:rsidRDefault="003C682D" w:rsidP="003C682D">
            <w:pPr>
              <w:pStyle w:val="txtx1"/>
              <w:rPr>
                <w:sz w:val="22"/>
                <w:szCs w:val="22"/>
              </w:rPr>
            </w:pPr>
          </w:p>
        </w:tc>
        <w:tc>
          <w:tcPr>
            <w:tcW w:w="10080" w:type="dxa"/>
          </w:tcPr>
          <w:p w14:paraId="33EE99D7" w14:textId="77777777" w:rsidR="003C682D" w:rsidRDefault="002B55C2" w:rsidP="003C1359">
            <w:pPr>
              <w:jc w:val="center"/>
              <w:rPr>
                <w:sz w:val="22"/>
                <w:szCs w:val="22"/>
              </w:rPr>
            </w:pPr>
            <w:r>
              <w:rPr>
                <w:noProof/>
                <w:sz w:val="22"/>
                <w:szCs w:val="22"/>
              </w:rPr>
              <w:drawing>
                <wp:inline distT="0" distB="0" distL="0" distR="0" wp14:anchorId="495D55E3" wp14:editId="1CB4C168">
                  <wp:extent cx="1343025" cy="1295400"/>
                  <wp:effectExtent l="19050" t="0" r="9525" b="0"/>
                  <wp:docPr id="3" name="Picture 3" descr="D:\scme-scos\MTTC pres sensor\MTTC_Pressure_Sensor_LM\Completed SCOs-0908-CHOL\Documents and Settings\mj\Local Settings\Temporary Internet Files\Content.IE5\graphics\MTTCP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me-scos\MTTC pres sensor\MTTC_Pressure_Sensor_LM\Completed SCOs-0908-CHOL\Documents and Settings\mj\Local Settings\Temporary Internet Files\Content.IE5\graphics\MTTCPS.gif"/>
                          <pic:cNvPicPr>
                            <a:picLocks noChangeAspect="1" noChangeArrowheads="1"/>
                          </pic:cNvPicPr>
                        </pic:nvPicPr>
                        <pic:blipFill>
                          <a:blip r:embed="rId14"/>
                          <a:srcRect/>
                          <a:stretch>
                            <a:fillRect/>
                          </a:stretch>
                        </pic:blipFill>
                        <pic:spPr bwMode="auto">
                          <a:xfrm>
                            <a:off x="0" y="0"/>
                            <a:ext cx="1343025" cy="1295400"/>
                          </a:xfrm>
                          <a:prstGeom prst="rect">
                            <a:avLst/>
                          </a:prstGeom>
                          <a:noFill/>
                          <a:ln w="9525">
                            <a:noFill/>
                            <a:miter lim="800000"/>
                            <a:headEnd/>
                            <a:tailEnd/>
                          </a:ln>
                        </pic:spPr>
                      </pic:pic>
                    </a:graphicData>
                  </a:graphic>
                </wp:inline>
              </w:drawing>
            </w:r>
          </w:p>
          <w:p w14:paraId="63908E4B" w14:textId="77777777" w:rsidR="00D069AF" w:rsidRDefault="00D069AF" w:rsidP="003C1359">
            <w:pPr>
              <w:jc w:val="center"/>
              <w:rPr>
                <w:sz w:val="22"/>
                <w:szCs w:val="22"/>
              </w:rPr>
            </w:pPr>
          </w:p>
          <w:p w14:paraId="3BAFAE22" w14:textId="77777777" w:rsidR="00D069AF" w:rsidRPr="003C1359" w:rsidRDefault="00D069AF" w:rsidP="003C1359">
            <w:pPr>
              <w:jc w:val="center"/>
              <w:rPr>
                <w:sz w:val="22"/>
                <w:szCs w:val="22"/>
              </w:rPr>
            </w:pPr>
            <w:r w:rsidRPr="003C1359">
              <w:rPr>
                <w:i/>
                <w:color w:val="000000"/>
              </w:rPr>
              <w:t>MTTC Pressure Sensor</w:t>
            </w:r>
          </w:p>
        </w:tc>
      </w:tr>
      <w:tr w:rsidR="003C682D" w:rsidRPr="003C1359" w14:paraId="766F65D1" w14:textId="77777777">
        <w:trPr>
          <w:cantSplit/>
        </w:trPr>
        <w:tc>
          <w:tcPr>
            <w:tcW w:w="1105" w:type="dxa"/>
          </w:tcPr>
          <w:p w14:paraId="7ED07B9D" w14:textId="77777777" w:rsidR="003C682D" w:rsidRPr="003C1359" w:rsidRDefault="003C682D" w:rsidP="003C682D">
            <w:pPr>
              <w:pStyle w:val="txtx1"/>
              <w:rPr>
                <w:sz w:val="22"/>
                <w:szCs w:val="22"/>
              </w:rPr>
            </w:pPr>
          </w:p>
        </w:tc>
        <w:tc>
          <w:tcPr>
            <w:tcW w:w="10080" w:type="dxa"/>
          </w:tcPr>
          <w:p w14:paraId="1F232FDF" w14:textId="77777777" w:rsidR="00607F70" w:rsidRPr="003C1359" w:rsidRDefault="00607F70" w:rsidP="003C1359">
            <w:pPr>
              <w:keepNext/>
              <w:keepLines/>
              <w:rPr>
                <w:color w:val="000000"/>
              </w:rPr>
            </w:pPr>
          </w:p>
          <w:p w14:paraId="23F03EFA" w14:textId="77777777" w:rsidR="00482F29" w:rsidRPr="00B4696A" w:rsidRDefault="00482F29" w:rsidP="00482F29">
            <w:pPr>
              <w:keepNext/>
              <w:keepLines/>
              <w:rPr>
                <w:color w:val="000000"/>
              </w:rPr>
            </w:pPr>
            <w:r>
              <w:rPr>
                <w:color w:val="000000"/>
              </w:rPr>
              <w:t>Instructors at the UNM MTTC and Central New Mexico Community College (CNM) have jointly developed a process to fabricate a micro-pressure sensor to</w:t>
            </w:r>
            <w:r w:rsidRPr="00B4696A">
              <w:rPr>
                <w:color w:val="000000"/>
              </w:rPr>
              <w:t xml:space="preserve"> measure changes in pressure applied to a thin membrane or diaphragm.  The MTTC design incorporates a </w:t>
            </w:r>
            <w:r w:rsidRPr="00FE520D">
              <w:rPr>
                <w:color w:val="000000"/>
              </w:rPr>
              <w:t>Wheatstone Bridge</w:t>
            </w:r>
            <w:r w:rsidRPr="00B4696A">
              <w:rPr>
                <w:color w:val="000000"/>
              </w:rPr>
              <w:t xml:space="preserve"> configuration as an electronic sensing circuit.  A thin membrane of silicon nitride deflects when the pressures on opposite sides of this membrane are different.  The amount of deflection is sensed by variable components of the Wheatstone Bridge.  </w:t>
            </w:r>
          </w:p>
          <w:p w14:paraId="52ACC2CD" w14:textId="77777777" w:rsidR="00482F29" w:rsidRPr="00B4696A" w:rsidRDefault="00482F29" w:rsidP="00482F29">
            <w:pPr>
              <w:keepNext/>
              <w:keepLines/>
              <w:rPr>
                <w:color w:val="000000"/>
              </w:rPr>
            </w:pPr>
          </w:p>
          <w:p w14:paraId="48BA2556" w14:textId="77777777" w:rsidR="00482F29" w:rsidRPr="00B4696A" w:rsidRDefault="00482F29" w:rsidP="00482F29">
            <w:pPr>
              <w:keepNext/>
              <w:keepLines/>
              <w:rPr>
                <w:color w:val="000000"/>
              </w:rPr>
            </w:pPr>
            <w:r>
              <w:rPr>
                <w:color w:val="000000"/>
              </w:rPr>
              <w:t>The pressure</w:t>
            </w:r>
            <w:r w:rsidRPr="00B4696A">
              <w:rPr>
                <w:color w:val="000000"/>
              </w:rPr>
              <w:t xml:space="preserve"> sensor </w:t>
            </w:r>
            <w:r>
              <w:rPr>
                <w:color w:val="000000"/>
              </w:rPr>
              <w:t xml:space="preserve">fabrication </w:t>
            </w:r>
            <w:r w:rsidRPr="00B4696A">
              <w:rPr>
                <w:color w:val="000000"/>
              </w:rPr>
              <w:t>process consists of several steps.  The process starts with a silicon wafer pre-deposited with silicon n</w:t>
            </w:r>
            <w:r>
              <w:rPr>
                <w:color w:val="000000"/>
              </w:rPr>
              <w:t>itride, and ends with a wafer of approximately 800 micro-pressure sensors.</w:t>
            </w:r>
          </w:p>
          <w:p w14:paraId="28373F8B" w14:textId="77777777" w:rsidR="00482F29" w:rsidRPr="00B4696A" w:rsidRDefault="00482F29" w:rsidP="00482F29">
            <w:pPr>
              <w:keepNext/>
              <w:keepLines/>
              <w:rPr>
                <w:color w:val="000000"/>
              </w:rPr>
            </w:pPr>
          </w:p>
          <w:p w14:paraId="6A8D6F2A" w14:textId="77777777" w:rsidR="00482F29" w:rsidRDefault="00482F29" w:rsidP="00482F29">
            <w:pPr>
              <w:keepNext/>
              <w:keepLines/>
              <w:rPr>
                <w:color w:val="000000"/>
              </w:rPr>
            </w:pPr>
            <w:r w:rsidRPr="00B4696A">
              <w:rPr>
                <w:color w:val="000000"/>
              </w:rPr>
              <w:t xml:space="preserve">The pressure sensor </w:t>
            </w:r>
            <w:r>
              <w:rPr>
                <w:color w:val="000000"/>
              </w:rPr>
              <w:t xml:space="preserve">fabrication </w:t>
            </w:r>
            <w:r w:rsidRPr="00B4696A">
              <w:rPr>
                <w:color w:val="000000"/>
              </w:rPr>
              <w:t>process was designed at the University of New Mexico's MTTC</w:t>
            </w:r>
            <w:r>
              <w:rPr>
                <w:color w:val="000000"/>
              </w:rPr>
              <w:t xml:space="preserve">.  The Southwest Center for Microsystems Education (SCME) offers a five day workshop for instructors and students to learn about this process and actually fabricate a wafer of micro-pressure sensors.  The workshop is approximately five days and includes instruction on the process, fabrication time, and testing and probing the final product.  </w:t>
            </w:r>
            <w:r w:rsidRPr="00B4696A">
              <w:rPr>
                <w:color w:val="000000"/>
              </w:rPr>
              <w:t xml:space="preserve"> </w:t>
            </w:r>
          </w:p>
          <w:p w14:paraId="4EEE9CE3" w14:textId="77777777" w:rsidR="003C682D" w:rsidRPr="003C1359" w:rsidRDefault="003C682D" w:rsidP="003C1359">
            <w:pPr>
              <w:keepNext/>
              <w:keepLines/>
              <w:rPr>
                <w:color w:val="000000"/>
              </w:rPr>
            </w:pPr>
          </w:p>
          <w:p w14:paraId="33058942" w14:textId="77777777" w:rsidR="003C682D" w:rsidRPr="003C1359" w:rsidRDefault="003C682D" w:rsidP="003C1359">
            <w:pPr>
              <w:keepNext/>
              <w:keepLines/>
              <w:rPr>
                <w:color w:val="000000"/>
                <w:sz w:val="22"/>
                <w:szCs w:val="22"/>
              </w:rPr>
            </w:pPr>
            <w:r w:rsidRPr="003C1359">
              <w:rPr>
                <w:color w:val="000000"/>
              </w:rPr>
              <w:t xml:space="preserve">The purpose of this </w:t>
            </w:r>
            <w:r w:rsidR="00D069AF">
              <w:rPr>
                <w:color w:val="000000"/>
              </w:rPr>
              <w:t>activity</w:t>
            </w:r>
            <w:r w:rsidRPr="003C1359">
              <w:rPr>
                <w:color w:val="000000"/>
              </w:rPr>
              <w:t xml:space="preserve"> is to </w:t>
            </w:r>
            <w:r w:rsidR="00B146EA" w:rsidRPr="003C1359">
              <w:rPr>
                <w:color w:val="000000"/>
              </w:rPr>
              <w:t>present the process</w:t>
            </w:r>
            <w:r w:rsidR="00B652A7" w:rsidRPr="003C1359">
              <w:rPr>
                <w:color w:val="000000"/>
              </w:rPr>
              <w:t xml:space="preserve"> steps and</w:t>
            </w:r>
            <w:r w:rsidR="00B146EA" w:rsidRPr="003C1359">
              <w:rPr>
                <w:color w:val="000000"/>
              </w:rPr>
              <w:t xml:space="preserve"> parameters</w:t>
            </w:r>
            <w:r w:rsidRPr="003C1359">
              <w:rPr>
                <w:color w:val="000000"/>
              </w:rPr>
              <w:t xml:space="preserve"> necessary to create the MTTC micropressure sensor.  </w:t>
            </w:r>
          </w:p>
        </w:tc>
      </w:tr>
      <w:tr w:rsidR="003C682D" w:rsidRPr="003C1359" w14:paraId="6676B315" w14:textId="77777777">
        <w:trPr>
          <w:cantSplit/>
          <w:trHeight w:val="576"/>
        </w:trPr>
        <w:tc>
          <w:tcPr>
            <w:tcW w:w="1105" w:type="dxa"/>
            <w:vAlign w:val="bottom"/>
          </w:tcPr>
          <w:p w14:paraId="2AA1EFA6" w14:textId="77777777" w:rsidR="003C682D" w:rsidRPr="00B960A3" w:rsidRDefault="003C682D" w:rsidP="003C1359">
            <w:pPr>
              <w:pStyle w:val="BodyText"/>
              <w:keepNext/>
              <w:keepLines/>
            </w:pPr>
            <w:bookmarkStart w:id="3" w:name="Fab_PrOvw_PK10_dldl77"/>
            <w:bookmarkEnd w:id="2"/>
          </w:p>
        </w:tc>
        <w:tc>
          <w:tcPr>
            <w:tcW w:w="10080" w:type="dxa"/>
            <w:vAlign w:val="bottom"/>
          </w:tcPr>
          <w:p w14:paraId="21737C5D" w14:textId="77777777" w:rsidR="003C682D" w:rsidRPr="003C1359" w:rsidRDefault="003C682D" w:rsidP="003C2BBE">
            <w:pPr>
              <w:pStyle w:val="lvl1Text"/>
              <w:rPr>
                <w:sz w:val="24"/>
                <w:szCs w:val="24"/>
              </w:rPr>
            </w:pPr>
            <w:r w:rsidRPr="003C1359">
              <w:rPr>
                <w:sz w:val="24"/>
                <w:szCs w:val="24"/>
              </w:rPr>
              <w:t>Objectives</w:t>
            </w:r>
          </w:p>
        </w:tc>
      </w:tr>
      <w:tr w:rsidR="003C682D" w:rsidRPr="003C1359" w14:paraId="70DD9E21" w14:textId="77777777">
        <w:tc>
          <w:tcPr>
            <w:tcW w:w="1105" w:type="dxa"/>
          </w:tcPr>
          <w:p w14:paraId="72C1086A" w14:textId="77777777" w:rsidR="003C682D" w:rsidRPr="003C1359" w:rsidRDefault="003C682D" w:rsidP="003C682D">
            <w:pPr>
              <w:pStyle w:val="txtx1"/>
              <w:rPr>
                <w:sz w:val="22"/>
                <w:szCs w:val="22"/>
              </w:rPr>
            </w:pPr>
          </w:p>
        </w:tc>
        <w:tc>
          <w:tcPr>
            <w:tcW w:w="10080" w:type="dxa"/>
          </w:tcPr>
          <w:p w14:paraId="726CB7E6" w14:textId="77777777" w:rsidR="003C682D" w:rsidRPr="003931AF" w:rsidRDefault="00B652A7" w:rsidP="003C682D">
            <w:pPr>
              <w:pStyle w:val="BulletList"/>
            </w:pPr>
            <w:r w:rsidRPr="003C1359">
              <w:rPr>
                <w:color w:val="000000"/>
              </w:rPr>
              <w:t xml:space="preserve">Outline </w:t>
            </w:r>
            <w:r w:rsidR="00607F70" w:rsidRPr="003C1359">
              <w:rPr>
                <w:color w:val="000000"/>
              </w:rPr>
              <w:t>the process of building the MTTC Pressure sensor.</w:t>
            </w:r>
          </w:p>
          <w:p w14:paraId="4FD7FA40" w14:textId="77777777" w:rsidR="003931AF" w:rsidRDefault="003931AF" w:rsidP="003C682D">
            <w:pPr>
              <w:pStyle w:val="BulletList"/>
            </w:pPr>
            <w:r w:rsidRPr="003C1359">
              <w:rPr>
                <w:color w:val="000000"/>
              </w:rPr>
              <w:t>Describe the basic steps involved in building a MEMS device.</w:t>
            </w:r>
          </w:p>
          <w:p w14:paraId="2BA8414B" w14:textId="77777777" w:rsidR="003C682D" w:rsidRPr="003C1359" w:rsidRDefault="003C682D" w:rsidP="003C1359">
            <w:pPr>
              <w:keepNext/>
              <w:keepLines/>
              <w:rPr>
                <w:color w:val="000000"/>
                <w:sz w:val="22"/>
                <w:szCs w:val="22"/>
              </w:rPr>
            </w:pPr>
          </w:p>
        </w:tc>
      </w:tr>
    </w:tbl>
    <w:p w14:paraId="01084790" w14:textId="77777777" w:rsidR="000C024E" w:rsidRDefault="000C024E">
      <w:bookmarkStart w:id="4" w:name="Fab_PrOvw_PK10_dldl120"/>
      <w:bookmarkEnd w:id="3"/>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F976F9" w:rsidRPr="003C1359" w14:paraId="6FC6E48A" w14:textId="77777777">
        <w:trPr>
          <w:cantSplit/>
          <w:trHeight w:val="576"/>
        </w:trPr>
        <w:tc>
          <w:tcPr>
            <w:tcW w:w="1105" w:type="dxa"/>
            <w:vAlign w:val="bottom"/>
          </w:tcPr>
          <w:p w14:paraId="35ADFE42" w14:textId="77777777" w:rsidR="00F976F9" w:rsidRPr="00B960A3" w:rsidRDefault="00F976F9" w:rsidP="003C1359">
            <w:pPr>
              <w:pStyle w:val="BodyText"/>
              <w:keepLines/>
            </w:pPr>
          </w:p>
        </w:tc>
        <w:tc>
          <w:tcPr>
            <w:tcW w:w="10080" w:type="dxa"/>
            <w:vAlign w:val="bottom"/>
          </w:tcPr>
          <w:p w14:paraId="6F00047D" w14:textId="77777777" w:rsidR="00F976F9" w:rsidRPr="003C1359" w:rsidRDefault="00D069AF" w:rsidP="003C1359">
            <w:pPr>
              <w:keepNext/>
              <w:keepLines/>
              <w:rPr>
                <w:b/>
                <w:color w:val="000000"/>
                <w:u w:val="single"/>
              </w:rPr>
            </w:pPr>
            <w:r>
              <w:rPr>
                <w:b/>
                <w:color w:val="000000"/>
                <w:u w:val="single"/>
              </w:rPr>
              <w:t>Backside Photolithography – Step 3</w:t>
            </w:r>
          </w:p>
          <w:p w14:paraId="6EB924E5" w14:textId="77777777" w:rsidR="00F976F9" w:rsidRPr="003C1359" w:rsidRDefault="00F976F9" w:rsidP="003C1359">
            <w:pPr>
              <w:keepNext/>
              <w:keepLines/>
              <w:rPr>
                <w:color w:val="000000"/>
              </w:rPr>
            </w:pPr>
          </w:p>
          <w:p w14:paraId="4FC95E33" w14:textId="77777777" w:rsidR="00F976F9" w:rsidRPr="003C1359" w:rsidRDefault="00B04056" w:rsidP="003C1359">
            <w:pPr>
              <w:keepNext/>
              <w:keepLines/>
              <w:rPr>
                <w:color w:val="000000"/>
              </w:rPr>
            </w:pPr>
            <w:r>
              <w:rPr>
                <w:color w:val="000000"/>
              </w:rPr>
              <w:t xml:space="preserve">After the bare silicon wafers have been coated on both sides with a 1 </w:t>
            </w:r>
            <w:proofErr w:type="spellStart"/>
            <w:r>
              <w:rPr>
                <w:color w:val="000000"/>
              </w:rPr>
              <w:t>μm</w:t>
            </w:r>
            <w:proofErr w:type="spellEnd"/>
            <w:r>
              <w:rPr>
                <w:color w:val="000000"/>
              </w:rPr>
              <w:t xml:space="preserve"> film of silicon nitride, t</w:t>
            </w:r>
            <w:r w:rsidR="00F976F9" w:rsidRPr="003C1359">
              <w:rPr>
                <w:color w:val="000000"/>
              </w:rPr>
              <w:t xml:space="preserve">he </w:t>
            </w:r>
            <w:r>
              <w:rPr>
                <w:color w:val="000000"/>
              </w:rPr>
              <w:t>next process</w:t>
            </w:r>
            <w:r w:rsidR="00F976F9" w:rsidRPr="003C1359">
              <w:rPr>
                <w:color w:val="000000"/>
              </w:rPr>
              <w:t xml:space="preserve"> step is backside photolithography.  The wafer used is a bare silicon wafer, pre-deposited with silicon nitride.  The deposition of the silicon nitride is not performed at the MTTC.  The wafers are purchased with a </w:t>
            </w:r>
            <w:r w:rsidR="00F976F9">
              <w:t xml:space="preserve">1 µm low stress silicon nitride layer. </w:t>
            </w:r>
            <w:r w:rsidR="00D069AF">
              <w:t xml:space="preserve"> Steps 1 and 2 are bare silicon, and silicon nitride deposition, respectively, which again, are not performed at the MTTC.</w:t>
            </w:r>
          </w:p>
          <w:p w14:paraId="7B2FB1DA" w14:textId="77777777" w:rsidR="00F976F9" w:rsidRPr="003C1359" w:rsidRDefault="00F976F9" w:rsidP="003C1359">
            <w:pPr>
              <w:pStyle w:val="lvl1Text"/>
              <w:keepNext w:val="0"/>
              <w:rPr>
                <w:sz w:val="24"/>
                <w:szCs w:val="24"/>
              </w:rPr>
            </w:pPr>
          </w:p>
        </w:tc>
      </w:tr>
      <w:tr w:rsidR="003C682D" w:rsidRPr="003C1359" w14:paraId="6DC27382" w14:textId="77777777">
        <w:trPr>
          <w:cantSplit/>
          <w:trHeight w:val="576"/>
        </w:trPr>
        <w:tc>
          <w:tcPr>
            <w:tcW w:w="1105" w:type="dxa"/>
            <w:vAlign w:val="bottom"/>
          </w:tcPr>
          <w:p w14:paraId="3C3A7526" w14:textId="77777777" w:rsidR="003C682D" w:rsidRPr="00B960A3" w:rsidRDefault="003C682D" w:rsidP="003C1359">
            <w:pPr>
              <w:pStyle w:val="BodyText"/>
              <w:keepLines/>
            </w:pPr>
            <w:bookmarkStart w:id="5" w:name="Fab_PrOvw_PK10_dldl167"/>
            <w:bookmarkEnd w:id="4"/>
          </w:p>
        </w:tc>
        <w:tc>
          <w:tcPr>
            <w:tcW w:w="10080" w:type="dxa"/>
            <w:vAlign w:val="bottom"/>
          </w:tcPr>
          <w:p w14:paraId="29AD05C1" w14:textId="77777777" w:rsidR="003C682D" w:rsidRPr="00D069AF" w:rsidRDefault="003C682D" w:rsidP="003C1359">
            <w:pPr>
              <w:pStyle w:val="lvl1Text"/>
              <w:keepNext w:val="0"/>
              <w:rPr>
                <w:b w:val="0"/>
                <w:sz w:val="24"/>
                <w:szCs w:val="24"/>
                <w:u w:val="single"/>
              </w:rPr>
            </w:pPr>
            <w:r w:rsidRPr="00D069AF">
              <w:rPr>
                <w:b w:val="0"/>
                <w:sz w:val="24"/>
                <w:szCs w:val="24"/>
                <w:u w:val="single"/>
              </w:rPr>
              <w:t xml:space="preserve">Backside Photolithography </w:t>
            </w:r>
            <w:r w:rsidR="00D069AF">
              <w:rPr>
                <w:b w:val="0"/>
                <w:sz w:val="24"/>
                <w:szCs w:val="24"/>
                <w:u w:val="single"/>
              </w:rPr>
              <w:t>–</w:t>
            </w:r>
            <w:r w:rsidRPr="00D069AF">
              <w:rPr>
                <w:b w:val="0"/>
                <w:sz w:val="24"/>
                <w:szCs w:val="24"/>
                <w:u w:val="single"/>
              </w:rPr>
              <w:t xml:space="preserve"> Coat</w:t>
            </w:r>
            <w:r w:rsidR="00D069AF">
              <w:rPr>
                <w:b w:val="0"/>
                <w:sz w:val="24"/>
                <w:szCs w:val="24"/>
                <w:u w:val="single"/>
              </w:rPr>
              <w:t xml:space="preserve"> </w:t>
            </w:r>
            <w:r w:rsidR="004F402E">
              <w:rPr>
                <w:b w:val="0"/>
                <w:color w:val="000000"/>
                <w:sz w:val="24"/>
                <w:szCs w:val="24"/>
                <w:u w:val="single"/>
              </w:rPr>
              <w:t>(Step 3</w:t>
            </w:r>
            <w:r w:rsidR="00D069AF" w:rsidRPr="004913F1">
              <w:rPr>
                <w:b w:val="0"/>
                <w:color w:val="000000"/>
                <w:sz w:val="24"/>
                <w:szCs w:val="24"/>
                <w:u w:val="single"/>
              </w:rPr>
              <w:t>a)</w:t>
            </w:r>
          </w:p>
        </w:tc>
      </w:tr>
      <w:tr w:rsidR="003C682D" w:rsidRPr="003C1359" w14:paraId="44077E54" w14:textId="77777777">
        <w:tc>
          <w:tcPr>
            <w:tcW w:w="1105" w:type="dxa"/>
          </w:tcPr>
          <w:p w14:paraId="57D63D7C" w14:textId="77777777" w:rsidR="003C682D" w:rsidRPr="003C1359" w:rsidRDefault="003C682D" w:rsidP="003C682D">
            <w:pPr>
              <w:pStyle w:val="txtx1"/>
              <w:rPr>
                <w:sz w:val="22"/>
                <w:szCs w:val="22"/>
              </w:rPr>
            </w:pPr>
          </w:p>
        </w:tc>
        <w:tc>
          <w:tcPr>
            <w:tcW w:w="10080" w:type="dxa"/>
          </w:tcPr>
          <w:p w14:paraId="5101903E" w14:textId="77777777" w:rsidR="003C682D" w:rsidRPr="003C1359" w:rsidRDefault="002B55C2" w:rsidP="003C1359">
            <w:pPr>
              <w:jc w:val="center"/>
              <w:rPr>
                <w:sz w:val="22"/>
                <w:szCs w:val="22"/>
              </w:rPr>
            </w:pPr>
            <w:r>
              <w:rPr>
                <w:noProof/>
                <w:sz w:val="22"/>
                <w:szCs w:val="22"/>
              </w:rPr>
              <mc:AlternateContent>
                <mc:Choice Requires="wpg">
                  <w:drawing>
                    <wp:inline distT="0" distB="0" distL="0" distR="0" wp14:anchorId="5D6C6163" wp14:editId="21E0EC0F">
                      <wp:extent cx="8977272" cy="2112949"/>
                      <wp:effectExtent l="177800" t="177800" r="370205" b="37655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977272" cy="2112949"/>
                                <a:chOff x="63499" y="4589414"/>
                                <a:chExt cx="8977272" cy="2112949"/>
                              </a:xfrm>
                            </wpg:grpSpPr>
                            <pic:pic xmlns:pic="http://schemas.openxmlformats.org/drawingml/2006/picture">
                              <pic:nvPicPr>
                                <pic:cNvPr id="31" name="Picture 31"/>
                                <pic:cNvPicPr>
                                  <a:picLocks noChangeAspect="1" noChangeArrowheads="1"/>
                                </pic:cNvPicPr>
                              </pic:nvPicPr>
                              <pic:blipFill>
                                <a:blip r:embed="rId15" cstate="print"/>
                                <a:srcRect/>
                                <a:stretch>
                                  <a:fillRect/>
                                </a:stretch>
                              </pic:blipFill>
                              <pic:spPr bwMode="auto">
                                <a:xfrm>
                                  <a:off x="2900481" y="4603809"/>
                                  <a:ext cx="1969239" cy="2084158"/>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32" name="Picture 32"/>
                                <pic:cNvPicPr>
                                  <a:picLocks noChangeAspect="1" noChangeArrowheads="1"/>
                                </pic:cNvPicPr>
                              </pic:nvPicPr>
                              <pic:blipFill>
                                <a:blip r:embed="rId16" cstate="print"/>
                                <a:srcRect t="21617" r="49820" b="28085"/>
                                <a:stretch>
                                  <a:fillRect/>
                                </a:stretch>
                              </pic:blipFill>
                              <pic:spPr bwMode="auto">
                                <a:xfrm>
                                  <a:off x="5184172" y="4589414"/>
                                  <a:ext cx="2026736" cy="2112949"/>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33" name="Picture 33"/>
                                <pic:cNvPicPr>
                                  <a:picLocks noChangeAspect="1" noChangeArrowheads="1"/>
                                </pic:cNvPicPr>
                              </pic:nvPicPr>
                              <pic:blipFill>
                                <a:blip r:embed="rId17" cstate="print"/>
                                <a:srcRect l="5954" r="27907"/>
                                <a:stretch>
                                  <a:fillRect/>
                                </a:stretch>
                              </pic:blipFill>
                              <pic:spPr bwMode="auto">
                                <a:xfrm>
                                  <a:off x="7474710" y="4591753"/>
                                  <a:ext cx="1566061" cy="2108270"/>
                                </a:xfrm>
                                <a:prstGeom prst="rect">
                                  <a:avLst/>
                                </a:prstGeom>
                                <a:ln>
                                  <a:noFill/>
                                </a:ln>
                                <a:effectLst>
                                  <a:outerShdw blurRad="292100" dist="139700" dir="2700000" algn="tl" rotWithShape="0">
                                    <a:srgbClr val="333333">
                                      <a:alpha val="65000"/>
                                    </a:srgbClr>
                                  </a:outerShdw>
                                </a:effectLst>
                              </pic:spPr>
                            </pic:pic>
                            <wps:wsp>
                              <wps:cNvPr id="34" name="Rectangle 34"/>
                              <wps:cNvSpPr>
                                <a:spLocks noChangeArrowheads="1"/>
                              </wps:cNvSpPr>
                              <wps:spPr bwMode="auto">
                                <a:xfrm>
                                  <a:off x="5186925" y="4596214"/>
                                  <a:ext cx="501649" cy="318134"/>
                                </a:xfrm>
                                <a:prstGeom prst="rect">
                                  <a:avLst/>
                                </a:prstGeom>
                                <a:solidFill>
                                  <a:schemeClr val="bg1"/>
                                </a:solidFill>
                                <a:ln w="9525" algn="ctr">
                                  <a:solidFill>
                                    <a:schemeClr val="tx1"/>
                                  </a:solidFill>
                                  <a:miter lim="800000"/>
                                  <a:headEnd/>
                                  <a:tailEnd/>
                                </a:ln>
                              </wps:spPr>
                              <wps:txbx>
                                <w:txbxContent>
                                  <w:p w14:paraId="1E6FB35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3,6</w:t>
                                    </w:r>
                                  </w:p>
                                </w:txbxContent>
                              </wps:txbx>
                              <wps:bodyPr wrap="square" anchor="ctr">
                                <a:spAutoFit/>
                              </wps:bodyPr>
                            </wps:wsp>
                            <wps:wsp>
                              <wps:cNvPr id="35" name="Rectangle 35"/>
                              <wps:cNvSpPr>
                                <a:spLocks noChangeArrowheads="1"/>
                              </wps:cNvSpPr>
                              <wps:spPr bwMode="auto">
                                <a:xfrm>
                                  <a:off x="2901809" y="4600338"/>
                                  <a:ext cx="479351" cy="314325"/>
                                </a:xfrm>
                                <a:prstGeom prst="rect">
                                  <a:avLst/>
                                </a:prstGeom>
                                <a:solidFill>
                                  <a:schemeClr val="bg1"/>
                                </a:solidFill>
                                <a:ln w="9525" algn="ctr">
                                  <a:solidFill>
                                    <a:schemeClr val="tx1"/>
                                  </a:solidFill>
                                  <a:miter lim="800000"/>
                                  <a:headEnd/>
                                  <a:tailEnd/>
                                </a:ln>
                              </wps:spPr>
                              <wps:txbx>
                                <w:txbxContent>
                                  <w:p w14:paraId="25ACFA6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2,8</w:t>
                                    </w:r>
                                  </w:p>
                                </w:txbxContent>
                              </wps:txbx>
                              <wps:bodyPr wrap="square" anchor="ctr">
                                <a:spAutoFit/>
                              </wps:bodyPr>
                            </wps:wsp>
                            <pic:pic xmlns:pic="http://schemas.openxmlformats.org/drawingml/2006/picture">
                              <pic:nvPicPr>
                                <pic:cNvPr id="36" name="Picture 36"/>
                                <pic:cNvPicPr>
                                  <a:picLocks noChangeAspect="1" noChangeArrowheads="1"/>
                                </pic:cNvPicPr>
                              </pic:nvPicPr>
                              <pic:blipFill>
                                <a:blip r:embed="rId18"/>
                                <a:srcRect l="5713" t="29268" r="22208"/>
                                <a:stretch>
                                  <a:fillRect/>
                                </a:stretch>
                              </pic:blipFill>
                              <pic:spPr bwMode="auto">
                                <a:xfrm>
                                  <a:off x="63499" y="4593936"/>
                                  <a:ext cx="2460941" cy="2103904"/>
                                </a:xfrm>
                                <a:prstGeom prst="rect">
                                  <a:avLst/>
                                </a:prstGeom>
                                <a:ln>
                                  <a:noFill/>
                                </a:ln>
                                <a:effectLst>
                                  <a:outerShdw blurRad="292100" dist="139700" dir="2700000" algn="tl" rotWithShape="0">
                                    <a:srgbClr val="333333">
                                      <a:alpha val="65000"/>
                                    </a:srgbClr>
                                  </a:outerShdw>
                                </a:effectLst>
                              </pic:spPr>
                            </pic:pic>
                            <wps:wsp>
                              <wps:cNvPr id="37" name="Rectangle 37"/>
                              <wps:cNvSpPr>
                                <a:spLocks noChangeArrowheads="1"/>
                              </wps:cNvSpPr>
                              <wps:spPr bwMode="auto">
                                <a:xfrm>
                                  <a:off x="66449" y="4593241"/>
                                  <a:ext cx="518159" cy="318134"/>
                                </a:xfrm>
                                <a:prstGeom prst="rect">
                                  <a:avLst/>
                                </a:prstGeom>
                                <a:solidFill>
                                  <a:schemeClr val="bg1"/>
                                </a:solidFill>
                                <a:ln w="9525" algn="ctr">
                                  <a:solidFill>
                                    <a:schemeClr val="tx1"/>
                                  </a:solidFill>
                                  <a:miter lim="800000"/>
                                  <a:headEnd/>
                                  <a:tailEnd/>
                                </a:ln>
                              </wps:spPr>
                              <wps:txbx>
                                <w:txbxContent>
                                  <w:p w14:paraId="66DA59D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1,5</w:t>
                                    </w:r>
                                  </w:p>
                                </w:txbxContent>
                              </wps:txbx>
                              <wps:bodyPr wrap="square" anchor="ctr">
                                <a:spAutoFit/>
                              </wps:bodyPr>
                            </wps:wsp>
                            <wps:wsp>
                              <wps:cNvPr id="38" name="Rectangle 38"/>
                              <wps:cNvSpPr>
                                <a:spLocks noChangeArrowheads="1"/>
                              </wps:cNvSpPr>
                              <wps:spPr bwMode="auto">
                                <a:xfrm>
                                  <a:off x="7474410" y="4596204"/>
                                  <a:ext cx="574453" cy="314325"/>
                                </a:xfrm>
                                <a:prstGeom prst="rect">
                                  <a:avLst/>
                                </a:prstGeom>
                                <a:solidFill>
                                  <a:schemeClr val="bg1"/>
                                </a:solidFill>
                                <a:ln w="9525" algn="ctr">
                                  <a:solidFill>
                                    <a:schemeClr val="tx1"/>
                                  </a:solidFill>
                                  <a:miter lim="800000"/>
                                  <a:headEnd/>
                                  <a:tailEnd/>
                                </a:ln>
                              </wps:spPr>
                              <wps:txbx>
                                <w:txbxContent>
                                  <w:p w14:paraId="7E8A47AE"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4,7</w:t>
                                    </w:r>
                                  </w:p>
                                </w:txbxContent>
                              </wps:txbx>
                              <wps:bodyPr wrap="square" anchor="ctr">
                                <a:spAutoFit/>
                              </wps:bodyPr>
                            </wps:wsp>
                          </wpg:wgp>
                        </a:graphicData>
                      </a:graphic>
                    </wp:inline>
                  </w:drawing>
                </mc:Choice>
                <mc:Fallback>
                  <w:pict>
                    <v:group id="Group 29" o:spid="_x0000_s1026" style="width:706.85pt;height:166.35pt;mso-position-horizontal-relative:char;mso-position-vertical-relative:line" coordorigin="63499,4589414" coordsize="8977272,211294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&#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left:2900481;top:4603809;width:1969239;height:20841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WA&#10;IeTFAAAA2wAAAA8AAABkcnMvZG93bnJldi54bWxEj0FrwkAUhO+F/oflFXqrG5WWEF2likILhZKo&#10;4PGRfWZDs29Ddk3iv+8WCh6HmfmGWa5H24ieOl87VjCdJCCIS6drrhQcD/uXFIQPyBobx6TgRh7W&#10;q8eHJWbaDZxTX4RKRAj7DBWYENpMSl8asugnriWO3sV1FkOUXSV1h0OE20bOkuRNWqw5LhhsaWuo&#10;/CmuVsGh1K/p5+3rlB7l91jnm7PZ7pxSz0/j+wJEoDHcw//tD61gPoW/L/EHyNU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lgCHkxQAAANsAAAAPAAAAAAAAAAAAAAAAAJwC&#10;AABkcnMvZG93bnJldi54bWxQSwUGAAAAAAQABAD3AAAAjgMAAAAA&#10;">
                        <v:imagedata r:id="rId19" o:title=""/>
                        <v:shadow on="t" color="#333" opacity="42598f" mv:blur="292100f" origin="-.5,-.5" offset="98783emu,98783emu"/>
                      </v:shape>
                      <v:shape id="Picture 32" o:spid="_x0000_s1028" type="#_x0000_t75" style="position:absolute;left:5184172;top:4589414;width:2026736;height:211294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uV&#10;AJ/CAAAA2wAAAA8AAABkcnMvZG93bnJldi54bWxEj1uLwjAUhN+F/Q/hLPim6XpDqlFEEPZlBe+v&#10;h+ZsW2xOQpNtu//eCIKPw8x8wyzXnalEQ7UvLSv4GiYgiDOrS84VnE+7wRyED8gaK8uk4J88rFcf&#10;vSWm2rZ8oOYYchEh7FNUUITgUil9VpBBP7SOOHq/tjYYoqxzqWtsI9xUcpQkM2mw5LhQoKNtQdn9&#10;+GcU3OZZO520rnOXjb+X1ybIffKjVP+z2yxABOrCO/xqf2sF4xE8v8QfIFcP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blQCfwgAAANsAAAAPAAAAAAAAAAAAAAAAAJwCAABk&#10;cnMvZG93bnJldi54bWxQSwUGAAAAAAQABAD3AAAAiwMAAAAA&#10;">
                        <v:imagedata r:id="rId20" o:title="" croptop="14167f" cropbottom="18406f" cropright="32650f"/>
                        <v:shadow on="t" color="#333" opacity="42598f" mv:blur="292100f" origin="-.5,-.5" offset="98783emu,98783emu"/>
                      </v:shape>
                      <v:shape id="Picture 33" o:spid="_x0000_s1029" type="#_x0000_t75" style="position:absolute;left:7474710;top:4591753;width:1566061;height:21082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K&#10;mnrDAAAA2wAAAA8AAABkcnMvZG93bnJldi54bWxEj92KwjAUhO+FfYdwFrzT1O0qUo0ii8KyIPgH&#10;4t2hObbF5qQkUevbbwTBy2FmvmGm89bU4kbOV5YVDPoJCOLc6ooLBYf9qjcG4QOyxtoyKXiQh/ns&#10;ozPFTNs7b+m2C4WIEPYZKihDaDIpfV6SQd+3DXH0ztYZDFG6QmqH9wg3tfxKkpE0WHFcKLGhn5Ly&#10;y+5qFAwXj+/lpj1eHK3Hy9PfNSV5YqW6n+1iAiJQG97hV/tXK0hTeH6JP0DO/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oqaesMAAADbAAAADwAAAAAAAAAAAAAAAACcAgAA&#10;ZHJzL2Rvd25yZXYueG1sUEsFBgAAAAAEAAQA9wAAAIwDAAAAAA==&#10;">
                        <v:imagedata r:id="rId21" o:title="" cropleft="3902f" cropright="18289f"/>
                        <v:shadow on="t" color="#333" opacity="42598f" mv:blur="292100f" origin="-.5,-.5" offset="98783emu,98783emu"/>
                      </v:shape>
                      <v:rect id="Rectangle 34" o:spid="_x0000_s1030" style="position:absolute;left:5186925;top:4596214;width:501649;height:3181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OygFxAAA&#10;ANsAAAAPAAAAZHJzL2Rvd25yZXYueG1sRI9Ba8JAFITvQv/D8oTedGMr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DsoBcQAAADbAAAADwAAAAAAAAAAAAAAAACXAgAAZHJzL2Rv&#10;d25yZXYueG1sUEsFBgAAAAAEAAQA9QAAAIgDAAAAAA==&#10;" fillcolor="white [3212]" strokecolor="black [3213]">
                        <v:textbox style="mso-fit-shape-to-text:t">
                          <w:txbxContent>
                            <w:p w14:paraId="1E6FB35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3,6</w:t>
                              </w:r>
                            </w:p>
                          </w:txbxContent>
                        </v:textbox>
                      </v:rect>
                      <v:rect id="Rectangle 35" o:spid="_x0000_s1031" style="position:absolute;left:2901809;top:4600338;width:479351;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d42exAAA&#10;ANsAAAAPAAAAZHJzL2Rvd25yZXYueG1sRI9Ba8JAFITvQv/D8oTedGOL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3eNnsQAAADbAAAADwAAAAAAAAAAAAAAAACXAgAAZHJzL2Rv&#10;d25yZXYueG1sUEsFBgAAAAAEAAQA9QAAAIgDAAAAAA==&#10;" fillcolor="white [3212]" strokecolor="black [3213]">
                        <v:textbox style="mso-fit-shape-to-text:t">
                          <w:txbxContent>
                            <w:p w14:paraId="25ACFA6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2,8</w:t>
                              </w:r>
                            </w:p>
                          </w:txbxContent>
                        </v:textbox>
                      </v:rect>
                      <v:shape id="Picture 36" o:spid="_x0000_s1032" type="#_x0000_t75" style="position:absolute;left:63499;top:4593936;width:2460941;height:210390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hZ&#10;LNfDAAAA2wAAAA8AAABkcnMvZG93bnJldi54bWxEj0FrwkAUhO+C/2F5hd50o5JUUleRiLRHta3n&#10;1+wzCc2+Ddk1Sf+9Kwgeh5n5hlltBlOLjlpXWVYwm0YgiHOrKy4UfH/tJ0sQziNrrC2Tgn9ysFmP&#10;RytMte35SN3JFyJA2KWooPS+SaV0eUkG3dQ2xMG72NagD7ItpG6xD3BTy3kUJdJgxWGhxIaykvK/&#10;09Uo+PjVu9m+i4/JORsub3HWx8XPQanXl2H7DsLT4J/hR/tTK1gkcP8SfoBc3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CFks18MAAADbAAAADwAAAAAAAAAAAAAAAACcAgAA&#10;ZHJzL2Rvd25yZXYueG1sUEsFBgAAAAAEAAQA9wAAAIwDAAAAAA==&#10;">
                        <v:imagedata r:id="rId22" o:title="" croptop="19181f" cropleft="3744f" cropright="14554f"/>
                        <v:shadow on="t" color="#333" opacity="42598f" mv:blur="292100f" origin="-.5,-.5" offset="98783emu,98783emu"/>
                      </v:shape>
                      <v:rect id="Rectangle 37" o:spid="_x0000_s1033" style="position:absolute;left:66449;top:4593241;width:518159;height:3181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6bZyxAAA&#10;ANsAAAAPAAAAZHJzL2Rvd25yZXYueG1sRI9Ba8JAFITvQv/D8oTedGMLGlJXkaIgAQ9q2/Nr9jUb&#10;zL6N2a2J/94VBI/DzHzDzJe9rcWFWl85VjAZJyCIC6crLhV8HTejFIQPyBprx6TgSh6Wi5fBHDPt&#10;Ot7T5RBKESHsM1RgQmgyKX1hyKIfu4Y4en+utRiibEupW+wi3NbyLUmm0mLFccFgQ5+GitPh3yo4&#10;5nm53Zif7/NvmndJs853126q1OuwX32ACNSHZ/jR3moF7z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m2csQAAADbAAAADwAAAAAAAAAAAAAAAACXAgAAZHJzL2Rv&#10;d25yZXYueG1sUEsFBgAAAAAEAAQA9QAAAIgDAAAAAA==&#10;" fillcolor="white [3212]" strokecolor="black [3213]">
                        <v:textbox style="mso-fit-shape-to-text:t">
                          <w:txbxContent>
                            <w:p w14:paraId="66DA59D5"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1,5</w:t>
                              </w:r>
                            </w:p>
                          </w:txbxContent>
                        </v:textbox>
                      </v:rect>
                      <v:rect id="Rectangle 38" o:spid="_x0000_s1034" style="position:absolute;left:7474410;top:4596204;width:574453;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diIAwgAA&#10;ANsAAAAPAAAAZHJzL2Rvd25yZXYueG1sRE/JasMwEL0X8g9iAr01clowxo0SSkkgGHqIs5yn1sQy&#10;sUaupcb230eHQo+Pt682o23FnXrfOFawXCQgiCunG64VnI67lwyED8gaW8ekYCIPm/XsaYW5dgMf&#10;6F6GWsQQ9jkqMCF0uZS+MmTRL1xHHLmr6y2GCPta6h6HGG5b+ZokqbTYcGww2NGnoepW/loFx6Ko&#10;9ztzOf98Z8WQdNviaxpSpZ7n48c7iEBj+Bf/ufdawVscG7/EHy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V2IgDCAAAA2wAAAA8AAAAAAAAAAAAAAAAAlwIAAGRycy9kb3du&#10;cmV2LnhtbFBLBQYAAAAABAAEAPUAAACGAwAAAAA=&#10;" fillcolor="white [3212]" strokecolor="black [3213]">
                        <v:textbox style="mso-fit-shape-to-text:t">
                          <w:txbxContent>
                            <w:p w14:paraId="7E8A47AE" w14:textId="77777777" w:rsidR="00DB3EE3" w:rsidRDefault="00DB3EE3" w:rsidP="00DB3EE3">
                              <w:pPr>
                                <w:pStyle w:val="NormalWeb"/>
                                <w:spacing w:before="0" w:beforeAutospacing="0" w:after="0" w:afterAutospacing="0"/>
                                <w:jc w:val="center"/>
                              </w:pPr>
                              <w:r>
                                <w:rPr>
                                  <w:rFonts w:asciiTheme="minorHAnsi" w:hAnsi="Calibri" w:cstheme="minorBidi"/>
                                  <w:b/>
                                  <w:bCs/>
                                  <w:color w:val="000000" w:themeColor="text1"/>
                                  <w:kern w:val="24"/>
                                  <w:sz w:val="28"/>
                                  <w:szCs w:val="28"/>
                                </w:rPr>
                                <w:t>4,7</w:t>
                              </w:r>
                            </w:p>
                          </w:txbxContent>
                        </v:textbox>
                      </v:rect>
                      <w10:anchorlock/>
                    </v:group>
                  </w:pict>
                </mc:Fallback>
              </mc:AlternateContent>
            </w:r>
          </w:p>
        </w:tc>
      </w:tr>
      <w:tr w:rsidR="003C682D" w:rsidRPr="003C1359" w14:paraId="7887D488" w14:textId="77777777">
        <w:trPr>
          <w:cantSplit/>
        </w:trPr>
        <w:tc>
          <w:tcPr>
            <w:tcW w:w="1105" w:type="dxa"/>
          </w:tcPr>
          <w:p w14:paraId="6E863441" w14:textId="77777777" w:rsidR="003C682D" w:rsidRPr="003C1359" w:rsidRDefault="003C682D" w:rsidP="003C682D">
            <w:pPr>
              <w:pStyle w:val="txtx1"/>
              <w:rPr>
                <w:sz w:val="22"/>
                <w:szCs w:val="22"/>
              </w:rPr>
            </w:pPr>
          </w:p>
        </w:tc>
        <w:tc>
          <w:tcPr>
            <w:tcW w:w="10080" w:type="dxa"/>
          </w:tcPr>
          <w:p w14:paraId="2D8F965A" w14:textId="77777777" w:rsidR="003C682D" w:rsidRPr="003C1359" w:rsidRDefault="003C682D" w:rsidP="003C1359">
            <w:pPr>
              <w:keepNext/>
              <w:keepLines/>
              <w:jc w:val="center"/>
              <w:rPr>
                <w:color w:val="000000"/>
                <w:sz w:val="22"/>
                <w:szCs w:val="22"/>
              </w:rPr>
            </w:pPr>
            <w:r w:rsidRPr="003C1359">
              <w:rPr>
                <w:i/>
                <w:color w:val="000000"/>
              </w:rPr>
              <w:t>Backside Coat</w:t>
            </w:r>
          </w:p>
        </w:tc>
      </w:tr>
      <w:tr w:rsidR="003C682D" w:rsidRPr="003C1359" w14:paraId="45BE2DAF" w14:textId="77777777">
        <w:trPr>
          <w:cantSplit/>
        </w:trPr>
        <w:tc>
          <w:tcPr>
            <w:tcW w:w="1105" w:type="dxa"/>
          </w:tcPr>
          <w:p w14:paraId="0DF15D72" w14:textId="77777777" w:rsidR="003C682D" w:rsidRPr="003C1359" w:rsidRDefault="003C682D" w:rsidP="003C682D">
            <w:pPr>
              <w:pStyle w:val="txtx1"/>
              <w:rPr>
                <w:sz w:val="22"/>
                <w:szCs w:val="22"/>
              </w:rPr>
            </w:pPr>
          </w:p>
        </w:tc>
        <w:tc>
          <w:tcPr>
            <w:tcW w:w="10080" w:type="dxa"/>
          </w:tcPr>
          <w:p w14:paraId="7F9A9196" w14:textId="77777777" w:rsidR="00B146EA" w:rsidRPr="003C1359" w:rsidRDefault="00B146EA" w:rsidP="003C1359">
            <w:pPr>
              <w:keepNext/>
              <w:keepLines/>
              <w:rPr>
                <w:color w:val="000000"/>
                <w:u w:val="single"/>
              </w:rPr>
            </w:pPr>
          </w:p>
          <w:p w14:paraId="67D02A04" w14:textId="77777777" w:rsidR="00B652A7" w:rsidRPr="002B4432" w:rsidRDefault="00B652A7" w:rsidP="003C1359">
            <w:pPr>
              <w:keepNext/>
              <w:keepLines/>
              <w:rPr>
                <w:color w:val="000000"/>
                <w:u w:val="single"/>
              </w:rPr>
            </w:pPr>
            <w:r w:rsidRPr="002B4432">
              <w:rPr>
                <w:color w:val="000000"/>
                <w:u w:val="single"/>
              </w:rPr>
              <w:t>Equipment</w:t>
            </w:r>
            <w:r w:rsidR="00D45A6F">
              <w:rPr>
                <w:color w:val="000000"/>
                <w:u w:val="single"/>
              </w:rPr>
              <w:t>, Materials, and Supplies</w:t>
            </w:r>
          </w:p>
          <w:p w14:paraId="37E8C57A" w14:textId="77777777" w:rsidR="00B652A7" w:rsidRDefault="002B4432" w:rsidP="003C1359">
            <w:pPr>
              <w:keepNext/>
              <w:keepLines/>
              <w:rPr>
                <w:color w:val="000000"/>
              </w:rPr>
            </w:pPr>
            <w:r>
              <w:rPr>
                <w:color w:val="000000"/>
              </w:rPr>
              <w:t xml:space="preserve">The equipment used in this step </w:t>
            </w:r>
            <w:r w:rsidR="006C2659">
              <w:rPr>
                <w:color w:val="000000"/>
              </w:rPr>
              <w:t xml:space="preserve">is a </w:t>
            </w:r>
            <w:r w:rsidR="004E5892">
              <w:rPr>
                <w:color w:val="000000"/>
              </w:rPr>
              <w:t xml:space="preserve">spin </w:t>
            </w:r>
            <w:r w:rsidR="006C2659">
              <w:rPr>
                <w:color w:val="000000"/>
              </w:rPr>
              <w:t>coater which is shown on the left and a hotplate, shown on the right.  The HMDS and the photoresist are applied manually with a pipette.</w:t>
            </w:r>
          </w:p>
          <w:p w14:paraId="77ECB3FB" w14:textId="77777777" w:rsidR="006C2659" w:rsidRPr="002B4432" w:rsidRDefault="006C2659" w:rsidP="003C1359">
            <w:pPr>
              <w:keepNext/>
              <w:keepLines/>
              <w:rPr>
                <w:color w:val="000000"/>
              </w:rPr>
            </w:pPr>
          </w:p>
          <w:p w14:paraId="4EC19C25" w14:textId="77777777" w:rsidR="00B22985" w:rsidRPr="003C1359" w:rsidRDefault="00B22985" w:rsidP="003C1359">
            <w:pPr>
              <w:keepNext/>
              <w:keepLines/>
              <w:rPr>
                <w:color w:val="000000"/>
              </w:rPr>
            </w:pPr>
            <w:r w:rsidRPr="0040440B">
              <w:rPr>
                <w:color w:val="000000"/>
                <w:u w:val="single"/>
              </w:rPr>
              <w:t>Chemicals Used:</w:t>
            </w:r>
            <w:r w:rsidRPr="003C1359">
              <w:rPr>
                <w:color w:val="000000"/>
              </w:rPr>
              <w:t xml:space="preserve"> HMDS, photoresist (AZ9260)</w:t>
            </w:r>
          </w:p>
          <w:p w14:paraId="749009EF" w14:textId="77777777" w:rsidR="00B22985" w:rsidRPr="003C1359" w:rsidRDefault="00B22985" w:rsidP="003C1359">
            <w:pPr>
              <w:keepNext/>
              <w:keepLines/>
              <w:rPr>
                <w:color w:val="000000"/>
                <w:u w:val="single"/>
              </w:rPr>
            </w:pPr>
          </w:p>
          <w:p w14:paraId="54DA1580" w14:textId="77777777" w:rsidR="00D079E1" w:rsidRPr="003C1359" w:rsidRDefault="00D079E1" w:rsidP="003C1359">
            <w:pPr>
              <w:keepNext/>
              <w:keepLines/>
              <w:rPr>
                <w:color w:val="000000"/>
                <w:u w:val="single"/>
              </w:rPr>
            </w:pPr>
            <w:r w:rsidRPr="003C1359">
              <w:rPr>
                <w:color w:val="000000"/>
                <w:u w:val="single"/>
              </w:rPr>
              <w:t>Coat Parameters</w:t>
            </w:r>
          </w:p>
          <w:p w14:paraId="4D77BD1F" w14:textId="77777777" w:rsidR="00826EBA" w:rsidRPr="003C1359" w:rsidRDefault="00826EBA" w:rsidP="003C1359">
            <w:pPr>
              <w:keepNext/>
              <w:keepLines/>
              <w:rPr>
                <w:color w:val="000000"/>
              </w:rPr>
            </w:pPr>
          </w:p>
          <w:p w14:paraId="059F1E24" w14:textId="77777777" w:rsidR="00F23414" w:rsidRPr="007F0D26" w:rsidRDefault="00F23414" w:rsidP="007F0D26">
            <w:pPr>
              <w:keepNext/>
              <w:keepLines/>
              <w:numPr>
                <w:ilvl w:val="0"/>
                <w:numId w:val="10"/>
              </w:numPr>
              <w:rPr>
                <w:color w:val="000000"/>
              </w:rPr>
            </w:pPr>
            <w:proofErr w:type="spellStart"/>
            <w:r w:rsidRPr="007F0D26">
              <w:rPr>
                <w:iCs/>
                <w:color w:val="000000"/>
              </w:rPr>
              <w:t>Frontside</w:t>
            </w:r>
            <w:proofErr w:type="spellEnd"/>
            <w:r w:rsidRPr="007F0D26">
              <w:rPr>
                <w:iCs/>
                <w:color w:val="000000"/>
              </w:rPr>
              <w:t xml:space="preserve"> coat - Carefully align and center wafer on vacuum chuck – Visually check for misalignment</w:t>
            </w:r>
          </w:p>
          <w:p w14:paraId="4453F051" w14:textId="77777777" w:rsidR="00F23414" w:rsidRPr="007F0D26" w:rsidRDefault="00F23414" w:rsidP="007F0D26">
            <w:pPr>
              <w:keepNext/>
              <w:keepLines/>
              <w:numPr>
                <w:ilvl w:val="0"/>
                <w:numId w:val="10"/>
              </w:numPr>
              <w:rPr>
                <w:color w:val="000000"/>
              </w:rPr>
            </w:pPr>
            <w:r w:rsidRPr="007F0D26">
              <w:rPr>
                <w:iCs/>
                <w:color w:val="000000"/>
              </w:rPr>
              <w:t>Bake wafer for 2 minutes at 110ºC / Cool wafer on metal table to bring wafer back to room temp</w:t>
            </w:r>
          </w:p>
          <w:p w14:paraId="633737D4" w14:textId="77777777" w:rsidR="00F23414" w:rsidRPr="007F0D26" w:rsidRDefault="00F23414" w:rsidP="007F0D26">
            <w:pPr>
              <w:keepNext/>
              <w:keepLines/>
              <w:numPr>
                <w:ilvl w:val="0"/>
                <w:numId w:val="10"/>
              </w:numPr>
              <w:rPr>
                <w:color w:val="000000"/>
              </w:rPr>
            </w:pPr>
            <w:r w:rsidRPr="007F0D26">
              <w:rPr>
                <w:iCs/>
                <w:color w:val="000000"/>
              </w:rPr>
              <w:t>Dispense HMDS w/pipette/Spin (HMDS is a primer to allow photoresist to stick to the wafer)</w:t>
            </w:r>
          </w:p>
          <w:p w14:paraId="5865A924" w14:textId="77777777" w:rsidR="00F23414" w:rsidRPr="007F0D26" w:rsidRDefault="00F23414" w:rsidP="007F0D26">
            <w:pPr>
              <w:keepNext/>
              <w:keepLines/>
              <w:numPr>
                <w:ilvl w:val="0"/>
                <w:numId w:val="10"/>
              </w:numPr>
              <w:rPr>
                <w:color w:val="000000"/>
              </w:rPr>
            </w:pPr>
            <w:r w:rsidRPr="007F0D26">
              <w:rPr>
                <w:iCs/>
                <w:color w:val="000000"/>
              </w:rPr>
              <w:t>Dispense photoresist (AZ9260) w/pipette/Spin</w:t>
            </w:r>
          </w:p>
          <w:p w14:paraId="4F169DD9" w14:textId="77777777" w:rsidR="00F23414" w:rsidRPr="007F0D26" w:rsidRDefault="00F23414" w:rsidP="007F0D26">
            <w:pPr>
              <w:keepNext/>
              <w:keepLines/>
              <w:numPr>
                <w:ilvl w:val="0"/>
                <w:numId w:val="10"/>
              </w:numPr>
              <w:rPr>
                <w:color w:val="000000"/>
              </w:rPr>
            </w:pPr>
            <w:r w:rsidRPr="007F0D26">
              <w:rPr>
                <w:iCs/>
                <w:color w:val="000000"/>
              </w:rPr>
              <w:t>Backside coat - Carefully align and center wafer on vacuum chuck – Visually check for misalignment</w:t>
            </w:r>
          </w:p>
          <w:p w14:paraId="31B26A85" w14:textId="77777777" w:rsidR="00F23414" w:rsidRPr="007F0D26" w:rsidRDefault="00F23414" w:rsidP="007F0D26">
            <w:pPr>
              <w:keepNext/>
              <w:keepLines/>
              <w:numPr>
                <w:ilvl w:val="0"/>
                <w:numId w:val="10"/>
              </w:numPr>
              <w:rPr>
                <w:color w:val="000000"/>
              </w:rPr>
            </w:pPr>
            <w:r w:rsidRPr="007F0D26">
              <w:rPr>
                <w:iCs/>
                <w:color w:val="000000"/>
              </w:rPr>
              <w:t xml:space="preserve">Dispense HMDS w/pipette/Spin </w:t>
            </w:r>
          </w:p>
          <w:p w14:paraId="24AD3E3E" w14:textId="77777777" w:rsidR="00F23414" w:rsidRPr="007F0D26" w:rsidRDefault="00F23414" w:rsidP="007F0D26">
            <w:pPr>
              <w:keepNext/>
              <w:keepLines/>
              <w:numPr>
                <w:ilvl w:val="0"/>
                <w:numId w:val="10"/>
              </w:numPr>
              <w:rPr>
                <w:color w:val="000000"/>
              </w:rPr>
            </w:pPr>
            <w:r w:rsidRPr="007F0D26">
              <w:rPr>
                <w:iCs/>
                <w:color w:val="000000"/>
              </w:rPr>
              <w:t>Dispense photoresist (AZ9260) w/pipette/Spin</w:t>
            </w:r>
          </w:p>
          <w:p w14:paraId="2539A6C5" w14:textId="77777777" w:rsidR="00F23414" w:rsidRPr="007F0D26" w:rsidRDefault="00F23414" w:rsidP="007F0D26">
            <w:pPr>
              <w:keepNext/>
              <w:keepLines/>
              <w:numPr>
                <w:ilvl w:val="0"/>
                <w:numId w:val="10"/>
              </w:numPr>
              <w:rPr>
                <w:color w:val="000000"/>
              </w:rPr>
            </w:pPr>
            <w:r w:rsidRPr="007F0D26">
              <w:rPr>
                <w:iCs/>
                <w:color w:val="000000"/>
              </w:rPr>
              <w:t xml:space="preserve">Bake wafer for </w:t>
            </w:r>
            <w:r w:rsidRPr="007F0D26">
              <w:rPr>
                <w:b/>
                <w:bCs/>
                <w:iCs/>
                <w:color w:val="000000"/>
              </w:rPr>
              <w:t>2 minutes at 110ºC</w:t>
            </w:r>
            <w:r w:rsidRPr="007F0D26">
              <w:rPr>
                <w:iCs/>
                <w:color w:val="000000"/>
              </w:rPr>
              <w:t xml:space="preserve"> to cure and remove solvents / Cool wafer on metal table to bring wafer back to room temp</w:t>
            </w:r>
          </w:p>
          <w:p w14:paraId="2FBF89AA" w14:textId="77777777" w:rsidR="003C682D" w:rsidRPr="003C1359" w:rsidRDefault="003C682D" w:rsidP="003C1359">
            <w:pPr>
              <w:keepNext/>
              <w:keepLines/>
              <w:rPr>
                <w:color w:val="000000"/>
              </w:rPr>
            </w:pPr>
          </w:p>
          <w:p w14:paraId="62111E24" w14:textId="77777777" w:rsidR="00B3704F" w:rsidRPr="003C1359" w:rsidRDefault="00B3704F" w:rsidP="003C1359">
            <w:pPr>
              <w:keepNext/>
              <w:keepLines/>
              <w:rPr>
                <w:color w:val="000000"/>
                <w:sz w:val="22"/>
                <w:szCs w:val="22"/>
              </w:rPr>
            </w:pPr>
          </w:p>
        </w:tc>
      </w:tr>
    </w:tbl>
    <w:p w14:paraId="2BEB6DEA" w14:textId="77777777" w:rsidR="00303EAC" w:rsidRDefault="00303EAC">
      <w:bookmarkStart w:id="6" w:name="Fab_PrOvw_PK10_dldl169"/>
      <w:bookmarkEnd w:id="5"/>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6AF7619E" w14:textId="77777777">
        <w:trPr>
          <w:cantSplit/>
          <w:trHeight w:val="576"/>
        </w:trPr>
        <w:tc>
          <w:tcPr>
            <w:tcW w:w="1105" w:type="dxa"/>
            <w:vAlign w:val="bottom"/>
          </w:tcPr>
          <w:p w14:paraId="01E46D99" w14:textId="77777777" w:rsidR="003C682D" w:rsidRPr="00B960A3" w:rsidRDefault="003C682D" w:rsidP="003C1359">
            <w:pPr>
              <w:pStyle w:val="BodyText"/>
              <w:keepLines/>
            </w:pPr>
          </w:p>
        </w:tc>
        <w:tc>
          <w:tcPr>
            <w:tcW w:w="10080" w:type="dxa"/>
            <w:vAlign w:val="bottom"/>
          </w:tcPr>
          <w:p w14:paraId="334D33EA" w14:textId="77777777" w:rsidR="003C682D" w:rsidRPr="00D069AF" w:rsidRDefault="003C682D" w:rsidP="003C1359">
            <w:pPr>
              <w:pStyle w:val="lvl1Text"/>
              <w:keepNext w:val="0"/>
              <w:rPr>
                <w:b w:val="0"/>
                <w:sz w:val="24"/>
                <w:szCs w:val="24"/>
                <w:u w:val="single"/>
              </w:rPr>
            </w:pPr>
            <w:r w:rsidRPr="00D069AF">
              <w:rPr>
                <w:b w:val="0"/>
                <w:sz w:val="24"/>
                <w:szCs w:val="24"/>
                <w:u w:val="single"/>
              </w:rPr>
              <w:t xml:space="preserve">Backside Photolithography </w:t>
            </w:r>
            <w:r w:rsidR="00B3704F" w:rsidRPr="00D069AF">
              <w:rPr>
                <w:b w:val="0"/>
                <w:sz w:val="24"/>
                <w:szCs w:val="24"/>
                <w:u w:val="single"/>
              </w:rPr>
              <w:t>–</w:t>
            </w:r>
            <w:r w:rsidRPr="00D069AF">
              <w:rPr>
                <w:b w:val="0"/>
                <w:sz w:val="24"/>
                <w:szCs w:val="24"/>
                <w:u w:val="single"/>
              </w:rPr>
              <w:t xml:space="preserve"> Expose</w:t>
            </w:r>
            <w:r w:rsidR="00D069AF">
              <w:rPr>
                <w:b w:val="0"/>
                <w:sz w:val="24"/>
                <w:szCs w:val="24"/>
                <w:u w:val="single"/>
              </w:rPr>
              <w:t xml:space="preserve"> </w:t>
            </w:r>
            <w:r w:rsidR="004F402E">
              <w:rPr>
                <w:b w:val="0"/>
                <w:color w:val="000000"/>
                <w:sz w:val="24"/>
                <w:szCs w:val="24"/>
                <w:u w:val="single"/>
              </w:rPr>
              <w:t>(Step 3</w:t>
            </w:r>
            <w:r w:rsidR="00D069AF">
              <w:rPr>
                <w:b w:val="0"/>
                <w:color w:val="000000"/>
                <w:sz w:val="24"/>
                <w:szCs w:val="24"/>
                <w:u w:val="single"/>
              </w:rPr>
              <w:t>b</w:t>
            </w:r>
            <w:r w:rsidR="00D069AF" w:rsidRPr="004913F1">
              <w:rPr>
                <w:b w:val="0"/>
                <w:color w:val="000000"/>
                <w:sz w:val="24"/>
                <w:szCs w:val="24"/>
                <w:u w:val="single"/>
              </w:rPr>
              <w:t>)</w:t>
            </w:r>
          </w:p>
          <w:p w14:paraId="33CD6DBB" w14:textId="77777777" w:rsidR="00B3704F" w:rsidRPr="003C1359" w:rsidRDefault="00B3704F" w:rsidP="003C1359">
            <w:pPr>
              <w:pStyle w:val="lvl1Text"/>
              <w:keepNext w:val="0"/>
              <w:rPr>
                <w:sz w:val="24"/>
                <w:szCs w:val="24"/>
              </w:rPr>
            </w:pPr>
          </w:p>
        </w:tc>
      </w:tr>
      <w:tr w:rsidR="003C682D" w:rsidRPr="003C1359" w14:paraId="2D919B60" w14:textId="77777777">
        <w:tc>
          <w:tcPr>
            <w:tcW w:w="1105" w:type="dxa"/>
          </w:tcPr>
          <w:p w14:paraId="2F68DD91" w14:textId="77777777" w:rsidR="003C682D" w:rsidRPr="003C1359" w:rsidRDefault="003C682D" w:rsidP="003C682D">
            <w:pPr>
              <w:pStyle w:val="txtx1"/>
              <w:rPr>
                <w:sz w:val="22"/>
                <w:szCs w:val="22"/>
              </w:rPr>
            </w:pPr>
          </w:p>
        </w:tc>
        <w:tc>
          <w:tcPr>
            <w:tcW w:w="10080" w:type="dxa"/>
          </w:tcPr>
          <w:p w14:paraId="6508BE31" w14:textId="77777777" w:rsidR="002801DE" w:rsidRDefault="002801DE" w:rsidP="00DD7DC4">
            <w:pPr>
              <w:jc w:val="both"/>
              <w:rPr>
                <w:sz w:val="22"/>
                <w:szCs w:val="22"/>
              </w:rPr>
            </w:pPr>
          </w:p>
          <w:p w14:paraId="1B7558B0" w14:textId="77777777" w:rsidR="003C682D" w:rsidRDefault="003C682D" w:rsidP="00DD7DC4">
            <w:pPr>
              <w:jc w:val="both"/>
              <w:rPr>
                <w:sz w:val="22"/>
                <w:szCs w:val="22"/>
              </w:rPr>
            </w:pPr>
          </w:p>
          <w:p w14:paraId="7FD80737" w14:textId="77777777" w:rsidR="002801DE" w:rsidRDefault="002B55C2" w:rsidP="00DD7DC4">
            <w:pPr>
              <w:jc w:val="both"/>
              <w:rPr>
                <w:sz w:val="22"/>
                <w:szCs w:val="22"/>
              </w:rPr>
            </w:pPr>
            <w:r>
              <w:rPr>
                <w:noProof/>
                <w:sz w:val="22"/>
                <w:szCs w:val="22"/>
              </w:rPr>
              <w:drawing>
                <wp:inline distT="0" distB="0" distL="0" distR="0" wp14:anchorId="4CCCADCD" wp14:editId="63346DB5">
                  <wp:extent cx="6248400" cy="1743075"/>
                  <wp:effectExtent l="19050" t="0" r="0" b="0"/>
                  <wp:docPr id="5" name="Picture 5" descr="ex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xpose"/>
                          <pic:cNvPicPr>
                            <a:picLocks noChangeAspect="1" noChangeArrowheads="1"/>
                          </pic:cNvPicPr>
                        </pic:nvPicPr>
                        <pic:blipFill>
                          <a:blip r:embed="rId23"/>
                          <a:srcRect/>
                          <a:stretch>
                            <a:fillRect/>
                          </a:stretch>
                        </pic:blipFill>
                        <pic:spPr bwMode="auto">
                          <a:xfrm>
                            <a:off x="0" y="0"/>
                            <a:ext cx="6248400" cy="1743075"/>
                          </a:xfrm>
                          <a:prstGeom prst="rect">
                            <a:avLst/>
                          </a:prstGeom>
                          <a:noFill/>
                          <a:ln w="9525">
                            <a:noFill/>
                            <a:miter lim="800000"/>
                            <a:headEnd/>
                            <a:tailEnd/>
                          </a:ln>
                        </pic:spPr>
                      </pic:pic>
                    </a:graphicData>
                  </a:graphic>
                </wp:inline>
              </w:drawing>
            </w:r>
          </w:p>
          <w:p w14:paraId="1D99BA6D" w14:textId="77777777" w:rsidR="002801DE" w:rsidRPr="003C1359" w:rsidRDefault="002801DE" w:rsidP="00DD7DC4">
            <w:pPr>
              <w:jc w:val="both"/>
              <w:rPr>
                <w:sz w:val="22"/>
                <w:szCs w:val="22"/>
              </w:rPr>
            </w:pPr>
          </w:p>
        </w:tc>
      </w:tr>
      <w:tr w:rsidR="003C682D" w:rsidRPr="003C1359" w14:paraId="37FBEBB0" w14:textId="77777777">
        <w:trPr>
          <w:cantSplit/>
        </w:trPr>
        <w:tc>
          <w:tcPr>
            <w:tcW w:w="1105" w:type="dxa"/>
          </w:tcPr>
          <w:p w14:paraId="4602790F" w14:textId="77777777" w:rsidR="003C682D" w:rsidRPr="003C1359" w:rsidRDefault="003C682D" w:rsidP="003C682D">
            <w:pPr>
              <w:pStyle w:val="txtx1"/>
              <w:rPr>
                <w:sz w:val="22"/>
                <w:szCs w:val="22"/>
              </w:rPr>
            </w:pPr>
          </w:p>
        </w:tc>
        <w:tc>
          <w:tcPr>
            <w:tcW w:w="10080" w:type="dxa"/>
          </w:tcPr>
          <w:p w14:paraId="67EAFD5A" w14:textId="77777777" w:rsidR="00B3704F" w:rsidRPr="003C1359" w:rsidRDefault="00B3704F" w:rsidP="003C1359">
            <w:pPr>
              <w:keepNext/>
              <w:keepLines/>
              <w:jc w:val="center"/>
              <w:rPr>
                <w:i/>
                <w:color w:val="000000"/>
              </w:rPr>
            </w:pPr>
          </w:p>
          <w:p w14:paraId="3D065BC8" w14:textId="77777777" w:rsidR="003C682D" w:rsidRPr="003C1359" w:rsidRDefault="003C682D" w:rsidP="003C1359">
            <w:pPr>
              <w:keepNext/>
              <w:keepLines/>
              <w:jc w:val="center"/>
              <w:rPr>
                <w:color w:val="000000"/>
                <w:sz w:val="22"/>
                <w:szCs w:val="22"/>
              </w:rPr>
            </w:pPr>
            <w:r w:rsidRPr="003C1359">
              <w:rPr>
                <w:i/>
                <w:color w:val="000000"/>
              </w:rPr>
              <w:t>Backside Expose</w:t>
            </w:r>
          </w:p>
        </w:tc>
      </w:tr>
      <w:tr w:rsidR="003C682D" w:rsidRPr="003C1359" w14:paraId="0135154F" w14:textId="77777777">
        <w:trPr>
          <w:cantSplit/>
        </w:trPr>
        <w:tc>
          <w:tcPr>
            <w:tcW w:w="1105" w:type="dxa"/>
          </w:tcPr>
          <w:p w14:paraId="568D8538" w14:textId="77777777" w:rsidR="003C682D" w:rsidRPr="003C1359" w:rsidRDefault="003C682D" w:rsidP="003C682D">
            <w:pPr>
              <w:pStyle w:val="txtx1"/>
              <w:rPr>
                <w:sz w:val="22"/>
                <w:szCs w:val="22"/>
              </w:rPr>
            </w:pPr>
          </w:p>
        </w:tc>
        <w:tc>
          <w:tcPr>
            <w:tcW w:w="10080" w:type="dxa"/>
          </w:tcPr>
          <w:p w14:paraId="0E3C9DB9" w14:textId="77777777" w:rsidR="00E66C40" w:rsidRPr="003C1359" w:rsidRDefault="00E66C40" w:rsidP="003C1359">
            <w:pPr>
              <w:keepNext/>
              <w:keepLines/>
              <w:rPr>
                <w:color w:val="000000"/>
                <w:u w:val="single"/>
              </w:rPr>
            </w:pPr>
          </w:p>
          <w:p w14:paraId="467B76A8" w14:textId="77777777" w:rsidR="00AE0365" w:rsidRPr="002B4432" w:rsidRDefault="00AE0365" w:rsidP="00AE0365">
            <w:pPr>
              <w:keepNext/>
              <w:keepLines/>
              <w:rPr>
                <w:color w:val="000000"/>
                <w:u w:val="single"/>
              </w:rPr>
            </w:pPr>
            <w:r w:rsidRPr="002B4432">
              <w:rPr>
                <w:color w:val="000000"/>
                <w:u w:val="single"/>
              </w:rPr>
              <w:t>Equipment</w:t>
            </w:r>
            <w:r>
              <w:rPr>
                <w:color w:val="000000"/>
                <w:u w:val="single"/>
              </w:rPr>
              <w:t>, Materials, and Supplies</w:t>
            </w:r>
          </w:p>
          <w:p w14:paraId="0983EA92" w14:textId="77777777" w:rsidR="003D639C" w:rsidRPr="00A241DC" w:rsidRDefault="00A241DC" w:rsidP="003C1359">
            <w:pPr>
              <w:keepNext/>
              <w:keepLines/>
              <w:rPr>
                <w:color w:val="000000"/>
              </w:rPr>
            </w:pPr>
            <w:r>
              <w:rPr>
                <w:color w:val="000000"/>
              </w:rPr>
              <w:t>The equipment used in this step is the Carl Zeiss contact aligner.</w:t>
            </w:r>
          </w:p>
          <w:p w14:paraId="24CA86DB" w14:textId="77777777" w:rsidR="00A241DC" w:rsidRPr="003C1359" w:rsidRDefault="00A241DC" w:rsidP="003C1359">
            <w:pPr>
              <w:keepNext/>
              <w:keepLines/>
              <w:rPr>
                <w:color w:val="000000"/>
                <w:u w:val="single"/>
              </w:rPr>
            </w:pPr>
          </w:p>
          <w:p w14:paraId="08A452A8" w14:textId="77777777" w:rsidR="003C682D" w:rsidRPr="003C1359" w:rsidRDefault="003C682D" w:rsidP="003C1359">
            <w:pPr>
              <w:keepNext/>
              <w:keepLines/>
              <w:rPr>
                <w:color w:val="000000"/>
                <w:u w:val="single"/>
              </w:rPr>
            </w:pPr>
            <w:r w:rsidRPr="003C1359">
              <w:rPr>
                <w:color w:val="000000"/>
                <w:u w:val="single"/>
              </w:rPr>
              <w:t xml:space="preserve">Expose </w:t>
            </w:r>
            <w:r w:rsidR="00D079E1" w:rsidRPr="003C1359">
              <w:rPr>
                <w:color w:val="000000"/>
                <w:u w:val="single"/>
              </w:rPr>
              <w:t>Parameters</w:t>
            </w:r>
          </w:p>
          <w:p w14:paraId="2303BB5E" w14:textId="77777777" w:rsidR="003C682D" w:rsidRPr="003C1359" w:rsidRDefault="003C682D" w:rsidP="003C1359">
            <w:pPr>
              <w:keepNext/>
              <w:keepLines/>
              <w:rPr>
                <w:color w:val="000000"/>
              </w:rPr>
            </w:pPr>
          </w:p>
          <w:p w14:paraId="6137D1CC" w14:textId="77777777" w:rsidR="003C682D" w:rsidRPr="003C1359" w:rsidRDefault="003C682D" w:rsidP="003C1359">
            <w:pPr>
              <w:keepNext/>
              <w:keepLines/>
              <w:numPr>
                <w:ilvl w:val="0"/>
                <w:numId w:val="11"/>
              </w:numPr>
              <w:rPr>
                <w:color w:val="000000"/>
              </w:rPr>
            </w:pPr>
            <w:r w:rsidRPr="003C1359">
              <w:rPr>
                <w:color w:val="000000"/>
              </w:rPr>
              <w:t xml:space="preserve">Load Mask </w:t>
            </w:r>
            <w:r w:rsidR="003D639C" w:rsidRPr="003C1359">
              <w:rPr>
                <w:color w:val="000000"/>
              </w:rPr>
              <w:t>i</w:t>
            </w:r>
            <w:r w:rsidRPr="003C1359">
              <w:rPr>
                <w:color w:val="000000"/>
              </w:rPr>
              <w:t xml:space="preserve">nto </w:t>
            </w:r>
            <w:r w:rsidR="003D639C" w:rsidRPr="003C1359">
              <w:rPr>
                <w:color w:val="000000"/>
              </w:rPr>
              <w:t>h</w:t>
            </w:r>
            <w:r w:rsidRPr="003C1359">
              <w:rPr>
                <w:color w:val="000000"/>
              </w:rPr>
              <w:t xml:space="preserve">olding </w:t>
            </w:r>
            <w:r w:rsidR="003D639C" w:rsidRPr="003C1359">
              <w:rPr>
                <w:color w:val="000000"/>
              </w:rPr>
              <w:t>t</w:t>
            </w:r>
            <w:r w:rsidRPr="003C1359">
              <w:rPr>
                <w:color w:val="000000"/>
              </w:rPr>
              <w:t>ray and slide the tray into the Carl Zeiss alignment system</w:t>
            </w:r>
          </w:p>
          <w:p w14:paraId="35787858" w14:textId="77777777" w:rsidR="003C682D" w:rsidRPr="003C1359" w:rsidRDefault="003C682D" w:rsidP="003C1359">
            <w:pPr>
              <w:keepNext/>
              <w:keepLines/>
              <w:numPr>
                <w:ilvl w:val="0"/>
                <w:numId w:val="11"/>
              </w:numPr>
              <w:rPr>
                <w:color w:val="000000"/>
              </w:rPr>
            </w:pPr>
            <w:r w:rsidRPr="003C1359">
              <w:rPr>
                <w:color w:val="000000"/>
              </w:rPr>
              <w:t xml:space="preserve">Load </w:t>
            </w:r>
            <w:r w:rsidR="003D639C" w:rsidRPr="003C1359">
              <w:rPr>
                <w:color w:val="000000"/>
              </w:rPr>
              <w:t>w</w:t>
            </w:r>
            <w:r w:rsidRPr="003C1359">
              <w:rPr>
                <w:color w:val="000000"/>
              </w:rPr>
              <w:t>afer</w:t>
            </w:r>
            <w:r w:rsidR="00A241DC">
              <w:rPr>
                <w:color w:val="000000"/>
              </w:rPr>
              <w:t xml:space="preserve"> </w:t>
            </w:r>
            <w:r w:rsidR="003D639C" w:rsidRPr="003C1359">
              <w:rPr>
                <w:color w:val="000000"/>
              </w:rPr>
              <w:t>i</w:t>
            </w:r>
            <w:r w:rsidR="00A241DC">
              <w:rPr>
                <w:color w:val="000000"/>
              </w:rPr>
              <w:t>nto Carl Zeiss contact a</w:t>
            </w:r>
            <w:r w:rsidRPr="003C1359">
              <w:rPr>
                <w:color w:val="000000"/>
              </w:rPr>
              <w:t>ligner</w:t>
            </w:r>
          </w:p>
          <w:p w14:paraId="69AD9DC2" w14:textId="77777777" w:rsidR="003C682D" w:rsidRPr="003C1359" w:rsidRDefault="003C682D" w:rsidP="003C1359">
            <w:pPr>
              <w:keepNext/>
              <w:keepLines/>
              <w:numPr>
                <w:ilvl w:val="0"/>
                <w:numId w:val="11"/>
              </w:numPr>
              <w:rPr>
                <w:color w:val="000000"/>
              </w:rPr>
            </w:pPr>
            <w:r w:rsidRPr="003C1359">
              <w:rPr>
                <w:color w:val="000000"/>
              </w:rPr>
              <w:t>Expose the wafer to UV light for approximately 300 seconds</w:t>
            </w:r>
          </w:p>
          <w:p w14:paraId="448A1ADB" w14:textId="77777777" w:rsidR="003C682D" w:rsidRPr="003C1359" w:rsidRDefault="003C682D" w:rsidP="003C1359">
            <w:pPr>
              <w:keepNext/>
              <w:keepLines/>
              <w:rPr>
                <w:color w:val="000000"/>
                <w:sz w:val="22"/>
                <w:szCs w:val="22"/>
              </w:rPr>
            </w:pPr>
          </w:p>
        </w:tc>
      </w:tr>
    </w:tbl>
    <w:p w14:paraId="6C7F31B1" w14:textId="77777777" w:rsidR="00D311C6" w:rsidRDefault="00D311C6">
      <w:bookmarkStart w:id="7" w:name="Fab_PrOvw_PK10_dldl202"/>
      <w:bookmarkEnd w:id="6"/>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3C682D" w:rsidRPr="003C1359" w14:paraId="21280914" w14:textId="77777777">
        <w:trPr>
          <w:cantSplit/>
          <w:trHeight w:val="576"/>
        </w:trPr>
        <w:tc>
          <w:tcPr>
            <w:tcW w:w="1105" w:type="dxa"/>
            <w:vAlign w:val="bottom"/>
          </w:tcPr>
          <w:p w14:paraId="66A243C4" w14:textId="77777777" w:rsidR="003C682D" w:rsidRPr="00B960A3" w:rsidRDefault="003C682D" w:rsidP="003C1359">
            <w:pPr>
              <w:pStyle w:val="BodyText"/>
              <w:keepLines/>
            </w:pPr>
          </w:p>
        </w:tc>
        <w:tc>
          <w:tcPr>
            <w:tcW w:w="10080" w:type="dxa"/>
            <w:vAlign w:val="bottom"/>
          </w:tcPr>
          <w:p w14:paraId="7A0EB44E" w14:textId="77777777" w:rsidR="003C682D" w:rsidRPr="00D069AF" w:rsidRDefault="003C682D" w:rsidP="00D069AF">
            <w:pPr>
              <w:pStyle w:val="lvl1Text"/>
              <w:keepNext w:val="0"/>
              <w:rPr>
                <w:b w:val="0"/>
                <w:sz w:val="24"/>
                <w:szCs w:val="24"/>
                <w:u w:val="single"/>
              </w:rPr>
            </w:pPr>
            <w:r w:rsidRPr="00D069AF">
              <w:rPr>
                <w:b w:val="0"/>
                <w:sz w:val="24"/>
                <w:szCs w:val="24"/>
                <w:u w:val="single"/>
              </w:rPr>
              <w:t xml:space="preserve">Backside Photolithography </w:t>
            </w:r>
            <w:r w:rsidR="00D069AF">
              <w:rPr>
                <w:b w:val="0"/>
                <w:sz w:val="24"/>
                <w:szCs w:val="24"/>
                <w:u w:val="single"/>
              </w:rPr>
              <w:t>–</w:t>
            </w:r>
            <w:r w:rsidRPr="00D069AF">
              <w:rPr>
                <w:b w:val="0"/>
                <w:sz w:val="24"/>
                <w:szCs w:val="24"/>
                <w:u w:val="single"/>
              </w:rPr>
              <w:t xml:space="preserve"> Develop</w:t>
            </w:r>
            <w:r w:rsidR="00D069AF">
              <w:rPr>
                <w:b w:val="0"/>
                <w:sz w:val="24"/>
                <w:szCs w:val="24"/>
                <w:u w:val="single"/>
              </w:rPr>
              <w:t xml:space="preserve"> </w:t>
            </w:r>
            <w:r w:rsidR="004F402E">
              <w:rPr>
                <w:b w:val="0"/>
                <w:color w:val="000000"/>
                <w:sz w:val="24"/>
                <w:szCs w:val="24"/>
                <w:u w:val="single"/>
              </w:rPr>
              <w:t>(Step 3</w:t>
            </w:r>
            <w:r w:rsidR="00D069AF">
              <w:rPr>
                <w:b w:val="0"/>
                <w:color w:val="000000"/>
                <w:sz w:val="24"/>
                <w:szCs w:val="24"/>
                <w:u w:val="single"/>
              </w:rPr>
              <w:t>c</w:t>
            </w:r>
            <w:r w:rsidR="00D069AF" w:rsidRPr="004913F1">
              <w:rPr>
                <w:b w:val="0"/>
                <w:color w:val="000000"/>
                <w:sz w:val="24"/>
                <w:szCs w:val="24"/>
                <w:u w:val="single"/>
              </w:rPr>
              <w:t>)</w:t>
            </w:r>
          </w:p>
        </w:tc>
      </w:tr>
      <w:tr w:rsidR="003C682D" w:rsidRPr="003C1359" w14:paraId="29088250" w14:textId="77777777">
        <w:tc>
          <w:tcPr>
            <w:tcW w:w="1105" w:type="dxa"/>
          </w:tcPr>
          <w:p w14:paraId="17F0F7BE" w14:textId="77777777" w:rsidR="003C682D" w:rsidRPr="003C1359" w:rsidRDefault="003C682D" w:rsidP="003C682D">
            <w:pPr>
              <w:pStyle w:val="txtx1"/>
              <w:rPr>
                <w:sz w:val="22"/>
                <w:szCs w:val="22"/>
              </w:rPr>
            </w:pPr>
          </w:p>
        </w:tc>
        <w:tc>
          <w:tcPr>
            <w:tcW w:w="10080" w:type="dxa"/>
          </w:tcPr>
          <w:p w14:paraId="125D05B3" w14:textId="77777777" w:rsidR="003C682D" w:rsidRDefault="002B55C2" w:rsidP="003C1359">
            <w:pPr>
              <w:jc w:val="center"/>
              <w:rPr>
                <w:noProof/>
                <w:sz w:val="22"/>
                <w:szCs w:val="22"/>
              </w:rPr>
            </w:pPr>
            <w:r>
              <w:rPr>
                <w:noProof/>
                <w:sz w:val="22"/>
                <w:szCs w:val="22"/>
              </w:rPr>
              <mc:AlternateContent>
                <mc:Choice Requires="wpg">
                  <w:drawing>
                    <wp:inline distT="0" distB="0" distL="0" distR="0" wp14:anchorId="6D61A998" wp14:editId="56B41B30">
                      <wp:extent cx="5953125" cy="1447800"/>
                      <wp:effectExtent l="0" t="0" r="3038475" b="736600"/>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8993082" cy="2187759"/>
                                <a:chOff x="59657" y="4532018"/>
                                <a:chExt cx="8993082" cy="2187759"/>
                              </a:xfrm>
                            </wpg:grpSpPr>
                            <pic:pic xmlns:pic="http://schemas.openxmlformats.org/drawingml/2006/picture">
                              <pic:nvPicPr>
                                <pic:cNvPr id="40" name="Picture 40" descr="teflonboat"/>
                                <pic:cNvPicPr>
                                  <a:picLocks noChangeAspect="1" noChangeArrowheads="1"/>
                                </pic:cNvPicPr>
                              </pic:nvPicPr>
                              <pic:blipFill>
                                <a:blip r:embed="rId24"/>
                                <a:srcRect r="37787"/>
                                <a:stretch>
                                  <a:fillRect/>
                                </a:stretch>
                              </pic:blipFill>
                              <pic:spPr bwMode="auto">
                                <a:xfrm>
                                  <a:off x="68223" y="4553284"/>
                                  <a:ext cx="1318570" cy="2166493"/>
                                </a:xfrm>
                                <a:prstGeom prst="rect">
                                  <a:avLst/>
                                </a:prstGeom>
                                <a:ln>
                                  <a:noFill/>
                                </a:ln>
                                <a:effectLst/>
                              </pic:spPr>
                            </pic:pic>
                            <pic:pic xmlns:pic="http://schemas.openxmlformats.org/drawingml/2006/picture">
                              <pic:nvPicPr>
                                <pic:cNvPr id="41" name="Picture 41" descr="2005_126"/>
                                <pic:cNvPicPr>
                                  <a:picLocks noChangeAspect="1" noChangeArrowheads="1"/>
                                </pic:cNvPicPr>
                              </pic:nvPicPr>
                              <pic:blipFill>
                                <a:blip r:embed="rId25"/>
                                <a:srcRect/>
                                <a:stretch>
                                  <a:fillRect/>
                                </a:stretch>
                              </pic:blipFill>
                              <pic:spPr bwMode="auto">
                                <a:xfrm>
                                  <a:off x="3392974" y="4535266"/>
                                  <a:ext cx="1981200" cy="1485900"/>
                                </a:xfrm>
                                <a:prstGeom prst="rect">
                                  <a:avLst/>
                                </a:prstGeom>
                                <a:ln>
                                  <a:noFill/>
                                </a:ln>
                                <a:effectLst/>
                              </pic:spPr>
                            </pic:pic>
                            <pic:pic xmlns:pic="http://schemas.openxmlformats.org/drawingml/2006/picture">
                              <pic:nvPicPr>
                                <pic:cNvPr id="42" name="Picture 42" descr="Nov_3_MTTC_2005%20Video%20Microscope"/>
                                <pic:cNvPicPr>
                                  <a:picLocks noChangeAspect="1" noChangeArrowheads="1"/>
                                </pic:cNvPicPr>
                              </pic:nvPicPr>
                              <pic:blipFill>
                                <a:blip r:embed="rId26"/>
                                <a:srcRect/>
                                <a:stretch>
                                  <a:fillRect/>
                                </a:stretch>
                              </pic:blipFill>
                              <pic:spPr bwMode="auto">
                                <a:xfrm>
                                  <a:off x="7200118" y="4532018"/>
                                  <a:ext cx="1852621" cy="1975108"/>
                                </a:xfrm>
                                <a:prstGeom prst="rect">
                                  <a:avLst/>
                                </a:prstGeom>
                                <a:ln>
                                  <a:noFill/>
                                </a:ln>
                                <a:effectLst/>
                              </pic:spPr>
                            </pic:pic>
                            <pic:pic xmlns:pic="http://schemas.openxmlformats.org/drawingml/2006/picture">
                              <pic:nvPicPr>
                                <pic:cNvPr id="43" name="Picture 43" descr="2005_120"/>
                                <pic:cNvPicPr>
                                  <a:picLocks noChangeAspect="1" noChangeArrowheads="1"/>
                                </pic:cNvPicPr>
                              </pic:nvPicPr>
                              <pic:blipFill>
                                <a:blip r:embed="rId27"/>
                                <a:srcRect/>
                                <a:stretch>
                                  <a:fillRect/>
                                </a:stretch>
                              </pic:blipFill>
                              <pic:spPr bwMode="auto">
                                <a:xfrm>
                                  <a:off x="5497337" y="4553283"/>
                                  <a:ext cx="1570038" cy="1427162"/>
                                </a:xfrm>
                                <a:prstGeom prst="rect">
                                  <a:avLst/>
                                </a:prstGeom>
                                <a:ln>
                                  <a:noFill/>
                                </a:ln>
                                <a:effectLst/>
                              </pic:spPr>
                            </pic:pic>
                            <wps:wsp>
                              <wps:cNvPr id="44" name="Rectangle 44"/>
                              <wps:cNvSpPr>
                                <a:spLocks noChangeArrowheads="1"/>
                              </wps:cNvSpPr>
                              <wps:spPr bwMode="auto">
                                <a:xfrm>
                                  <a:off x="59657" y="4555979"/>
                                  <a:ext cx="393700" cy="406400"/>
                                </a:xfrm>
                                <a:prstGeom prst="rect">
                                  <a:avLst/>
                                </a:prstGeom>
                                <a:solidFill>
                                  <a:schemeClr val="bg1"/>
                                </a:solidFill>
                                <a:ln w="9525" algn="ctr">
                                  <a:solidFill>
                                    <a:schemeClr val="tx1"/>
                                  </a:solidFill>
                                  <a:miter lim="800000"/>
                                  <a:headEnd/>
                                  <a:tailEnd/>
                                </a:ln>
                              </wps:spPr>
                              <wps:txbx>
                                <w:txbxContent>
                                  <w:p w14:paraId="2FE0D176"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1</w:t>
                                    </w:r>
                                  </w:p>
                                </w:txbxContent>
                              </wps:txbx>
                              <wps:bodyPr anchor="ctr">
                                <a:spAutoFit/>
                              </wps:bodyPr>
                            </wps:wsp>
                            <wps:wsp>
                              <wps:cNvPr id="45" name="Rectangle 45"/>
                              <wps:cNvSpPr>
                                <a:spLocks noChangeArrowheads="1"/>
                              </wps:cNvSpPr>
                              <wps:spPr bwMode="auto">
                                <a:xfrm>
                                  <a:off x="4961573" y="4543867"/>
                                  <a:ext cx="393700" cy="406400"/>
                                </a:xfrm>
                                <a:prstGeom prst="rect">
                                  <a:avLst/>
                                </a:prstGeom>
                                <a:solidFill>
                                  <a:schemeClr val="bg1"/>
                                </a:solidFill>
                                <a:ln w="9525" algn="ctr">
                                  <a:solidFill>
                                    <a:schemeClr val="tx1"/>
                                  </a:solidFill>
                                  <a:miter lim="800000"/>
                                  <a:headEnd/>
                                  <a:tailEnd/>
                                </a:ln>
                              </wps:spPr>
                              <wps:txbx>
                                <w:txbxContent>
                                  <w:p w14:paraId="7D7A1B59"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5</w:t>
                                    </w:r>
                                  </w:p>
                                </w:txbxContent>
                              </wps:txbx>
                              <wps:bodyPr anchor="ctr">
                                <a:spAutoFit/>
                              </wps:bodyPr>
                            </wps:wsp>
                            <wps:wsp>
                              <wps:cNvPr id="46" name="Rectangle 46"/>
                              <wps:cNvSpPr>
                                <a:spLocks noChangeArrowheads="1"/>
                              </wps:cNvSpPr>
                              <wps:spPr bwMode="auto">
                                <a:xfrm>
                                  <a:off x="6665738" y="4540617"/>
                                  <a:ext cx="393700" cy="406400"/>
                                </a:xfrm>
                                <a:prstGeom prst="rect">
                                  <a:avLst/>
                                </a:prstGeom>
                                <a:solidFill>
                                  <a:schemeClr val="bg1"/>
                                </a:solidFill>
                                <a:ln w="9525" algn="ctr">
                                  <a:solidFill>
                                    <a:schemeClr val="tx1"/>
                                  </a:solidFill>
                                  <a:miter lim="800000"/>
                                  <a:headEnd/>
                                  <a:tailEnd/>
                                </a:ln>
                              </wps:spPr>
                              <wps:txbx>
                                <w:txbxContent>
                                  <w:p w14:paraId="28D25225"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7</w:t>
                                    </w:r>
                                  </w:p>
                                </w:txbxContent>
                              </wps:txbx>
                              <wps:bodyPr anchor="ctr">
                                <a:spAutoFit/>
                              </wps:bodyPr>
                            </wps:wsp>
                            <wps:wsp>
                              <wps:cNvPr id="47" name="Rectangle 47"/>
                              <wps:cNvSpPr>
                                <a:spLocks noChangeArrowheads="1"/>
                              </wps:cNvSpPr>
                              <wps:spPr bwMode="auto">
                                <a:xfrm>
                                  <a:off x="7213011" y="6094155"/>
                                  <a:ext cx="393700" cy="406400"/>
                                </a:xfrm>
                                <a:prstGeom prst="rect">
                                  <a:avLst/>
                                </a:prstGeom>
                                <a:solidFill>
                                  <a:schemeClr val="bg1"/>
                                </a:solidFill>
                                <a:ln w="9525" algn="ctr">
                                  <a:solidFill>
                                    <a:schemeClr val="tx1"/>
                                  </a:solidFill>
                                  <a:miter lim="800000"/>
                                  <a:headEnd/>
                                  <a:tailEnd/>
                                </a:ln>
                              </wps:spPr>
                              <wps:txbx>
                                <w:txbxContent>
                                  <w:p w14:paraId="2D3FD107"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8</w:t>
                                    </w:r>
                                  </w:p>
                                </w:txbxContent>
                              </wps:txbx>
                              <wps:bodyPr anchor="ctr">
                                <a:spAutoFit/>
                              </wps:bodyPr>
                            </wps:wsp>
                            <pic:pic xmlns:pic="http://schemas.openxmlformats.org/drawingml/2006/picture">
                              <pic:nvPicPr>
                                <pic:cNvPr id="48" name="Picture 48" descr="develop"/>
                                <pic:cNvPicPr>
                                  <a:picLocks noChangeAspect="1" noChangeArrowheads="1"/>
                                </pic:cNvPicPr>
                              </pic:nvPicPr>
                              <pic:blipFill>
                                <a:blip r:embed="rId28"/>
                                <a:srcRect/>
                                <a:stretch>
                                  <a:fillRect/>
                                </a:stretch>
                              </pic:blipFill>
                              <pic:spPr bwMode="auto">
                                <a:xfrm>
                                  <a:off x="1488556" y="4549921"/>
                                  <a:ext cx="1750094" cy="1117231"/>
                                </a:xfrm>
                                <a:prstGeom prst="rect">
                                  <a:avLst/>
                                </a:prstGeom>
                                <a:ln>
                                  <a:noFill/>
                                </a:ln>
                                <a:effectLst/>
                              </pic:spPr>
                            </pic:pic>
                            <wps:wsp>
                              <wps:cNvPr id="49" name="Rectangle 49"/>
                              <wps:cNvSpPr>
                                <a:spLocks noChangeArrowheads="1"/>
                              </wps:cNvSpPr>
                              <wps:spPr bwMode="auto">
                                <a:xfrm>
                                  <a:off x="2839778" y="5245766"/>
                                  <a:ext cx="393700" cy="406400"/>
                                </a:xfrm>
                                <a:prstGeom prst="rect">
                                  <a:avLst/>
                                </a:prstGeom>
                                <a:solidFill>
                                  <a:schemeClr val="bg1"/>
                                </a:solidFill>
                                <a:ln w="9525" algn="ctr">
                                  <a:solidFill>
                                    <a:schemeClr val="tx1"/>
                                  </a:solidFill>
                                  <a:miter lim="800000"/>
                                  <a:headEnd/>
                                  <a:tailEnd/>
                                </a:ln>
                              </wps:spPr>
                              <wps:txbx>
                                <w:txbxContent>
                                  <w:p w14:paraId="11A31490"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2</w:t>
                                    </w:r>
                                  </w:p>
                                </w:txbxContent>
                              </wps:txbx>
                              <wps:bodyPr anchor="ctr">
                                <a:spAutoFit/>
                              </wps:bodyPr>
                            </wps:wsp>
                          </wpg:wgp>
                        </a:graphicData>
                      </a:graphic>
                    </wp:inline>
                  </w:drawing>
                </mc:Choice>
                <mc:Fallback>
                  <w:pict>
                    <v:group id="Group 30" o:spid="_x0000_s1035" style="width:468.75pt;height:114pt;mso-position-horizontal-relative:char;mso-position-vertical-relative:line" coordorigin="59657,4532018" coordsize="8993082,218775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">
                      <v:shape id="Picture 40" o:spid="_x0000_s1036" type="#_x0000_t75" alt="teflonboat" style="position:absolute;left:68223;top:4553284;width:1318570;height:216649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gp&#10;5T3BAAAA2wAAAA8AAABkcnMvZG93bnJldi54bWxET91qwjAUvh/sHcIRdjdTy5BZjSJDhyAKdn2A&#10;s+bYFpuTmmS2vr25EHb58f0vVoNpxY2cbywrmIwTEMSl1Q1XCoqf7fsnCB+QNbaWScGdPKyWry8L&#10;zLTt+US3PFQihrDPUEEdQpdJ6cuaDPqx7Ygjd7bOYIjQVVI77GO4aWWaJFNpsOHYUGNHXzWVl/zP&#10;KNjnv2k3o36S3N3mcCyu6fZ4+VbqbTSs5yACDeFf/HTvtIKPuD5+iT9ALh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Egp5T3BAAAA2wAAAA8AAAAAAAAAAAAAAAAAnAIAAGRy&#10;cy9kb3ducmV2LnhtbFBLBQYAAAAABAAEAPcAAACKAwAAAAA=&#10;">
                        <v:imagedata r:id="rId29" o:title="teflonboat" cropright="24764f"/>
                      </v:shape>
                      <v:shape id="Picture 41" o:spid="_x0000_s1037" type="#_x0000_t75" alt="2005_126" style="position:absolute;left:3392974;top:4535266;width:1981200;height:14859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ku&#10;4vnEAAAA2wAAAA8AAABkcnMvZG93bnJldi54bWxEj0+LwjAUxO/CfofwFvamaYuIdI0ii6KwePAP&#10;uN6ezbMt27yUJtb67Y0geBxm5jfMZNaZSrTUuNKygngQgSDOrC45V3DYL/tjEM4ja6wsk4I7OZhN&#10;P3oTTLW98Zbanc9FgLBLUUHhfZ1K6bKCDLqBrYmDd7GNQR9kk0vd4C3ATSWTKBpJgyWHhQJr+iko&#10;+99djYLjOpHt6n7+/VsYjDenq/HHJFHq67Obf4Pw1Pl3+NVeawXDGJ5fwg+Q0w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Eku4vnEAAAA2wAAAA8AAAAAAAAAAAAAAAAAnAIA&#10;AGRycy9kb3ducmV2LnhtbFBLBQYAAAAABAAEAPcAAACNAwAAAAA=&#10;">
                        <v:imagedata r:id="rId30" o:title="2005_126"/>
                      </v:shape>
                      <v:shape id="Picture 42" o:spid="_x0000_s1038" type="#_x0000_t75" alt="Nov_3_MTTC_2005%20Video%20Microscope" style="position:absolute;left:7200118;top:4532018;width:1852621;height:197510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ai&#10;l4nGAAAA2wAAAA8AAABkcnMvZG93bnJldi54bWxEj0FrwkAUhO8F/8PyCt7qpiKlpq4SasWCBzFt&#10;ob29Zl+TYPZt2F1N9Ne7QsHjMDPfMLNFbxpxJOdrywoeRwkI4sLqmksFnx+rh2cQPiBrbCyTghN5&#10;WMwHdzNMte14R8c8lCJC2KeooAqhTaX0RUUG/ci2xNH7s85giNKVUjvsItw0cpwkT9JgzXGhwpZe&#10;Kyr2+cEoOP9sumybrX6bpZt+rb/zpd69nZUa3vfZC4hAfbiF/9vvWsFkDNcv8QfI+Q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dqKXicYAAADbAAAADwAAAAAAAAAAAAAAAACc&#10;AgAAZHJzL2Rvd25yZXYueG1sUEsFBgAAAAAEAAQA9wAAAI8DAAAAAA==&#10;">
                        <v:imagedata r:id="rId31" o:title="Nov_3_MTTC_2005%20Video%20Microscope"/>
                      </v:shape>
                      <v:shape id="Picture 43" o:spid="_x0000_s1039" type="#_x0000_t75" alt="2005_120" style="position:absolute;left:5497337;top:4553283;width:1570038;height:14271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DJ&#10;RG7DAAAA2wAAAA8AAABkcnMvZG93bnJldi54bWxEj0GLwjAUhO8L/ofwBG9rquuKVKOIIOpFtHrx&#10;9miebbF5qU221n9vBGGPw8x8w8wWrSlFQ7UrLCsY9CMQxKnVBWcKzqf19wSE88gaS8uk4EkOFvPO&#10;1wxjbR98pCbxmQgQdjEqyL2vYildmpNB17cVcfCutjbog6wzqWt8BLgp5TCKxtJgwWEhx4pWOaW3&#10;5M8o4F0yWJ2Gm2J0uR+2m1+53+0bUqrXbZdTEJ5a/x/+tLdawegH3l/CD5Dz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0MlEbsMAAADbAAAADwAAAAAAAAAAAAAAAACcAgAA&#10;ZHJzL2Rvd25yZXYueG1sUEsFBgAAAAAEAAQA9wAAAIwDAAAAAA==&#10;">
                        <v:imagedata r:id="rId32" o:title="2005_120"/>
                      </v:shape>
                      <v:rect id="Rectangle 44" o:spid="_x0000_s1040" style="position:absolute;left:59657;top:4555979;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PVt4wwAA&#10;ANsAAAAPAAAAZHJzL2Rvd25yZXYueG1sRI9Pi8IwFMTvgt8hPMGbpoqIdI2yLApS8OCf3fPb5m1T&#10;tnmpTbT12xtB8DjMzG+Y5bqzlbhR40vHCibjBARx7nTJhYLzaTtagPABWWPlmBTcycN61e8tMdWu&#10;5QPdjqEQEcI+RQUmhDqV0ueGLPqxq4mj9+caiyHKppC6wTbCbSWnSTKXFkuOCwZr+jKU/x+vVsEp&#10;y4rd1vx8X34XWZvUm2x/b+dKDQfd5weIQF14h1/tnVYwm8HzS/wBcvU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MPVt4wwAAANsAAAAPAAAAAAAAAAAAAAAAAJcCAABkcnMvZG93&#10;bnJldi54bWxQSwUGAAAAAAQABAD1AAAAhwMAAAAA&#10;" fillcolor="white [3212]" strokecolor="black [3213]">
                        <v:textbox style="mso-fit-shape-to-text:t">
                          <w:txbxContent>
                            <w:p w14:paraId="2FE0D176"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1</w:t>
                              </w:r>
                            </w:p>
                          </w:txbxContent>
                        </v:textbox>
                      </v:rect>
                      <v:rect id="Rectangle 45" o:spid="_x0000_s1041" style="position:absolute;left:4961573;top:4543867;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cf7jxAAA&#10;ANsAAAAPAAAAZHJzL2Rvd25yZXYueG1sRI9Ba8JAFITvQv/D8oTedGOpElJXkaIgAQ9q2/Nr9jUb&#10;zL6N2a2J/94VBI/DzHzDzJe9rcWFWl85VjAZJyCIC6crLhV8HTejFIQPyBprx6TgSh6Wi5fBHDPt&#10;Ot7T5RBKESHsM1RgQmgyKX1hyKIfu4Y4en+utRiibEupW+wi3NbyLUlm0mLFccFgQ5+GitPh3yo4&#10;5nm53Zif7/NvmndJs853126m1OuwX32ACNSHZ/jR3moF71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3H+48QAAADbAAAADwAAAAAAAAAAAAAAAACXAgAAZHJzL2Rv&#10;d25yZXYueG1sUEsFBgAAAAAEAAQA9QAAAIgDAAAAAA==&#10;" fillcolor="white [3212]" strokecolor="black [3213]">
                        <v:textbox style="mso-fit-shape-to-text:t">
                          <w:txbxContent>
                            <w:p w14:paraId="7D7A1B59"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5</w:t>
                              </w:r>
                            </w:p>
                          </w:txbxContent>
                        </v:textbox>
                      </v:rect>
                      <v:rect id="Rectangle 46" o:spid="_x0000_s1042" style="position:absolute;left:6665738;top:4540617;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o2CUwwAA&#10;ANsAAAAPAAAAZHJzL2Rvd25yZXYueG1sRI9Ba8JAFITvgv9heUJvurGUINFVRBQk0IPaen5mn9lg&#10;9m3Mbk38912h0OMwM98wi1Vva/Gg1leOFUwnCQjiwumKSwVfp914BsIHZI21Y1LwJA+r5XCwwEy7&#10;jg/0OIZSRAj7DBWYEJpMSl8YsugnriGO3tW1FkOUbSl1i12E21q+J0kqLVYcFww2tDFU3I4/VsEp&#10;z8v9zpy/75dZ3iXNNv98dqlSb6N+PQcRqA//4b/2Xiv4SOH1Jf4Auf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o2CUwwAAANsAAAAPAAAAAAAAAAAAAAAAAJcCAABkcnMvZG93&#10;bnJldi54bWxQSwUGAAAAAAQABAD1AAAAhwMAAAAA&#10;" fillcolor="white [3212]" strokecolor="black [3213]">
                        <v:textbox style="mso-fit-shape-to-text:t">
                          <w:txbxContent>
                            <w:p w14:paraId="28D25225"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7</w:t>
                              </w:r>
                            </w:p>
                          </w:txbxContent>
                        </v:textbox>
                      </v:rect>
                      <v:rect id="Rectangle 47" o:spid="_x0000_s1043" style="position:absolute;left:7213011;top:6094155;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78UPxAAA&#10;ANsAAAAPAAAAZHJzL2Rvd25yZXYueG1sRI9Ba8JAFITvQv/D8oTedGMpGlJXkaIgAQ9q2/Nr9jUb&#10;zL6N2a2J/94VBI/DzHzDzJe9rcWFWl85VjAZJyCIC6crLhV8HTejFIQPyBprx6TgSh6Wi5fBHDPt&#10;Ot7T5RBKESHsM1RgQmgyKX1hyKIfu4Y4en+utRiibEupW+wi3NbyLUmm0mLFccFgQ5+GitPh3yo4&#10;5nm53Zif7/NvmndJs853126q1OuwX32ACNSHZ/jR3moF7zO4f4k/QC5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O/FD8QAAADbAAAADwAAAAAAAAAAAAAAAACXAgAAZHJzL2Rv&#10;d25yZXYueG1sUEsFBgAAAAAEAAQA9QAAAIgDAAAAAA==&#10;" fillcolor="white [3212]" strokecolor="black [3213]">
                        <v:textbox style="mso-fit-shape-to-text:t">
                          <w:txbxContent>
                            <w:p w14:paraId="2D3FD107"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8</w:t>
                              </w:r>
                            </w:p>
                          </w:txbxContent>
                        </v:textbox>
                      </v:rect>
                      <v:shape id="Picture 48" o:spid="_x0000_s1044" type="#_x0000_t75" alt="develop" style="position:absolute;left:1488556;top:4549921;width:1750094;height:111723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G&#10;egfCAAAA2wAAAA8AAABkcnMvZG93bnJldi54bWxET89rwjAUvgv7H8ITdtPUbYjrjDIKHbtsohPx&#10;+NY822LzUpq0zf775SB4/Ph+r7fBNGKgztWWFSzmCQjiwuqaSwXHn3y2AuE8ssbGMin4IwfbzcNk&#10;jam2I+9pOPhSxBB2KSqovG9TKV1RkUE3ty1x5C62M+gj7EqpOxxjuGnkU5IspcGaY0OFLWUVFddD&#10;bxRY7bJwzNvzKQuvz8XX7tv/fvRKPU7D+xsIT8HfxTf3p1bwEsfGL/EHyM0/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4xnoHwgAAANsAAAAPAAAAAAAAAAAAAAAAAJwCAABk&#10;cnMvZG93bnJldi54bWxQSwUGAAAAAAQABAD3AAAAiwMAAAAA&#10;">
                        <v:imagedata r:id="rId33" o:title="develop"/>
                      </v:shape>
                      <v:rect id="Rectangle 49" o:spid="_x0000_s1045" style="position:absolute;left:2839778;top:5245766;width:393700;height:4064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PPTmwwAA&#10;ANsAAAAPAAAAZHJzL2Rvd25yZXYueG1sRI9Pi8IwFMTvC36H8IS9rakiol2jiChIYQ/+Pb9t3jZl&#10;m5faRFu/vVlY8DjMzG+Y+bKzlbhT40vHCoaDBARx7nTJhYLTcfsxBeEDssbKMSl4kIflovc2x1S7&#10;lvd0P4RCRAj7FBWYEOpUSp8bsugHriaO3o9rLIYom0LqBtsIt5UcJclEWiw5LhisaW0o/z3crIJj&#10;lhW7rbmcr9/TrE3qTfb1aCdKvfe71SeIQF14hf/bO61gPIO/L/EHyMUT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PPTmwwAAANsAAAAPAAAAAAAAAAAAAAAAAJcCAABkcnMvZG93&#10;bnJldi54bWxQSwUGAAAAAAQABAD1AAAAhwMAAAAA&#10;" fillcolor="white [3212]" strokecolor="black [3213]">
                        <v:textbox style="mso-fit-shape-to-text:t">
                          <w:txbxContent>
                            <w:p w14:paraId="11A31490" w14:textId="77777777" w:rsidR="00DB3EE3" w:rsidRDefault="00DB3EE3" w:rsidP="00DB3EE3">
                              <w:pPr>
                                <w:pStyle w:val="NormalWeb"/>
                                <w:spacing w:before="0" w:beforeAutospacing="0" w:after="0" w:afterAutospacing="0"/>
                                <w:jc w:val="center"/>
                              </w:pPr>
                              <w:r>
                                <w:rPr>
                                  <w:rFonts w:asciiTheme="minorHAnsi" w:hAnsi="Calibri" w:cstheme="minorBidi"/>
                                  <w:color w:val="000000" w:themeColor="text1"/>
                                  <w:kern w:val="24"/>
                                  <w:sz w:val="40"/>
                                  <w:szCs w:val="40"/>
                                </w:rPr>
                                <w:t>2</w:t>
                              </w:r>
                            </w:p>
                          </w:txbxContent>
                        </v:textbox>
                      </v:rect>
                      <w10:anchorlock/>
                    </v:group>
                  </w:pict>
                </mc:Fallback>
              </mc:AlternateContent>
            </w:r>
          </w:p>
          <w:p w14:paraId="15B0570E" w14:textId="77777777" w:rsidR="00D069AF" w:rsidRPr="003C1359" w:rsidRDefault="00D069AF" w:rsidP="003C1359">
            <w:pPr>
              <w:jc w:val="center"/>
              <w:rPr>
                <w:sz w:val="22"/>
                <w:szCs w:val="22"/>
              </w:rPr>
            </w:pPr>
            <w:r w:rsidRPr="003C1359">
              <w:rPr>
                <w:i/>
                <w:color w:val="000000"/>
              </w:rPr>
              <w:t>Backside Develop</w:t>
            </w:r>
          </w:p>
        </w:tc>
      </w:tr>
      <w:tr w:rsidR="003C682D" w:rsidRPr="003C1359" w14:paraId="673FA298" w14:textId="77777777">
        <w:trPr>
          <w:cantSplit/>
        </w:trPr>
        <w:tc>
          <w:tcPr>
            <w:tcW w:w="1105" w:type="dxa"/>
          </w:tcPr>
          <w:p w14:paraId="467C02D1" w14:textId="77777777" w:rsidR="003C682D" w:rsidRPr="003C1359" w:rsidRDefault="003C682D" w:rsidP="003C682D">
            <w:pPr>
              <w:pStyle w:val="txtx1"/>
              <w:rPr>
                <w:sz w:val="22"/>
                <w:szCs w:val="22"/>
              </w:rPr>
            </w:pPr>
          </w:p>
        </w:tc>
        <w:tc>
          <w:tcPr>
            <w:tcW w:w="10080" w:type="dxa"/>
          </w:tcPr>
          <w:p w14:paraId="1E84D7E8" w14:textId="77777777" w:rsidR="00E66C40" w:rsidRPr="003C1359" w:rsidRDefault="00E66C40" w:rsidP="003C1359">
            <w:pPr>
              <w:keepNext/>
              <w:keepLines/>
              <w:rPr>
                <w:color w:val="000000"/>
                <w:u w:val="single"/>
              </w:rPr>
            </w:pPr>
          </w:p>
          <w:p w14:paraId="695B99CC" w14:textId="77777777" w:rsidR="00AE0365" w:rsidRPr="002B4432" w:rsidRDefault="00AE0365" w:rsidP="00AE0365">
            <w:pPr>
              <w:keepNext/>
              <w:keepLines/>
              <w:rPr>
                <w:color w:val="000000"/>
                <w:u w:val="single"/>
              </w:rPr>
            </w:pPr>
            <w:r w:rsidRPr="002B4432">
              <w:rPr>
                <w:color w:val="000000"/>
                <w:u w:val="single"/>
              </w:rPr>
              <w:t>Equipment</w:t>
            </w:r>
            <w:r>
              <w:rPr>
                <w:color w:val="000000"/>
                <w:u w:val="single"/>
              </w:rPr>
              <w:t>, Materials, and Supplies</w:t>
            </w:r>
          </w:p>
          <w:p w14:paraId="7A2821FD" w14:textId="77777777" w:rsidR="00534CDD" w:rsidRPr="004E5892" w:rsidRDefault="004E5892" w:rsidP="00534CDD">
            <w:pPr>
              <w:keepNext/>
              <w:keepLines/>
              <w:rPr>
                <w:color w:val="000000"/>
              </w:rPr>
            </w:pPr>
            <w:r>
              <w:rPr>
                <w:color w:val="000000"/>
              </w:rPr>
              <w:t>The develop step is performed at the c</w:t>
            </w:r>
            <w:r w:rsidR="005C748D" w:rsidRPr="004E5892">
              <w:rPr>
                <w:color w:val="000000"/>
              </w:rPr>
              <w:t>austic bench</w:t>
            </w:r>
            <w:r>
              <w:rPr>
                <w:color w:val="000000"/>
              </w:rPr>
              <w:t xml:space="preserve">.  </w:t>
            </w:r>
            <w:r w:rsidR="00534CDD">
              <w:rPr>
                <w:color w:val="000000"/>
              </w:rPr>
              <w:t xml:space="preserve">A quick dump </w:t>
            </w:r>
            <w:proofErr w:type="spellStart"/>
            <w:r w:rsidR="00534CDD">
              <w:rPr>
                <w:color w:val="000000"/>
              </w:rPr>
              <w:t>rinser</w:t>
            </w:r>
            <w:proofErr w:type="spellEnd"/>
            <w:r w:rsidR="00534CDD">
              <w:rPr>
                <w:color w:val="000000"/>
              </w:rPr>
              <w:t xml:space="preserve"> (QDR) is used as well as a </w:t>
            </w:r>
            <w:r w:rsidR="00534CDD" w:rsidRPr="004E5892">
              <w:rPr>
                <w:color w:val="000000"/>
              </w:rPr>
              <w:t>SRD</w:t>
            </w:r>
            <w:r w:rsidR="00534CDD">
              <w:rPr>
                <w:color w:val="000000"/>
              </w:rPr>
              <w:t>.</w:t>
            </w:r>
            <w:r w:rsidR="00AE0365">
              <w:rPr>
                <w:color w:val="000000"/>
              </w:rPr>
              <w:t xml:space="preserve">  A microscope station is als</w:t>
            </w:r>
            <w:r w:rsidR="0026162A">
              <w:rPr>
                <w:color w:val="000000"/>
              </w:rPr>
              <w:t xml:space="preserve">o used for inspection after the </w:t>
            </w:r>
            <w:r w:rsidR="00AE0365">
              <w:rPr>
                <w:color w:val="000000"/>
              </w:rPr>
              <w:t>develop is completed.</w:t>
            </w:r>
          </w:p>
          <w:p w14:paraId="70ACE2EA" w14:textId="77777777" w:rsidR="003A2D51" w:rsidRDefault="003A2D51" w:rsidP="003C1359">
            <w:pPr>
              <w:keepNext/>
              <w:keepLines/>
              <w:rPr>
                <w:color w:val="000000"/>
              </w:rPr>
            </w:pPr>
          </w:p>
          <w:p w14:paraId="338A1C86" w14:textId="77777777" w:rsidR="00B22985" w:rsidRPr="003C1359" w:rsidRDefault="00B22985" w:rsidP="003C1359">
            <w:pPr>
              <w:keepNext/>
              <w:keepLines/>
              <w:rPr>
                <w:color w:val="000000"/>
              </w:rPr>
            </w:pPr>
            <w:r w:rsidRPr="003A2D51">
              <w:rPr>
                <w:color w:val="000000"/>
                <w:u w:val="single"/>
              </w:rPr>
              <w:t>Chemicals Used:</w:t>
            </w:r>
            <w:r w:rsidRPr="003C1359">
              <w:rPr>
                <w:color w:val="000000"/>
              </w:rPr>
              <w:t xml:space="preserve"> KOH (1:3 solution of  </w:t>
            </w:r>
            <w:r w:rsidR="00D21A1F">
              <w:rPr>
                <w:color w:val="000000"/>
              </w:rPr>
              <w:t>deionized water</w:t>
            </w:r>
            <w:r w:rsidRPr="003C1359">
              <w:rPr>
                <w:color w:val="000000"/>
              </w:rPr>
              <w:t xml:space="preserve"> to KOH)</w:t>
            </w:r>
          </w:p>
          <w:p w14:paraId="547521B6" w14:textId="77777777" w:rsidR="00B22985" w:rsidRPr="003C1359" w:rsidRDefault="00B22985" w:rsidP="003C1359">
            <w:pPr>
              <w:keepNext/>
              <w:keepLines/>
              <w:rPr>
                <w:color w:val="000000"/>
                <w:u w:val="single"/>
              </w:rPr>
            </w:pPr>
          </w:p>
          <w:p w14:paraId="2C9B2593" w14:textId="77777777" w:rsidR="003C682D" w:rsidRPr="003C1359" w:rsidRDefault="003C682D" w:rsidP="003C1359">
            <w:pPr>
              <w:keepNext/>
              <w:keepLines/>
              <w:rPr>
                <w:color w:val="000000"/>
                <w:u w:val="single"/>
              </w:rPr>
            </w:pPr>
            <w:r w:rsidRPr="003C1359">
              <w:rPr>
                <w:color w:val="000000"/>
                <w:u w:val="single"/>
              </w:rPr>
              <w:t xml:space="preserve">Develop </w:t>
            </w:r>
            <w:r w:rsidR="00D079E1" w:rsidRPr="003C1359">
              <w:rPr>
                <w:color w:val="000000"/>
                <w:u w:val="single"/>
              </w:rPr>
              <w:t>Parameters</w:t>
            </w:r>
          </w:p>
          <w:p w14:paraId="56FD45CD" w14:textId="77777777" w:rsidR="003C682D" w:rsidRPr="003C1359" w:rsidRDefault="003C682D" w:rsidP="003C1359">
            <w:pPr>
              <w:keepNext/>
              <w:keepLines/>
              <w:rPr>
                <w:color w:val="000000"/>
              </w:rPr>
            </w:pPr>
          </w:p>
          <w:p w14:paraId="4D6BBBAA" w14:textId="77777777" w:rsidR="003C682D" w:rsidRPr="003C1359" w:rsidRDefault="003C682D" w:rsidP="003C1359">
            <w:pPr>
              <w:keepNext/>
              <w:keepLines/>
              <w:numPr>
                <w:ilvl w:val="0"/>
                <w:numId w:val="12"/>
              </w:numPr>
              <w:rPr>
                <w:color w:val="000000"/>
              </w:rPr>
            </w:pPr>
            <w:r w:rsidRPr="003C1359">
              <w:rPr>
                <w:color w:val="000000"/>
              </w:rPr>
              <w:t>Place exposed wafer in last slot of white Teflon boat (closest to H bar)</w:t>
            </w:r>
          </w:p>
          <w:p w14:paraId="390B3BB4" w14:textId="77777777" w:rsidR="003C682D" w:rsidRPr="003C1359" w:rsidRDefault="003C682D" w:rsidP="003C1359">
            <w:pPr>
              <w:keepNext/>
              <w:keepLines/>
              <w:numPr>
                <w:ilvl w:val="0"/>
                <w:numId w:val="12"/>
              </w:numPr>
              <w:rPr>
                <w:color w:val="000000"/>
              </w:rPr>
            </w:pPr>
            <w:r w:rsidRPr="003C1359">
              <w:rPr>
                <w:color w:val="000000"/>
              </w:rPr>
              <w:t>Pour develop solution (1:3 concentration of</w:t>
            </w:r>
            <w:r w:rsidR="00D21A1F">
              <w:rPr>
                <w:color w:val="000000"/>
              </w:rPr>
              <w:t xml:space="preserve"> deionized water</w:t>
            </w:r>
            <w:r w:rsidR="00D21A1F" w:rsidRPr="003C1359">
              <w:rPr>
                <w:color w:val="000000"/>
              </w:rPr>
              <w:t xml:space="preserve"> </w:t>
            </w:r>
            <w:r w:rsidR="00D21A1F">
              <w:rPr>
                <w:color w:val="000000"/>
              </w:rPr>
              <w:t xml:space="preserve">to </w:t>
            </w:r>
            <w:r w:rsidRPr="003C1359">
              <w:rPr>
                <w:color w:val="000000"/>
              </w:rPr>
              <w:t>KOH) into container and insert boat so entire wafer is submerged</w:t>
            </w:r>
          </w:p>
          <w:p w14:paraId="7EFE4526" w14:textId="77777777" w:rsidR="003C682D" w:rsidRPr="003C1359" w:rsidRDefault="003C682D" w:rsidP="003C1359">
            <w:pPr>
              <w:keepNext/>
              <w:keepLines/>
              <w:numPr>
                <w:ilvl w:val="0"/>
                <w:numId w:val="12"/>
              </w:numPr>
              <w:rPr>
                <w:color w:val="000000"/>
              </w:rPr>
            </w:pPr>
            <w:r w:rsidRPr="003C1359">
              <w:rPr>
                <w:color w:val="000000"/>
              </w:rPr>
              <w:t>Allow wafers to develop for 15 minutes</w:t>
            </w:r>
          </w:p>
          <w:p w14:paraId="7BAFBE0F" w14:textId="77777777" w:rsidR="003C682D" w:rsidRPr="003C1359" w:rsidRDefault="003C682D" w:rsidP="003C1359">
            <w:pPr>
              <w:keepNext/>
              <w:keepLines/>
              <w:numPr>
                <w:ilvl w:val="0"/>
                <w:numId w:val="12"/>
              </w:numPr>
              <w:rPr>
                <w:color w:val="000000"/>
              </w:rPr>
            </w:pPr>
            <w:r w:rsidRPr="003C1359">
              <w:rPr>
                <w:color w:val="000000"/>
              </w:rPr>
              <w:t>Remove boat</w:t>
            </w:r>
            <w:r w:rsidR="00B22985" w:rsidRPr="003C1359">
              <w:rPr>
                <w:color w:val="000000"/>
              </w:rPr>
              <w:t xml:space="preserve"> at a 45° angle</w:t>
            </w:r>
            <w:r w:rsidRPr="003C1359">
              <w:rPr>
                <w:color w:val="000000"/>
              </w:rPr>
              <w:t xml:space="preserve"> from develop solution to allow excess </w:t>
            </w:r>
            <w:r w:rsidR="00B22985" w:rsidRPr="003C1359">
              <w:rPr>
                <w:color w:val="000000"/>
              </w:rPr>
              <w:t xml:space="preserve">develop </w:t>
            </w:r>
            <w:r w:rsidRPr="003C1359">
              <w:rPr>
                <w:color w:val="000000"/>
              </w:rPr>
              <w:t>to drip off</w:t>
            </w:r>
          </w:p>
          <w:p w14:paraId="201B3E03" w14:textId="77777777" w:rsidR="003C682D" w:rsidRPr="003C1359" w:rsidRDefault="003C682D" w:rsidP="003C1359">
            <w:pPr>
              <w:keepNext/>
              <w:keepLines/>
              <w:numPr>
                <w:ilvl w:val="0"/>
                <w:numId w:val="12"/>
              </w:numPr>
              <w:rPr>
                <w:color w:val="000000"/>
              </w:rPr>
            </w:pPr>
            <w:r w:rsidRPr="003C1359">
              <w:rPr>
                <w:color w:val="000000"/>
              </w:rPr>
              <w:t xml:space="preserve">Place in QDR (Quick Dump Rinse) and </w:t>
            </w:r>
            <w:r w:rsidR="00B22985" w:rsidRPr="003C1359">
              <w:rPr>
                <w:color w:val="000000"/>
              </w:rPr>
              <w:t>r</w:t>
            </w:r>
            <w:r w:rsidRPr="003C1359">
              <w:rPr>
                <w:color w:val="000000"/>
              </w:rPr>
              <w:t xml:space="preserve">inse </w:t>
            </w:r>
            <w:r w:rsidR="009C57B1">
              <w:rPr>
                <w:color w:val="000000"/>
              </w:rPr>
              <w:t>5 times</w:t>
            </w:r>
          </w:p>
          <w:p w14:paraId="5026B69B" w14:textId="77777777" w:rsidR="003C682D" w:rsidRPr="003C1359" w:rsidRDefault="003C682D" w:rsidP="003C1359">
            <w:pPr>
              <w:keepNext/>
              <w:keepLines/>
              <w:numPr>
                <w:ilvl w:val="0"/>
                <w:numId w:val="12"/>
              </w:numPr>
              <w:rPr>
                <w:color w:val="000000"/>
              </w:rPr>
            </w:pPr>
            <w:r w:rsidRPr="003C1359">
              <w:rPr>
                <w:color w:val="000000"/>
              </w:rPr>
              <w:t>Remove at 45° angle to allow for run-off</w:t>
            </w:r>
          </w:p>
          <w:p w14:paraId="78383704" w14:textId="77777777" w:rsidR="003C682D" w:rsidRPr="003C1359" w:rsidRDefault="003C682D" w:rsidP="003C1359">
            <w:pPr>
              <w:keepNext/>
              <w:keepLines/>
              <w:numPr>
                <w:ilvl w:val="0"/>
                <w:numId w:val="12"/>
              </w:numPr>
              <w:rPr>
                <w:color w:val="000000"/>
              </w:rPr>
            </w:pPr>
            <w:r w:rsidRPr="003C1359">
              <w:rPr>
                <w:color w:val="000000"/>
              </w:rPr>
              <w:t>Place entire boat into SRD (Spin Rinse Dryer) (H-bar in first)</w:t>
            </w:r>
            <w:r w:rsidR="00B22985" w:rsidRPr="003C1359">
              <w:rPr>
                <w:color w:val="000000"/>
              </w:rPr>
              <w:t>.  Run SRD</w:t>
            </w:r>
            <w:r w:rsidRPr="003C1359">
              <w:rPr>
                <w:color w:val="000000"/>
              </w:rPr>
              <w:t xml:space="preserve"> until </w:t>
            </w:r>
            <w:r w:rsidR="00B22985" w:rsidRPr="003C1359">
              <w:rPr>
                <w:color w:val="000000"/>
              </w:rPr>
              <w:t>water resistivity readout indicates</w:t>
            </w:r>
            <w:r w:rsidRPr="003C1359">
              <w:rPr>
                <w:color w:val="000000"/>
              </w:rPr>
              <w:t xml:space="preserve"> 15MΩ</w:t>
            </w:r>
          </w:p>
          <w:p w14:paraId="1FA38513" w14:textId="77777777" w:rsidR="003C682D" w:rsidRPr="003C1359" w:rsidRDefault="003C682D" w:rsidP="003C1359">
            <w:pPr>
              <w:keepNext/>
              <w:keepLines/>
              <w:numPr>
                <w:ilvl w:val="0"/>
                <w:numId w:val="12"/>
              </w:numPr>
              <w:rPr>
                <w:color w:val="000000"/>
              </w:rPr>
            </w:pPr>
            <w:r w:rsidRPr="003C1359">
              <w:rPr>
                <w:color w:val="000000"/>
              </w:rPr>
              <w:t>Do a microscopic inspection to check for defects</w:t>
            </w:r>
            <w:r w:rsidR="00B22985" w:rsidRPr="003C1359">
              <w:rPr>
                <w:color w:val="000000"/>
              </w:rPr>
              <w:t xml:space="preserve">.  </w:t>
            </w:r>
          </w:p>
          <w:p w14:paraId="5F34DDAD" w14:textId="77777777" w:rsidR="003C682D" w:rsidRPr="003C1359" w:rsidRDefault="003C682D" w:rsidP="003C1359">
            <w:pPr>
              <w:keepNext/>
              <w:keepLines/>
              <w:rPr>
                <w:color w:val="000000"/>
              </w:rPr>
            </w:pPr>
          </w:p>
          <w:p w14:paraId="0A292365" w14:textId="77777777" w:rsidR="003C682D" w:rsidRPr="003C1359" w:rsidRDefault="003C682D" w:rsidP="003C1359">
            <w:pPr>
              <w:keepNext/>
              <w:keepLines/>
              <w:rPr>
                <w:color w:val="000000"/>
                <w:sz w:val="22"/>
                <w:szCs w:val="22"/>
              </w:rPr>
            </w:pPr>
          </w:p>
        </w:tc>
      </w:tr>
    </w:tbl>
    <w:p w14:paraId="0F4D974F" w14:textId="77777777" w:rsidR="00D311C6" w:rsidRDefault="00D311C6">
      <w:bookmarkStart w:id="8" w:name="Fab_PrOvw_PK10_dldl203"/>
      <w:bookmarkEnd w:id="7"/>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27937756" w14:textId="77777777">
        <w:trPr>
          <w:cantSplit/>
          <w:trHeight w:val="576"/>
        </w:trPr>
        <w:tc>
          <w:tcPr>
            <w:tcW w:w="1105" w:type="dxa"/>
            <w:vAlign w:val="bottom"/>
          </w:tcPr>
          <w:p w14:paraId="2EB26F5E" w14:textId="77777777" w:rsidR="00975DD3" w:rsidRPr="00B960A3" w:rsidRDefault="00975DD3" w:rsidP="003C1359">
            <w:pPr>
              <w:pStyle w:val="BodyText"/>
              <w:keepLines/>
            </w:pPr>
          </w:p>
        </w:tc>
        <w:tc>
          <w:tcPr>
            <w:tcW w:w="10080" w:type="dxa"/>
            <w:vAlign w:val="bottom"/>
          </w:tcPr>
          <w:p w14:paraId="0E672F6F" w14:textId="77777777" w:rsidR="00975DD3" w:rsidRPr="003C1359" w:rsidRDefault="00975DD3" w:rsidP="003C1359">
            <w:pPr>
              <w:pStyle w:val="lvl1Text"/>
              <w:keepNext w:val="0"/>
              <w:rPr>
                <w:sz w:val="24"/>
                <w:szCs w:val="24"/>
              </w:rPr>
            </w:pPr>
            <w:r w:rsidRPr="003C1359">
              <w:rPr>
                <w:sz w:val="24"/>
                <w:szCs w:val="24"/>
              </w:rPr>
              <w:t>Backside Etch – Reactive Ion Etch (RIE)</w:t>
            </w:r>
            <w:r w:rsidR="00D069AF">
              <w:rPr>
                <w:sz w:val="24"/>
                <w:szCs w:val="24"/>
              </w:rPr>
              <w:t xml:space="preserve"> – Step 4</w:t>
            </w:r>
          </w:p>
        </w:tc>
      </w:tr>
      <w:tr w:rsidR="00975DD3" w:rsidRPr="003C1359" w14:paraId="679F4906" w14:textId="77777777">
        <w:tc>
          <w:tcPr>
            <w:tcW w:w="1105" w:type="dxa"/>
          </w:tcPr>
          <w:p w14:paraId="5F55F90E" w14:textId="77777777" w:rsidR="00975DD3" w:rsidRPr="003C1359" w:rsidRDefault="00975DD3" w:rsidP="00975DD3">
            <w:pPr>
              <w:pStyle w:val="txtx1"/>
              <w:rPr>
                <w:sz w:val="22"/>
                <w:szCs w:val="22"/>
              </w:rPr>
            </w:pPr>
          </w:p>
        </w:tc>
        <w:tc>
          <w:tcPr>
            <w:tcW w:w="10080" w:type="dxa"/>
          </w:tcPr>
          <w:p w14:paraId="00406DA0" w14:textId="77777777" w:rsidR="00975DD3" w:rsidRDefault="002B55C2" w:rsidP="003C1359">
            <w:pPr>
              <w:jc w:val="center"/>
              <w:rPr>
                <w:noProof/>
                <w:sz w:val="22"/>
                <w:szCs w:val="22"/>
              </w:rPr>
            </w:pPr>
            <w:r>
              <w:rPr>
                <w:noProof/>
                <w:sz w:val="22"/>
                <w:szCs w:val="22"/>
              </w:rPr>
              <w:drawing>
                <wp:inline distT="0" distB="0" distL="0" distR="0" wp14:anchorId="5683DABA" wp14:editId="1B6AE6B1">
                  <wp:extent cx="1924050" cy="2085975"/>
                  <wp:effectExtent l="19050" t="0" r="0" b="0"/>
                  <wp:docPr id="7" name="Picture 7" descr="D:\scme-scos\MTTC pres sensor\MTTC_Pressure_Sensor_LM\Completed SCOs-0908-CHOL\Documents and Settings\mj\Local Settings\Temporary Internet Files\Content.IE5\graphics\RI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me-scos\MTTC pres sensor\MTTC_Pressure_Sensor_LM\Completed SCOs-0908-CHOL\Documents and Settings\mj\Local Settings\Temporary Internet Files\Content.IE5\graphics\RIE.gif"/>
                          <pic:cNvPicPr>
                            <a:picLocks noChangeAspect="1" noChangeArrowheads="1"/>
                          </pic:cNvPicPr>
                        </pic:nvPicPr>
                        <pic:blipFill>
                          <a:blip r:embed="rId34"/>
                          <a:srcRect/>
                          <a:stretch>
                            <a:fillRect/>
                          </a:stretch>
                        </pic:blipFill>
                        <pic:spPr bwMode="auto">
                          <a:xfrm>
                            <a:off x="0" y="0"/>
                            <a:ext cx="1924050" cy="2085975"/>
                          </a:xfrm>
                          <a:prstGeom prst="rect">
                            <a:avLst/>
                          </a:prstGeom>
                          <a:noFill/>
                          <a:ln w="9525">
                            <a:noFill/>
                            <a:miter lim="800000"/>
                            <a:headEnd/>
                            <a:tailEnd/>
                          </a:ln>
                        </pic:spPr>
                      </pic:pic>
                    </a:graphicData>
                  </a:graphic>
                </wp:inline>
              </w:drawing>
            </w:r>
            <w:r w:rsidR="007B6F36">
              <w:rPr>
                <w:sz w:val="22"/>
                <w:szCs w:val="22"/>
              </w:rPr>
              <w:t xml:space="preserve">          </w:t>
            </w:r>
            <w:r>
              <w:rPr>
                <w:noProof/>
                <w:sz w:val="22"/>
                <w:szCs w:val="22"/>
              </w:rPr>
              <w:drawing>
                <wp:inline distT="0" distB="0" distL="0" distR="0" wp14:anchorId="6F20D4F6" wp14:editId="5996D834">
                  <wp:extent cx="2781300" cy="2085975"/>
                  <wp:effectExtent l="19050" t="0" r="0" b="0"/>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2781300" cy="2085975"/>
                          </a:xfrm>
                          <a:prstGeom prst="rect">
                            <a:avLst/>
                          </a:prstGeom>
                          <a:noFill/>
                          <a:ln w="9525">
                            <a:noFill/>
                            <a:miter lim="800000"/>
                            <a:headEnd/>
                            <a:tailEnd/>
                          </a:ln>
                        </pic:spPr>
                      </pic:pic>
                    </a:graphicData>
                  </a:graphic>
                </wp:inline>
              </w:drawing>
            </w:r>
          </w:p>
          <w:p w14:paraId="42BA36F1" w14:textId="77777777" w:rsidR="00D069AF" w:rsidRDefault="00D069AF" w:rsidP="003C1359">
            <w:pPr>
              <w:jc w:val="center"/>
              <w:rPr>
                <w:noProof/>
                <w:sz w:val="22"/>
                <w:szCs w:val="22"/>
              </w:rPr>
            </w:pPr>
          </w:p>
          <w:p w14:paraId="7CDA8EA5" w14:textId="77777777" w:rsidR="00D069AF" w:rsidRPr="003C1359" w:rsidRDefault="00D069AF" w:rsidP="003C1359">
            <w:pPr>
              <w:jc w:val="center"/>
              <w:rPr>
                <w:sz w:val="22"/>
                <w:szCs w:val="22"/>
              </w:rPr>
            </w:pPr>
            <w:r w:rsidRPr="003C1359">
              <w:rPr>
                <w:i/>
                <w:color w:val="000000"/>
              </w:rPr>
              <w:t>Reactive Ion Etcher</w:t>
            </w:r>
          </w:p>
        </w:tc>
      </w:tr>
      <w:tr w:rsidR="00975DD3" w:rsidRPr="003C1359" w14:paraId="49259119" w14:textId="77777777">
        <w:trPr>
          <w:cantSplit/>
        </w:trPr>
        <w:tc>
          <w:tcPr>
            <w:tcW w:w="1105" w:type="dxa"/>
          </w:tcPr>
          <w:p w14:paraId="64C15966" w14:textId="77777777" w:rsidR="00975DD3" w:rsidRPr="003C1359" w:rsidRDefault="00975DD3" w:rsidP="00975DD3">
            <w:pPr>
              <w:pStyle w:val="txtx1"/>
              <w:rPr>
                <w:sz w:val="22"/>
                <w:szCs w:val="22"/>
              </w:rPr>
            </w:pPr>
          </w:p>
        </w:tc>
        <w:tc>
          <w:tcPr>
            <w:tcW w:w="10080" w:type="dxa"/>
          </w:tcPr>
          <w:p w14:paraId="688F7F4F" w14:textId="77777777" w:rsidR="00D311C6" w:rsidRDefault="00D311C6" w:rsidP="00897411">
            <w:pPr>
              <w:keepNext/>
              <w:keepLines/>
              <w:rPr>
                <w:color w:val="000000"/>
                <w:u w:val="single"/>
              </w:rPr>
            </w:pPr>
          </w:p>
          <w:p w14:paraId="6413F10F" w14:textId="77777777" w:rsidR="00897411" w:rsidRPr="002B4432" w:rsidRDefault="00897411" w:rsidP="00897411">
            <w:pPr>
              <w:keepNext/>
              <w:keepLines/>
              <w:rPr>
                <w:color w:val="000000"/>
                <w:u w:val="single"/>
              </w:rPr>
            </w:pPr>
            <w:r w:rsidRPr="002B4432">
              <w:rPr>
                <w:color w:val="000000"/>
                <w:u w:val="single"/>
              </w:rPr>
              <w:t>Equipment</w:t>
            </w:r>
            <w:r>
              <w:rPr>
                <w:color w:val="000000"/>
                <w:u w:val="single"/>
              </w:rPr>
              <w:t>, Materials, and Supplies</w:t>
            </w:r>
          </w:p>
          <w:p w14:paraId="6C13B3D9" w14:textId="77777777" w:rsidR="00B22985" w:rsidRPr="00966E55" w:rsidRDefault="00966E55" w:rsidP="003C1359">
            <w:pPr>
              <w:keepNext/>
              <w:keepLines/>
              <w:rPr>
                <w:color w:val="000000"/>
              </w:rPr>
            </w:pPr>
            <w:r>
              <w:rPr>
                <w:color w:val="000000"/>
              </w:rPr>
              <w:t>A Reactive Ion Etcher (</w:t>
            </w:r>
            <w:r w:rsidR="005C748D" w:rsidRPr="00966E55">
              <w:rPr>
                <w:color w:val="000000"/>
              </w:rPr>
              <w:t>RIE</w:t>
            </w:r>
            <w:r>
              <w:rPr>
                <w:color w:val="000000"/>
              </w:rPr>
              <w:t>)</w:t>
            </w:r>
            <w:r w:rsidR="005C748D" w:rsidRPr="00966E55">
              <w:rPr>
                <w:color w:val="000000"/>
              </w:rPr>
              <w:t xml:space="preserve"> etcher</w:t>
            </w:r>
            <w:r>
              <w:rPr>
                <w:color w:val="000000"/>
              </w:rPr>
              <w:t xml:space="preserve"> is used in this process step.</w:t>
            </w:r>
          </w:p>
          <w:p w14:paraId="4AE77F25" w14:textId="77777777" w:rsidR="00966E55" w:rsidRDefault="00966E55" w:rsidP="003C1359">
            <w:pPr>
              <w:keepNext/>
              <w:keepLines/>
              <w:rPr>
                <w:color w:val="000000"/>
                <w:u w:val="single"/>
              </w:rPr>
            </w:pPr>
          </w:p>
          <w:p w14:paraId="2E059D43" w14:textId="77777777" w:rsidR="00975DD3" w:rsidRPr="003C1359" w:rsidRDefault="00975DD3" w:rsidP="003C1359">
            <w:pPr>
              <w:keepNext/>
              <w:keepLines/>
              <w:rPr>
                <w:strike/>
                <w:color w:val="000000"/>
                <w:u w:val="single"/>
              </w:rPr>
            </w:pPr>
            <w:r w:rsidRPr="003C1359">
              <w:rPr>
                <w:color w:val="000000"/>
                <w:u w:val="single"/>
              </w:rPr>
              <w:t xml:space="preserve">RIE </w:t>
            </w:r>
            <w:r w:rsidR="002D3DE6" w:rsidRPr="003C1359">
              <w:rPr>
                <w:color w:val="000000"/>
                <w:u w:val="single"/>
              </w:rPr>
              <w:t>Parameters</w:t>
            </w:r>
          </w:p>
          <w:p w14:paraId="286EDF9E" w14:textId="77777777" w:rsidR="00975DD3" w:rsidRPr="003C1359" w:rsidRDefault="00975DD3" w:rsidP="003C1359">
            <w:pPr>
              <w:keepNext/>
              <w:keepLines/>
              <w:rPr>
                <w:color w:val="000000"/>
              </w:rPr>
            </w:pPr>
          </w:p>
          <w:p w14:paraId="408586CB" w14:textId="77777777" w:rsidR="00975DD3" w:rsidRPr="003C1359" w:rsidRDefault="00975DD3" w:rsidP="003C1359">
            <w:pPr>
              <w:keepNext/>
              <w:keepLines/>
              <w:numPr>
                <w:ilvl w:val="0"/>
                <w:numId w:val="13"/>
              </w:numPr>
              <w:rPr>
                <w:color w:val="000000"/>
              </w:rPr>
            </w:pPr>
            <w:r w:rsidRPr="003C1359">
              <w:rPr>
                <w:color w:val="000000"/>
              </w:rPr>
              <w:t>Place wafer in the RIE for 300 seconds</w:t>
            </w:r>
            <w:r w:rsidR="00966E55">
              <w:rPr>
                <w:color w:val="000000"/>
              </w:rPr>
              <w:t>.  You will be using a pre-programmed recipe so you will not need to set any other parameters.</w:t>
            </w:r>
          </w:p>
          <w:p w14:paraId="5D90DDC8" w14:textId="77777777" w:rsidR="00B22985" w:rsidRPr="003C1359" w:rsidRDefault="00B22985" w:rsidP="003C1359">
            <w:pPr>
              <w:keepNext/>
              <w:keepLines/>
              <w:numPr>
                <w:ilvl w:val="0"/>
                <w:numId w:val="13"/>
              </w:numPr>
              <w:rPr>
                <w:color w:val="000000"/>
              </w:rPr>
            </w:pPr>
            <w:r w:rsidRPr="003C1359">
              <w:rPr>
                <w:color w:val="000000"/>
              </w:rPr>
              <w:t>Turn off RIE and vent to atmospheric pressure</w:t>
            </w:r>
          </w:p>
          <w:p w14:paraId="199918CD" w14:textId="77777777" w:rsidR="00975DD3" w:rsidRPr="003C1359" w:rsidRDefault="00B22985" w:rsidP="003C1359">
            <w:pPr>
              <w:keepNext/>
              <w:keepLines/>
              <w:numPr>
                <w:ilvl w:val="0"/>
                <w:numId w:val="13"/>
              </w:numPr>
              <w:rPr>
                <w:color w:val="000000"/>
              </w:rPr>
            </w:pPr>
            <w:r w:rsidRPr="003C1359">
              <w:rPr>
                <w:color w:val="000000"/>
              </w:rPr>
              <w:t>Open RIE and t</w:t>
            </w:r>
            <w:r w:rsidR="00047D2A">
              <w:rPr>
                <w:color w:val="000000"/>
              </w:rPr>
              <w:t>urn wafer 180º</w:t>
            </w:r>
            <w:r w:rsidRPr="003C1359">
              <w:rPr>
                <w:color w:val="000000"/>
              </w:rPr>
              <w:t xml:space="preserve">.  </w:t>
            </w:r>
            <w:r w:rsidR="00975DD3" w:rsidRPr="003C1359">
              <w:rPr>
                <w:color w:val="000000"/>
              </w:rPr>
              <w:t xml:space="preserve"> </w:t>
            </w:r>
            <w:r w:rsidRPr="003C1359">
              <w:rPr>
                <w:color w:val="000000"/>
              </w:rPr>
              <w:t>E</w:t>
            </w:r>
            <w:r w:rsidR="00975DD3" w:rsidRPr="003C1359">
              <w:rPr>
                <w:color w:val="000000"/>
              </w:rPr>
              <w:t>tch for another 300 seconds</w:t>
            </w:r>
          </w:p>
          <w:p w14:paraId="21592D77" w14:textId="77777777" w:rsidR="00B22985" w:rsidRPr="003C1359" w:rsidRDefault="00B22985" w:rsidP="003C1359">
            <w:pPr>
              <w:keepNext/>
              <w:keepLines/>
              <w:numPr>
                <w:ilvl w:val="0"/>
                <w:numId w:val="13"/>
              </w:numPr>
              <w:rPr>
                <w:color w:val="000000"/>
              </w:rPr>
            </w:pPr>
            <w:r w:rsidRPr="003C1359">
              <w:rPr>
                <w:color w:val="000000"/>
              </w:rPr>
              <w:t>Turn off RIE and vent to atmospheric pressure</w:t>
            </w:r>
          </w:p>
          <w:p w14:paraId="75320286" w14:textId="77777777" w:rsidR="00975DD3" w:rsidRPr="003C1359" w:rsidRDefault="00975DD3" w:rsidP="003C1359">
            <w:pPr>
              <w:keepNext/>
              <w:keepLines/>
              <w:numPr>
                <w:ilvl w:val="0"/>
                <w:numId w:val="13"/>
              </w:numPr>
              <w:rPr>
                <w:color w:val="000000"/>
              </w:rPr>
            </w:pPr>
            <w:r w:rsidRPr="003C1359">
              <w:rPr>
                <w:color w:val="000000"/>
              </w:rPr>
              <w:t>Remove wafer</w:t>
            </w:r>
          </w:p>
          <w:p w14:paraId="1A97B5C9" w14:textId="77777777" w:rsidR="00975DD3" w:rsidRPr="003C1359" w:rsidRDefault="00975DD3" w:rsidP="003C1359">
            <w:pPr>
              <w:keepNext/>
              <w:keepLines/>
              <w:rPr>
                <w:color w:val="000000"/>
                <w:sz w:val="22"/>
                <w:szCs w:val="22"/>
              </w:rPr>
            </w:pPr>
          </w:p>
        </w:tc>
      </w:tr>
    </w:tbl>
    <w:p w14:paraId="413C44F2" w14:textId="77777777" w:rsidR="00D069AF" w:rsidRDefault="00D069AF">
      <w:bookmarkStart w:id="9" w:name="Fab_PrOvw_PK10_dldl204"/>
      <w:bookmarkEnd w:id="8"/>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399EE693" w14:textId="77777777">
        <w:trPr>
          <w:cantSplit/>
          <w:trHeight w:val="576"/>
        </w:trPr>
        <w:tc>
          <w:tcPr>
            <w:tcW w:w="1105" w:type="dxa"/>
            <w:vAlign w:val="bottom"/>
          </w:tcPr>
          <w:p w14:paraId="402DE216" w14:textId="77777777" w:rsidR="00975DD3" w:rsidRPr="00B960A3" w:rsidRDefault="00975DD3" w:rsidP="003C1359">
            <w:pPr>
              <w:pStyle w:val="BodyText"/>
              <w:keepLines/>
            </w:pPr>
          </w:p>
        </w:tc>
        <w:tc>
          <w:tcPr>
            <w:tcW w:w="10080" w:type="dxa"/>
            <w:vAlign w:val="bottom"/>
          </w:tcPr>
          <w:p w14:paraId="3B474E98" w14:textId="77777777" w:rsidR="00975DD3" w:rsidRPr="003C1359" w:rsidRDefault="00975DD3" w:rsidP="003C1359">
            <w:pPr>
              <w:pStyle w:val="lvl1Text"/>
              <w:keepNext w:val="0"/>
              <w:rPr>
                <w:sz w:val="24"/>
                <w:szCs w:val="24"/>
              </w:rPr>
            </w:pPr>
            <w:r w:rsidRPr="003C1359">
              <w:rPr>
                <w:sz w:val="24"/>
                <w:szCs w:val="24"/>
              </w:rPr>
              <w:t>Backside Etch Strip</w:t>
            </w:r>
            <w:r w:rsidR="00D069AF">
              <w:rPr>
                <w:sz w:val="24"/>
                <w:szCs w:val="24"/>
              </w:rPr>
              <w:t xml:space="preserve"> – Step 5</w:t>
            </w:r>
          </w:p>
        </w:tc>
      </w:tr>
      <w:tr w:rsidR="00975DD3" w:rsidRPr="003C1359" w14:paraId="76463279" w14:textId="77777777">
        <w:tc>
          <w:tcPr>
            <w:tcW w:w="1105" w:type="dxa"/>
          </w:tcPr>
          <w:p w14:paraId="20006893" w14:textId="77777777" w:rsidR="00975DD3" w:rsidRPr="003C1359" w:rsidRDefault="00975DD3" w:rsidP="00975DD3">
            <w:pPr>
              <w:pStyle w:val="txtx1"/>
              <w:rPr>
                <w:sz w:val="22"/>
                <w:szCs w:val="22"/>
              </w:rPr>
            </w:pPr>
          </w:p>
        </w:tc>
        <w:tc>
          <w:tcPr>
            <w:tcW w:w="10080" w:type="dxa"/>
          </w:tcPr>
          <w:p w14:paraId="4AB89AB4" w14:textId="77777777" w:rsidR="00975DD3" w:rsidRDefault="002B55C2" w:rsidP="003C1359">
            <w:pPr>
              <w:jc w:val="center"/>
              <w:rPr>
                <w:sz w:val="22"/>
                <w:szCs w:val="22"/>
              </w:rPr>
            </w:pPr>
            <w:r>
              <w:rPr>
                <w:noProof/>
                <w:sz w:val="22"/>
                <w:szCs w:val="22"/>
              </w:rPr>
              <w:drawing>
                <wp:inline distT="0" distB="0" distL="0" distR="0" wp14:anchorId="0AF12008" wp14:editId="5F667DEA">
                  <wp:extent cx="3495675" cy="2238375"/>
                  <wp:effectExtent l="19050" t="0" r="9525" b="0"/>
                  <wp:docPr id="9" name="Picture 9" descr="D:\scme-scos\MTTC pres sensor\MTTC_Pressure_Sensor_LM\Completed SCOs-0908-CHOL\Documents and Settings\mj\Local Settings\Temporary Internet Files\Content.IE5\graphics\BSStri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me-scos\MTTC pres sensor\MTTC_Pressure_Sensor_LM\Completed SCOs-0908-CHOL\Documents and Settings\mj\Local Settings\Temporary Internet Files\Content.IE5\graphics\BSStrip.gif"/>
                          <pic:cNvPicPr>
                            <a:picLocks noChangeAspect="1" noChangeArrowheads="1"/>
                          </pic:cNvPicPr>
                        </pic:nvPicPr>
                        <pic:blipFill>
                          <a:blip r:embed="rId36"/>
                          <a:srcRect/>
                          <a:stretch>
                            <a:fillRect/>
                          </a:stretch>
                        </pic:blipFill>
                        <pic:spPr bwMode="auto">
                          <a:xfrm>
                            <a:off x="0" y="0"/>
                            <a:ext cx="3495675" cy="2238375"/>
                          </a:xfrm>
                          <a:prstGeom prst="rect">
                            <a:avLst/>
                          </a:prstGeom>
                          <a:noFill/>
                          <a:ln w="9525">
                            <a:noFill/>
                            <a:miter lim="800000"/>
                            <a:headEnd/>
                            <a:tailEnd/>
                          </a:ln>
                        </pic:spPr>
                      </pic:pic>
                    </a:graphicData>
                  </a:graphic>
                </wp:inline>
              </w:drawing>
            </w:r>
          </w:p>
          <w:p w14:paraId="2713DA49" w14:textId="77777777" w:rsidR="00D069AF" w:rsidRDefault="00D069AF" w:rsidP="003C1359">
            <w:pPr>
              <w:jc w:val="center"/>
              <w:rPr>
                <w:sz w:val="22"/>
                <w:szCs w:val="22"/>
              </w:rPr>
            </w:pPr>
          </w:p>
          <w:p w14:paraId="3FA9F5C4" w14:textId="77777777" w:rsidR="00D069AF" w:rsidRPr="00D069AF" w:rsidRDefault="00D069AF" w:rsidP="003C1359">
            <w:pPr>
              <w:jc w:val="center"/>
              <w:rPr>
                <w:i/>
              </w:rPr>
            </w:pPr>
            <w:r w:rsidRPr="00D069AF">
              <w:rPr>
                <w:i/>
              </w:rPr>
              <w:t>Backside Etch Strip</w:t>
            </w:r>
          </w:p>
        </w:tc>
      </w:tr>
      <w:tr w:rsidR="00975DD3" w:rsidRPr="003C1359" w14:paraId="394EC871" w14:textId="77777777">
        <w:trPr>
          <w:cantSplit/>
        </w:trPr>
        <w:tc>
          <w:tcPr>
            <w:tcW w:w="1105" w:type="dxa"/>
          </w:tcPr>
          <w:p w14:paraId="7E0B36BA" w14:textId="77777777" w:rsidR="00975DD3" w:rsidRPr="003C1359" w:rsidRDefault="00975DD3" w:rsidP="00975DD3">
            <w:pPr>
              <w:pStyle w:val="txtx1"/>
              <w:rPr>
                <w:sz w:val="22"/>
                <w:szCs w:val="22"/>
              </w:rPr>
            </w:pPr>
          </w:p>
        </w:tc>
        <w:tc>
          <w:tcPr>
            <w:tcW w:w="10080" w:type="dxa"/>
          </w:tcPr>
          <w:p w14:paraId="0F3F77A2" w14:textId="77777777" w:rsidR="00E66C40" w:rsidRPr="003C1359" w:rsidRDefault="00E66C40" w:rsidP="003C1359">
            <w:pPr>
              <w:keepNext/>
              <w:keepLines/>
              <w:rPr>
                <w:color w:val="000000"/>
                <w:u w:val="single"/>
              </w:rPr>
            </w:pPr>
          </w:p>
          <w:p w14:paraId="10DD3149" w14:textId="77777777" w:rsidR="00897411" w:rsidRPr="002B4432" w:rsidRDefault="00897411" w:rsidP="00897411">
            <w:pPr>
              <w:keepNext/>
              <w:keepLines/>
              <w:rPr>
                <w:color w:val="000000"/>
                <w:u w:val="single"/>
              </w:rPr>
            </w:pPr>
            <w:r w:rsidRPr="002B4432">
              <w:rPr>
                <w:color w:val="000000"/>
                <w:u w:val="single"/>
              </w:rPr>
              <w:t>Equipment</w:t>
            </w:r>
            <w:r>
              <w:rPr>
                <w:color w:val="000000"/>
                <w:u w:val="single"/>
              </w:rPr>
              <w:t>, Materials, and Supplies</w:t>
            </w:r>
          </w:p>
          <w:p w14:paraId="10B8702D" w14:textId="77777777" w:rsidR="00B22985" w:rsidRPr="003A2D51" w:rsidRDefault="003A2D51" w:rsidP="003C1359">
            <w:pPr>
              <w:keepNext/>
              <w:keepLines/>
              <w:rPr>
                <w:color w:val="000000"/>
              </w:rPr>
            </w:pPr>
            <w:r>
              <w:rPr>
                <w:color w:val="000000"/>
              </w:rPr>
              <w:t>The backside etch strip will be performed at the acid wet b</w:t>
            </w:r>
            <w:r w:rsidR="005C748D" w:rsidRPr="003A2D51">
              <w:rPr>
                <w:color w:val="000000"/>
              </w:rPr>
              <w:t>ench</w:t>
            </w:r>
            <w:r>
              <w:rPr>
                <w:color w:val="000000"/>
              </w:rPr>
              <w:t xml:space="preserve">.  </w:t>
            </w:r>
            <w:r w:rsidR="00897411">
              <w:rPr>
                <w:color w:val="000000"/>
              </w:rPr>
              <w:t>The SRD is also used.</w:t>
            </w:r>
          </w:p>
          <w:p w14:paraId="0EB419BC" w14:textId="77777777" w:rsidR="003A2D51" w:rsidRDefault="003A2D51" w:rsidP="003C1359">
            <w:pPr>
              <w:keepNext/>
              <w:keepLines/>
              <w:rPr>
                <w:color w:val="000000"/>
              </w:rPr>
            </w:pPr>
          </w:p>
          <w:p w14:paraId="2E4BFB4B" w14:textId="77777777" w:rsidR="00B22985" w:rsidRPr="003C1359" w:rsidRDefault="00B22985" w:rsidP="003C1359">
            <w:pPr>
              <w:keepNext/>
              <w:keepLines/>
              <w:rPr>
                <w:color w:val="000000"/>
                <w:vertAlign w:val="subscript"/>
              </w:rPr>
            </w:pPr>
            <w:r w:rsidRPr="0040440B">
              <w:rPr>
                <w:color w:val="000000"/>
                <w:u w:val="single"/>
              </w:rPr>
              <w:t>Chemicals Used:</w:t>
            </w:r>
            <w:r w:rsidRPr="003C1359">
              <w:rPr>
                <w:color w:val="000000"/>
              </w:rPr>
              <w:t xml:space="preserve"> H</w:t>
            </w:r>
            <w:r w:rsidRPr="003C1359">
              <w:rPr>
                <w:color w:val="000000"/>
                <w:vertAlign w:val="subscript"/>
              </w:rPr>
              <w:t>2</w:t>
            </w:r>
            <w:r w:rsidRPr="003C1359">
              <w:rPr>
                <w:color w:val="000000"/>
              </w:rPr>
              <w:t>SO</w:t>
            </w:r>
            <w:r w:rsidRPr="003C1359">
              <w:rPr>
                <w:color w:val="000000"/>
                <w:vertAlign w:val="subscript"/>
              </w:rPr>
              <w:t>4</w:t>
            </w:r>
            <w:r w:rsidRPr="003C1359">
              <w:rPr>
                <w:color w:val="000000"/>
              </w:rPr>
              <w:t>/ H</w:t>
            </w:r>
            <w:r w:rsidRPr="003C1359">
              <w:rPr>
                <w:color w:val="000000"/>
                <w:vertAlign w:val="subscript"/>
              </w:rPr>
              <w:t>2</w:t>
            </w:r>
            <w:r w:rsidRPr="003C1359">
              <w:rPr>
                <w:color w:val="000000"/>
              </w:rPr>
              <w:t>O</w:t>
            </w:r>
            <w:r w:rsidRPr="003C1359">
              <w:rPr>
                <w:color w:val="000000"/>
                <w:vertAlign w:val="subscript"/>
              </w:rPr>
              <w:t>2</w:t>
            </w:r>
          </w:p>
          <w:p w14:paraId="33F4365A" w14:textId="77777777" w:rsidR="00B22985" w:rsidRPr="003C1359" w:rsidRDefault="00B22985" w:rsidP="003C1359">
            <w:pPr>
              <w:keepNext/>
              <w:keepLines/>
              <w:rPr>
                <w:color w:val="000000"/>
                <w:u w:val="single"/>
              </w:rPr>
            </w:pPr>
          </w:p>
          <w:p w14:paraId="3AD5E6D3" w14:textId="77777777" w:rsidR="00975DD3" w:rsidRPr="003C1359" w:rsidRDefault="00975DD3" w:rsidP="003C1359">
            <w:pPr>
              <w:keepNext/>
              <w:keepLines/>
              <w:rPr>
                <w:color w:val="000000"/>
                <w:u w:val="single"/>
              </w:rPr>
            </w:pPr>
            <w:r w:rsidRPr="003C1359">
              <w:rPr>
                <w:color w:val="000000"/>
                <w:u w:val="single"/>
              </w:rPr>
              <w:t xml:space="preserve">Backside </w:t>
            </w:r>
            <w:r w:rsidR="0021025B" w:rsidRPr="003C1359">
              <w:rPr>
                <w:color w:val="000000"/>
                <w:u w:val="single"/>
              </w:rPr>
              <w:t xml:space="preserve">Photoresist </w:t>
            </w:r>
            <w:r w:rsidRPr="003C1359">
              <w:rPr>
                <w:color w:val="000000"/>
                <w:u w:val="single"/>
              </w:rPr>
              <w:t>Strip Parameters (USE ACID GEAR)</w:t>
            </w:r>
          </w:p>
          <w:p w14:paraId="3B04F51C" w14:textId="77777777" w:rsidR="00975DD3" w:rsidRDefault="0040440B" w:rsidP="0040440B">
            <w:pPr>
              <w:keepNext/>
              <w:keepLines/>
              <w:numPr>
                <w:ilvl w:val="0"/>
                <w:numId w:val="23"/>
              </w:numPr>
              <w:rPr>
                <w:color w:val="000000"/>
              </w:rPr>
            </w:pPr>
            <w:r>
              <w:rPr>
                <w:color w:val="000000"/>
              </w:rPr>
              <w:t>Pour 4.5 gallons of sulfuric acid into the acid wet bench.</w:t>
            </w:r>
          </w:p>
          <w:p w14:paraId="483BFF73" w14:textId="77777777" w:rsidR="0040440B" w:rsidRDefault="0040440B" w:rsidP="0040440B">
            <w:pPr>
              <w:keepNext/>
              <w:keepLines/>
              <w:numPr>
                <w:ilvl w:val="0"/>
                <w:numId w:val="23"/>
              </w:numPr>
              <w:rPr>
                <w:color w:val="000000"/>
              </w:rPr>
            </w:pPr>
            <w:r>
              <w:rPr>
                <w:color w:val="000000"/>
              </w:rPr>
              <w:t>Add 200mL hydrogen peroxide</w:t>
            </w:r>
          </w:p>
          <w:p w14:paraId="40C3B52C" w14:textId="77777777" w:rsidR="00975DD3" w:rsidRPr="003C1359" w:rsidRDefault="0040440B" w:rsidP="0040440B">
            <w:pPr>
              <w:keepNext/>
              <w:keepLines/>
              <w:numPr>
                <w:ilvl w:val="0"/>
                <w:numId w:val="23"/>
              </w:numPr>
              <w:rPr>
                <w:color w:val="000000"/>
              </w:rPr>
            </w:pPr>
            <w:r>
              <w:rPr>
                <w:color w:val="000000"/>
              </w:rPr>
              <w:t>Heat to 100ºC</w:t>
            </w:r>
          </w:p>
          <w:p w14:paraId="2F0A1D05" w14:textId="77777777" w:rsidR="009C57B1" w:rsidRDefault="009C57B1" w:rsidP="0040440B">
            <w:pPr>
              <w:keepNext/>
              <w:keepLines/>
              <w:numPr>
                <w:ilvl w:val="0"/>
                <w:numId w:val="23"/>
              </w:numPr>
              <w:rPr>
                <w:color w:val="000000"/>
              </w:rPr>
            </w:pPr>
            <w:r>
              <w:rPr>
                <w:color w:val="000000"/>
              </w:rPr>
              <w:t>Set wafers in for 15 minutes</w:t>
            </w:r>
          </w:p>
          <w:p w14:paraId="32081FF6" w14:textId="77777777" w:rsidR="009C57B1" w:rsidRPr="003C1359" w:rsidRDefault="009C57B1" w:rsidP="0040440B">
            <w:pPr>
              <w:keepNext/>
              <w:keepLines/>
              <w:numPr>
                <w:ilvl w:val="0"/>
                <w:numId w:val="23"/>
              </w:numPr>
              <w:rPr>
                <w:color w:val="000000"/>
              </w:rPr>
            </w:pPr>
            <w:r>
              <w:rPr>
                <w:color w:val="000000"/>
              </w:rPr>
              <w:t>Place SRD using program 1</w:t>
            </w:r>
            <w:r w:rsidR="0015494F">
              <w:rPr>
                <w:color w:val="000000"/>
              </w:rPr>
              <w:t xml:space="preserve">  </w:t>
            </w:r>
            <w:r w:rsidR="0040440B">
              <w:rPr>
                <w:color w:val="000000"/>
              </w:rPr>
              <w:t xml:space="preserve">(about </w:t>
            </w:r>
            <w:r w:rsidR="0015494F">
              <w:rPr>
                <w:color w:val="000000"/>
              </w:rPr>
              <w:t>6 minutes</w:t>
            </w:r>
            <w:r w:rsidR="0040440B">
              <w:rPr>
                <w:color w:val="000000"/>
              </w:rPr>
              <w:t>)</w:t>
            </w:r>
          </w:p>
          <w:p w14:paraId="7CBEDD5B" w14:textId="77777777" w:rsidR="0040440B" w:rsidRDefault="0040440B" w:rsidP="003C1359">
            <w:pPr>
              <w:keepNext/>
              <w:keepLines/>
              <w:rPr>
                <w:color w:val="000000"/>
              </w:rPr>
            </w:pPr>
          </w:p>
          <w:p w14:paraId="413EE6B7" w14:textId="77777777" w:rsidR="00975DD3" w:rsidRPr="003C1359" w:rsidRDefault="00975DD3" w:rsidP="003C1359">
            <w:pPr>
              <w:keepNext/>
              <w:keepLines/>
              <w:rPr>
                <w:color w:val="000000"/>
              </w:rPr>
            </w:pPr>
            <w:r w:rsidRPr="003C1359">
              <w:rPr>
                <w:color w:val="000000"/>
              </w:rPr>
              <w:t>Process Time: 15 minutes</w:t>
            </w:r>
          </w:p>
          <w:p w14:paraId="2525E1A9" w14:textId="77777777" w:rsidR="00975DD3" w:rsidRPr="003C1359" w:rsidRDefault="00975DD3" w:rsidP="003C1359">
            <w:pPr>
              <w:keepNext/>
              <w:keepLines/>
              <w:rPr>
                <w:color w:val="000000"/>
                <w:sz w:val="22"/>
                <w:szCs w:val="22"/>
              </w:rPr>
            </w:pPr>
          </w:p>
        </w:tc>
      </w:tr>
    </w:tbl>
    <w:p w14:paraId="1E6C6BCC" w14:textId="77777777" w:rsidR="00D069AF" w:rsidRDefault="00D069AF">
      <w:bookmarkStart w:id="10" w:name="Fab_PrOvw_PK10_dldl205"/>
      <w:bookmarkEnd w:id="9"/>
      <w:r>
        <w:br w:type="page"/>
      </w:r>
    </w:p>
    <w:tbl>
      <w:tblPr>
        <w:tblW w:w="11185" w:type="dxa"/>
        <w:tblLayout w:type="fixed"/>
        <w:tblCellMar>
          <w:left w:w="115" w:type="dxa"/>
          <w:right w:w="115" w:type="dxa"/>
        </w:tblCellMar>
        <w:tblLook w:val="01E0" w:firstRow="1" w:lastRow="1" w:firstColumn="1" w:lastColumn="1" w:noHBand="0" w:noVBand="0"/>
      </w:tblPr>
      <w:tblGrid>
        <w:gridCol w:w="1105"/>
        <w:gridCol w:w="10080"/>
      </w:tblGrid>
      <w:tr w:rsidR="00975DD3" w:rsidRPr="003C1359" w14:paraId="65145B02" w14:textId="77777777">
        <w:trPr>
          <w:cantSplit/>
          <w:trHeight w:val="576"/>
        </w:trPr>
        <w:tc>
          <w:tcPr>
            <w:tcW w:w="1105" w:type="dxa"/>
            <w:vAlign w:val="bottom"/>
          </w:tcPr>
          <w:p w14:paraId="4070354B" w14:textId="77777777" w:rsidR="00975DD3" w:rsidRPr="00B960A3" w:rsidRDefault="00E66C40" w:rsidP="003C1359">
            <w:pPr>
              <w:pStyle w:val="BodyText"/>
              <w:keepLines/>
            </w:pPr>
            <w:r w:rsidRPr="003C1359">
              <w:rPr>
                <w:szCs w:val="24"/>
              </w:rPr>
              <w:lastRenderedPageBreak/>
              <w:br w:type="page"/>
            </w:r>
          </w:p>
        </w:tc>
        <w:tc>
          <w:tcPr>
            <w:tcW w:w="10080" w:type="dxa"/>
            <w:vAlign w:val="bottom"/>
          </w:tcPr>
          <w:p w14:paraId="2BB96353" w14:textId="77777777" w:rsidR="00D069AF" w:rsidRDefault="00D069AF" w:rsidP="00D069AF">
            <w:pPr>
              <w:pStyle w:val="lvl1Text"/>
              <w:rPr>
                <w:sz w:val="24"/>
                <w:szCs w:val="24"/>
              </w:rPr>
            </w:pPr>
            <w:proofErr w:type="spellStart"/>
            <w:r w:rsidRPr="00B4696A">
              <w:rPr>
                <w:sz w:val="24"/>
                <w:szCs w:val="24"/>
              </w:rPr>
              <w:t>Frontside</w:t>
            </w:r>
            <w:proofErr w:type="spellEnd"/>
            <w:r w:rsidRPr="00B4696A">
              <w:rPr>
                <w:sz w:val="24"/>
                <w:szCs w:val="24"/>
              </w:rPr>
              <w:t xml:space="preserve"> Photolithography</w:t>
            </w:r>
            <w:r>
              <w:rPr>
                <w:sz w:val="24"/>
                <w:szCs w:val="24"/>
              </w:rPr>
              <w:t xml:space="preserve"> – Step 6</w:t>
            </w:r>
          </w:p>
          <w:p w14:paraId="02244245" w14:textId="77777777" w:rsidR="00D069AF" w:rsidRDefault="00D069AF" w:rsidP="003C1359">
            <w:pPr>
              <w:keepNext/>
              <w:keepLines/>
            </w:pPr>
          </w:p>
          <w:p w14:paraId="440EFFBF" w14:textId="77777777" w:rsidR="00D069AF" w:rsidRDefault="00D069AF" w:rsidP="00D069AF">
            <w:pPr>
              <w:keepNext/>
              <w:keepLines/>
              <w:rPr>
                <w:i/>
                <w:color w:val="FF0000"/>
              </w:rPr>
            </w:pPr>
            <w:r w:rsidRPr="00B4696A">
              <w:rPr>
                <w:color w:val="000000"/>
              </w:rPr>
              <w:t xml:space="preserve">The next step in the process is to pattern the </w:t>
            </w:r>
            <w:proofErr w:type="spellStart"/>
            <w:r w:rsidRPr="00B4696A">
              <w:rPr>
                <w:color w:val="000000"/>
              </w:rPr>
              <w:t>frontside</w:t>
            </w:r>
            <w:proofErr w:type="spellEnd"/>
            <w:r w:rsidRPr="00B4696A">
              <w:rPr>
                <w:color w:val="000000"/>
              </w:rPr>
              <w:t xml:space="preserve"> of the wafer with the Wheatstone Bridge pattern.  </w:t>
            </w:r>
            <w:r>
              <w:rPr>
                <w:color w:val="000000"/>
              </w:rPr>
              <w:t xml:space="preserve">In this step, a lift-off resist is also applied in order to create a desired undercutting during the develop process.  </w:t>
            </w:r>
          </w:p>
          <w:p w14:paraId="0E762273" w14:textId="77777777" w:rsidR="000A4E57" w:rsidRPr="003C1359" w:rsidRDefault="000A4E57" w:rsidP="003C1359">
            <w:pPr>
              <w:keepNext/>
              <w:keepLines/>
              <w:rPr>
                <w:color w:val="000000"/>
              </w:rPr>
            </w:pPr>
          </w:p>
        </w:tc>
      </w:tr>
      <w:tr w:rsidR="00975DD3" w:rsidRPr="003C1359" w14:paraId="02356C65" w14:textId="77777777">
        <w:tc>
          <w:tcPr>
            <w:tcW w:w="1105" w:type="dxa"/>
          </w:tcPr>
          <w:p w14:paraId="58F455A2" w14:textId="77777777" w:rsidR="00975DD3" w:rsidRPr="003C1359" w:rsidRDefault="00975DD3" w:rsidP="00975DD3">
            <w:pPr>
              <w:pStyle w:val="txtx1"/>
              <w:rPr>
                <w:sz w:val="22"/>
                <w:szCs w:val="22"/>
              </w:rPr>
            </w:pPr>
          </w:p>
        </w:tc>
        <w:tc>
          <w:tcPr>
            <w:tcW w:w="10080" w:type="dxa"/>
          </w:tcPr>
          <w:p w14:paraId="308615FF" w14:textId="77777777" w:rsidR="00D069AF" w:rsidRDefault="002B55C2" w:rsidP="00D069AF">
            <w:pPr>
              <w:pStyle w:val="lvl1Text"/>
              <w:jc w:val="center"/>
              <w:rPr>
                <w:sz w:val="24"/>
                <w:szCs w:val="24"/>
              </w:rPr>
            </w:pPr>
            <w:r>
              <w:rPr>
                <w:noProof/>
                <w:sz w:val="24"/>
                <w:szCs w:val="24"/>
              </w:rPr>
              <w:drawing>
                <wp:inline distT="0" distB="0" distL="0" distR="0" wp14:anchorId="79F95DE2" wp14:editId="6E93AC2C">
                  <wp:extent cx="3333750" cy="2400300"/>
                  <wp:effectExtent l="19050" t="19050" r="19050" b="19050"/>
                  <wp:docPr id="10" name="Picture 10" descr="LO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R_Process1_22"/>
                          <pic:cNvPicPr>
                            <a:picLocks noChangeAspect="1" noChangeArrowheads="1"/>
                          </pic:cNvPicPr>
                        </pic:nvPicPr>
                        <pic:blipFill>
                          <a:blip r:embed="rId37"/>
                          <a:srcRect/>
                          <a:stretch>
                            <a:fillRect/>
                          </a:stretch>
                        </pic:blipFill>
                        <pic:spPr bwMode="auto">
                          <a:xfrm>
                            <a:off x="0" y="0"/>
                            <a:ext cx="3333750" cy="2400300"/>
                          </a:xfrm>
                          <a:prstGeom prst="rect">
                            <a:avLst/>
                          </a:prstGeom>
                          <a:noFill/>
                          <a:ln w="6350" cmpd="sng">
                            <a:solidFill>
                              <a:srgbClr val="000000"/>
                            </a:solidFill>
                            <a:miter lim="800000"/>
                            <a:headEnd/>
                            <a:tailEnd/>
                          </a:ln>
                          <a:effectLst/>
                        </pic:spPr>
                      </pic:pic>
                    </a:graphicData>
                  </a:graphic>
                </wp:inline>
              </w:drawing>
            </w:r>
          </w:p>
          <w:p w14:paraId="2306B1ED" w14:textId="77777777" w:rsidR="00D069AF" w:rsidRDefault="00D069AF" w:rsidP="00D069AF">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(LOR</w:t>
            </w:r>
            <w:r>
              <w:rPr>
                <w:b w:val="0"/>
                <w:i/>
                <w:color w:val="000000"/>
                <w:sz w:val="24"/>
                <w:szCs w:val="24"/>
              </w:rPr>
              <w:t>)</w:t>
            </w:r>
            <w:r w:rsidRPr="008C1441">
              <w:rPr>
                <w:b w:val="0"/>
                <w:i/>
                <w:color w:val="000000"/>
                <w:sz w:val="24"/>
                <w:szCs w:val="24"/>
              </w:rPr>
              <w:t xml:space="preserve"> </w:t>
            </w:r>
          </w:p>
          <w:p w14:paraId="52E4A637" w14:textId="77777777" w:rsidR="00D069AF" w:rsidRDefault="00D069AF" w:rsidP="00D069AF">
            <w:pPr>
              <w:pStyle w:val="lvl1Text"/>
              <w:jc w:val="center"/>
              <w:rPr>
                <w:b w:val="0"/>
                <w:i/>
                <w:color w:val="000000"/>
                <w:sz w:val="24"/>
                <w:szCs w:val="24"/>
              </w:rPr>
            </w:pPr>
          </w:p>
          <w:p w14:paraId="28C97302" w14:textId="77777777" w:rsidR="00D069AF" w:rsidRDefault="002B55C2" w:rsidP="00D069AF">
            <w:pPr>
              <w:pStyle w:val="lvl1Text"/>
              <w:jc w:val="center"/>
              <w:rPr>
                <w:sz w:val="24"/>
                <w:szCs w:val="24"/>
              </w:rPr>
            </w:pPr>
            <w:r>
              <w:rPr>
                <w:noProof/>
                <w:sz w:val="24"/>
                <w:szCs w:val="24"/>
              </w:rPr>
              <w:drawing>
                <wp:inline distT="0" distB="0" distL="0" distR="0" wp14:anchorId="3241049A" wp14:editId="035A6217">
                  <wp:extent cx="3371850" cy="2419350"/>
                  <wp:effectExtent l="19050" t="19050" r="19050" b="19050"/>
                  <wp:docPr id="11" name="Picture 11" descr="P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_Process1_22"/>
                          <pic:cNvPicPr>
                            <a:picLocks noChangeAspect="1" noChangeArrowheads="1"/>
                          </pic:cNvPicPr>
                        </pic:nvPicPr>
                        <pic:blipFill>
                          <a:blip r:embed="rId38"/>
                          <a:srcRect/>
                          <a:stretch>
                            <a:fillRect/>
                          </a:stretch>
                        </pic:blipFill>
                        <pic:spPr bwMode="auto">
                          <a:xfrm>
                            <a:off x="0" y="0"/>
                            <a:ext cx="3371850" cy="2419350"/>
                          </a:xfrm>
                          <a:prstGeom prst="rect">
                            <a:avLst/>
                          </a:prstGeom>
                          <a:noFill/>
                          <a:ln w="6350" cmpd="sng">
                            <a:solidFill>
                              <a:srgbClr val="000000"/>
                            </a:solidFill>
                            <a:miter lim="800000"/>
                            <a:headEnd/>
                            <a:tailEnd/>
                          </a:ln>
                          <a:effectLst/>
                        </pic:spPr>
                      </pic:pic>
                    </a:graphicData>
                  </a:graphic>
                </wp:inline>
              </w:drawing>
            </w:r>
          </w:p>
          <w:p w14:paraId="534DE433" w14:textId="77777777" w:rsidR="00D069AF" w:rsidRDefault="00D069AF" w:rsidP="00D069AF">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w:t>
            </w:r>
            <w:r>
              <w:rPr>
                <w:b w:val="0"/>
                <w:i/>
                <w:color w:val="000000"/>
                <w:sz w:val="24"/>
                <w:szCs w:val="24"/>
              </w:rPr>
              <w:t>(P</w:t>
            </w:r>
            <w:r w:rsidRPr="008C1441">
              <w:rPr>
                <w:b w:val="0"/>
                <w:i/>
                <w:color w:val="000000"/>
                <w:sz w:val="24"/>
                <w:szCs w:val="24"/>
              </w:rPr>
              <w:t>hotoresist)</w:t>
            </w:r>
          </w:p>
          <w:p w14:paraId="6E385583" w14:textId="77777777" w:rsidR="00975DD3" w:rsidRPr="003C1359" w:rsidRDefault="00D311C6" w:rsidP="00D311C6">
            <w:pPr>
              <w:jc w:val="center"/>
              <w:rPr>
                <w:sz w:val="22"/>
                <w:szCs w:val="22"/>
              </w:rPr>
            </w:pPr>
            <w:r>
              <w:rPr>
                <w:noProof/>
                <w:sz w:val="22"/>
                <w:szCs w:val="22"/>
              </w:rPr>
              <w:t xml:space="preserve">        </w:t>
            </w:r>
          </w:p>
        </w:tc>
      </w:tr>
      <w:tr w:rsidR="00975DD3" w:rsidRPr="003C1359" w14:paraId="02DA4C57" w14:textId="77777777">
        <w:trPr>
          <w:cantSplit/>
        </w:trPr>
        <w:tc>
          <w:tcPr>
            <w:tcW w:w="1105" w:type="dxa"/>
          </w:tcPr>
          <w:p w14:paraId="568BFE16" w14:textId="77777777" w:rsidR="00975DD3" w:rsidRPr="003C1359" w:rsidRDefault="00975DD3" w:rsidP="00975DD3">
            <w:pPr>
              <w:pStyle w:val="txtx1"/>
              <w:rPr>
                <w:sz w:val="22"/>
                <w:szCs w:val="22"/>
              </w:rPr>
            </w:pPr>
          </w:p>
        </w:tc>
        <w:tc>
          <w:tcPr>
            <w:tcW w:w="10080" w:type="dxa"/>
          </w:tcPr>
          <w:p w14:paraId="539F6FF4" w14:textId="77777777" w:rsidR="000A4E57" w:rsidRPr="00D069AF" w:rsidRDefault="000A4E57"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 Coat</w:t>
            </w:r>
            <w:r w:rsidR="00D069AF">
              <w:rPr>
                <w:b w:val="0"/>
                <w:sz w:val="24"/>
                <w:szCs w:val="24"/>
                <w:u w:val="single"/>
              </w:rPr>
              <w:t xml:space="preserve"> </w:t>
            </w:r>
            <w:r w:rsidR="00D069AF" w:rsidRPr="004913F1">
              <w:rPr>
                <w:b w:val="0"/>
                <w:color w:val="000000"/>
                <w:sz w:val="24"/>
                <w:szCs w:val="24"/>
                <w:u w:val="single"/>
              </w:rPr>
              <w:t>(Step 6a)</w:t>
            </w:r>
          </w:p>
          <w:p w14:paraId="2696CBF1" w14:textId="77777777" w:rsidR="00534CDD" w:rsidRDefault="00534CDD" w:rsidP="003C1359">
            <w:pPr>
              <w:keepNext/>
              <w:keepLines/>
              <w:rPr>
                <w:color w:val="000000"/>
                <w:u w:val="single"/>
              </w:rPr>
            </w:pPr>
          </w:p>
          <w:p w14:paraId="021AB066"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54EDF658" w14:textId="77777777" w:rsidR="00475E45" w:rsidRDefault="00475E45" w:rsidP="00475E45">
            <w:pPr>
              <w:keepNext/>
              <w:keepLines/>
              <w:rPr>
                <w:color w:val="000000"/>
              </w:rPr>
            </w:pPr>
            <w:r>
              <w:rPr>
                <w:color w:val="000000"/>
              </w:rPr>
              <w:t>The equipment used in this step is a spin coater which is shown on the left and a hotplate, shown on the right.  The HMDS and the photoresist are applied manually with a pipette.</w:t>
            </w:r>
          </w:p>
          <w:p w14:paraId="48107E23" w14:textId="77777777" w:rsidR="00475E45" w:rsidRDefault="00475E45" w:rsidP="003C1359">
            <w:pPr>
              <w:keepNext/>
              <w:keepLines/>
              <w:rPr>
                <w:color w:val="000000"/>
              </w:rPr>
            </w:pPr>
          </w:p>
          <w:p w14:paraId="3BC3F256" w14:textId="77777777" w:rsidR="00D053B6" w:rsidRDefault="002B55C2" w:rsidP="00D053B6">
            <w:pPr>
              <w:keepNext/>
              <w:keepLines/>
              <w:jc w:val="center"/>
              <w:rPr>
                <w:noProof/>
                <w:color w:val="000000"/>
              </w:rPr>
            </w:pPr>
            <w:r>
              <w:rPr>
                <w:noProof/>
                <w:color w:val="000000"/>
              </w:rPr>
              <w:drawing>
                <wp:inline distT="0" distB="0" distL="0" distR="0" wp14:anchorId="3D71AD2D" wp14:editId="4D0D6041">
                  <wp:extent cx="2457450" cy="2105025"/>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l="5713" t="29268" r="22208"/>
                          <a:stretch>
                            <a:fillRect/>
                          </a:stretch>
                        </pic:blipFill>
                        <pic:spPr bwMode="auto">
                          <a:xfrm>
                            <a:off x="0" y="0"/>
                            <a:ext cx="2457450" cy="2105025"/>
                          </a:xfrm>
                          <a:prstGeom prst="rect">
                            <a:avLst/>
                          </a:prstGeom>
                          <a:noFill/>
                          <a:ln w="9525">
                            <a:noFill/>
                            <a:miter lim="800000"/>
                            <a:headEnd/>
                            <a:tailEnd/>
                          </a:ln>
                        </pic:spPr>
                      </pic:pic>
                    </a:graphicData>
                  </a:graphic>
                </wp:inline>
              </w:drawing>
            </w:r>
            <w:r w:rsidR="00D053B6">
              <w:rPr>
                <w:noProof/>
                <w:color w:val="000000"/>
              </w:rPr>
              <w:t xml:space="preserve">                     </w:t>
            </w:r>
            <w:r>
              <w:rPr>
                <w:noProof/>
                <w:color w:val="000000"/>
              </w:rPr>
              <w:drawing>
                <wp:inline distT="0" distB="0" distL="0" distR="0" wp14:anchorId="15326D57" wp14:editId="4A996045">
                  <wp:extent cx="1962150" cy="208597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1962150" cy="2085975"/>
                          </a:xfrm>
                          <a:prstGeom prst="rect">
                            <a:avLst/>
                          </a:prstGeom>
                          <a:noFill/>
                          <a:ln w="9525">
                            <a:noFill/>
                            <a:miter lim="800000"/>
                            <a:headEnd/>
                            <a:tailEnd/>
                          </a:ln>
                        </pic:spPr>
                      </pic:pic>
                    </a:graphicData>
                  </a:graphic>
                </wp:inline>
              </w:drawing>
            </w:r>
          </w:p>
          <w:p w14:paraId="67349D1D" w14:textId="77777777" w:rsidR="00D053B6" w:rsidRDefault="00D053B6" w:rsidP="003C1359">
            <w:pPr>
              <w:keepNext/>
              <w:keepLines/>
              <w:rPr>
                <w:color w:val="000000"/>
              </w:rPr>
            </w:pPr>
          </w:p>
          <w:p w14:paraId="687C5380" w14:textId="77777777" w:rsidR="00B22985" w:rsidRPr="003C1359" w:rsidRDefault="00B22985" w:rsidP="003C1359">
            <w:pPr>
              <w:keepNext/>
              <w:keepLines/>
              <w:rPr>
                <w:color w:val="000000"/>
              </w:rPr>
            </w:pPr>
            <w:r w:rsidRPr="00475E45">
              <w:rPr>
                <w:color w:val="000000"/>
                <w:u w:val="single"/>
              </w:rPr>
              <w:t>Chemicals Used:</w:t>
            </w:r>
            <w:r w:rsidRPr="003C1359">
              <w:rPr>
                <w:color w:val="000000"/>
              </w:rPr>
              <w:t xml:space="preserve"> LOR, HMDS, Photoresist</w:t>
            </w:r>
          </w:p>
          <w:p w14:paraId="049C39E8" w14:textId="77777777" w:rsidR="00B22985" w:rsidRPr="003C1359" w:rsidRDefault="00B22985" w:rsidP="003C1359">
            <w:pPr>
              <w:keepNext/>
              <w:keepLines/>
              <w:rPr>
                <w:color w:val="000000"/>
              </w:rPr>
            </w:pPr>
          </w:p>
          <w:p w14:paraId="78663C0A" w14:textId="77777777" w:rsidR="00975DD3" w:rsidRPr="003C1359" w:rsidRDefault="00975DD3" w:rsidP="003C1359">
            <w:pPr>
              <w:keepNext/>
              <w:keepLines/>
              <w:rPr>
                <w:strike/>
                <w:color w:val="000000"/>
                <w:u w:val="single"/>
              </w:rPr>
            </w:pPr>
            <w:proofErr w:type="spellStart"/>
            <w:r w:rsidRPr="003C1359">
              <w:rPr>
                <w:color w:val="000000"/>
                <w:u w:val="single"/>
              </w:rPr>
              <w:t>Frontside</w:t>
            </w:r>
            <w:proofErr w:type="spellEnd"/>
            <w:r w:rsidRPr="003C1359">
              <w:rPr>
                <w:color w:val="000000"/>
                <w:u w:val="single"/>
              </w:rPr>
              <w:t xml:space="preserve"> Coat </w:t>
            </w:r>
            <w:r w:rsidR="000A4E57" w:rsidRPr="003C1359">
              <w:rPr>
                <w:color w:val="000000"/>
                <w:u w:val="single"/>
              </w:rPr>
              <w:t>Parameters</w:t>
            </w:r>
            <w:r w:rsidRPr="003C1359">
              <w:rPr>
                <w:strike/>
                <w:color w:val="000000"/>
                <w:u w:val="single"/>
              </w:rPr>
              <w:t xml:space="preserve"> </w:t>
            </w:r>
          </w:p>
          <w:p w14:paraId="051A45C5" w14:textId="77777777" w:rsidR="00B9757B" w:rsidRPr="003C1359" w:rsidRDefault="00B9757B" w:rsidP="003C1359">
            <w:pPr>
              <w:keepNext/>
              <w:keepLines/>
              <w:rPr>
                <w:color w:val="000000"/>
              </w:rPr>
            </w:pPr>
          </w:p>
          <w:p w14:paraId="5BF34D0A" w14:textId="77777777" w:rsidR="00975DD3" w:rsidRPr="003C1359" w:rsidRDefault="00975DD3" w:rsidP="003C1359">
            <w:pPr>
              <w:keepNext/>
              <w:keepLines/>
              <w:numPr>
                <w:ilvl w:val="0"/>
                <w:numId w:val="14"/>
              </w:numPr>
              <w:rPr>
                <w:color w:val="000000"/>
              </w:rPr>
            </w:pPr>
            <w:r w:rsidRPr="003C1359">
              <w:rPr>
                <w:color w:val="000000"/>
              </w:rPr>
              <w:t>Carefully align and center wafer on vacuum chuck – Visually check for misalignment</w:t>
            </w:r>
          </w:p>
          <w:p w14:paraId="1FDF547F" w14:textId="77777777" w:rsidR="00D311C6" w:rsidRDefault="00975DD3" w:rsidP="003C1359">
            <w:pPr>
              <w:keepNext/>
              <w:keepLines/>
              <w:numPr>
                <w:ilvl w:val="0"/>
                <w:numId w:val="14"/>
              </w:numPr>
              <w:rPr>
                <w:color w:val="000000"/>
              </w:rPr>
            </w:pPr>
            <w:r w:rsidRPr="00D311C6">
              <w:rPr>
                <w:color w:val="000000"/>
              </w:rPr>
              <w:t>Dispense Lift off Resist (LOR) w</w:t>
            </w:r>
            <w:r w:rsidR="00C220E8" w:rsidRPr="00D311C6">
              <w:rPr>
                <w:color w:val="000000"/>
              </w:rPr>
              <w:t xml:space="preserve">ith </w:t>
            </w:r>
            <w:r w:rsidRPr="00D311C6">
              <w:rPr>
                <w:color w:val="000000"/>
              </w:rPr>
              <w:t>pipette</w:t>
            </w:r>
            <w:r w:rsidR="00B22985" w:rsidRPr="00D311C6">
              <w:rPr>
                <w:color w:val="000000"/>
              </w:rPr>
              <w:t>. S</w:t>
            </w:r>
            <w:r w:rsidRPr="00D311C6">
              <w:rPr>
                <w:color w:val="000000"/>
              </w:rPr>
              <w:t>pin</w:t>
            </w:r>
          </w:p>
          <w:p w14:paraId="55B95A23" w14:textId="77777777" w:rsidR="00975DD3" w:rsidRPr="00D311C6" w:rsidRDefault="00975DD3" w:rsidP="003C1359">
            <w:pPr>
              <w:keepNext/>
              <w:keepLines/>
              <w:numPr>
                <w:ilvl w:val="0"/>
                <w:numId w:val="14"/>
              </w:numPr>
              <w:rPr>
                <w:color w:val="000000"/>
              </w:rPr>
            </w:pPr>
            <w:r w:rsidRPr="00D311C6">
              <w:rPr>
                <w:color w:val="000000"/>
              </w:rPr>
              <w:t>Bake wafer for 2 minutes at 190ºC to remove solvents</w:t>
            </w:r>
          </w:p>
          <w:p w14:paraId="42C3CDED" w14:textId="77777777" w:rsidR="00975DD3" w:rsidRPr="003C1359" w:rsidRDefault="00975DD3" w:rsidP="003C1359">
            <w:pPr>
              <w:keepNext/>
              <w:keepLines/>
              <w:numPr>
                <w:ilvl w:val="0"/>
                <w:numId w:val="14"/>
              </w:numPr>
              <w:rPr>
                <w:color w:val="000000"/>
              </w:rPr>
            </w:pPr>
            <w:r w:rsidRPr="003C1359">
              <w:rPr>
                <w:color w:val="000000"/>
              </w:rPr>
              <w:t>Cool wafer on metal table to bring wafer back to room temp</w:t>
            </w:r>
          </w:p>
          <w:p w14:paraId="6CBFD570" w14:textId="77777777" w:rsidR="00975DD3" w:rsidRPr="003C1359" w:rsidRDefault="00975DD3" w:rsidP="003C1359">
            <w:pPr>
              <w:keepNext/>
              <w:keepLines/>
              <w:numPr>
                <w:ilvl w:val="0"/>
                <w:numId w:val="14"/>
              </w:numPr>
              <w:rPr>
                <w:color w:val="000000"/>
              </w:rPr>
            </w:pPr>
            <w:r w:rsidRPr="003C1359">
              <w:rPr>
                <w:color w:val="000000"/>
              </w:rPr>
              <w:t>Carefully align and center wafer on vacuum chuck – Visually check for misalignment</w:t>
            </w:r>
          </w:p>
          <w:p w14:paraId="166C0973" w14:textId="77777777" w:rsidR="00975DD3" w:rsidRPr="003C1359" w:rsidRDefault="00975DD3" w:rsidP="003C1359">
            <w:pPr>
              <w:keepNext/>
              <w:keepLines/>
              <w:numPr>
                <w:ilvl w:val="0"/>
                <w:numId w:val="14"/>
              </w:numPr>
              <w:rPr>
                <w:color w:val="000000"/>
              </w:rPr>
            </w:pPr>
            <w:r w:rsidRPr="003C1359">
              <w:rPr>
                <w:color w:val="000000"/>
              </w:rPr>
              <w:t>Dispense photoresist (AZ5214) w</w:t>
            </w:r>
            <w:r w:rsidR="00B22985" w:rsidRPr="003C1359">
              <w:rPr>
                <w:color w:val="000000"/>
              </w:rPr>
              <w:t xml:space="preserve">ith </w:t>
            </w:r>
            <w:r w:rsidRPr="003C1359">
              <w:rPr>
                <w:color w:val="000000"/>
              </w:rPr>
              <w:t>pipette</w:t>
            </w:r>
            <w:r w:rsidR="00D311C6">
              <w:rPr>
                <w:color w:val="000000"/>
              </w:rPr>
              <w:t xml:space="preserve">. </w:t>
            </w:r>
          </w:p>
          <w:p w14:paraId="49B339A6" w14:textId="77777777" w:rsidR="00975DD3" w:rsidRPr="003C1359" w:rsidRDefault="00975DD3" w:rsidP="003C1359">
            <w:pPr>
              <w:keepNext/>
              <w:keepLines/>
              <w:numPr>
                <w:ilvl w:val="0"/>
                <w:numId w:val="14"/>
              </w:numPr>
              <w:rPr>
                <w:color w:val="000000"/>
              </w:rPr>
            </w:pPr>
            <w:r w:rsidRPr="003C1359">
              <w:rPr>
                <w:color w:val="000000"/>
              </w:rPr>
              <w:t>Bake wafer for 2 minutes at 100ºC to remove solvents</w:t>
            </w:r>
          </w:p>
          <w:p w14:paraId="7BB769F8" w14:textId="77777777" w:rsidR="00975DD3" w:rsidRPr="003C1359" w:rsidRDefault="00975DD3" w:rsidP="003C1359">
            <w:pPr>
              <w:keepNext/>
              <w:keepLines/>
              <w:numPr>
                <w:ilvl w:val="0"/>
                <w:numId w:val="14"/>
              </w:numPr>
              <w:rPr>
                <w:color w:val="000000"/>
              </w:rPr>
            </w:pPr>
            <w:r w:rsidRPr="003C1359">
              <w:rPr>
                <w:color w:val="000000"/>
              </w:rPr>
              <w:t xml:space="preserve">Cool wafer on metal table </w:t>
            </w:r>
          </w:p>
          <w:p w14:paraId="46695909" w14:textId="77777777" w:rsidR="00975DD3" w:rsidRPr="003C1359" w:rsidRDefault="00975DD3" w:rsidP="003C1359">
            <w:pPr>
              <w:keepNext/>
              <w:keepLines/>
              <w:rPr>
                <w:color w:val="000000"/>
              </w:rPr>
            </w:pPr>
          </w:p>
          <w:p w14:paraId="5289978B" w14:textId="77777777" w:rsidR="006445FD" w:rsidRPr="003C1359" w:rsidRDefault="006445FD" w:rsidP="003C1359">
            <w:pPr>
              <w:keepNext/>
              <w:keepLines/>
              <w:rPr>
                <w:color w:val="000000"/>
                <w:sz w:val="22"/>
                <w:szCs w:val="22"/>
              </w:rPr>
            </w:pPr>
          </w:p>
          <w:p w14:paraId="03879135" w14:textId="77777777" w:rsidR="006445FD" w:rsidRPr="003C1359" w:rsidRDefault="006445FD" w:rsidP="003C1359">
            <w:pPr>
              <w:keepNext/>
              <w:keepLines/>
              <w:rPr>
                <w:color w:val="000000"/>
                <w:sz w:val="22"/>
                <w:szCs w:val="22"/>
              </w:rPr>
            </w:pPr>
          </w:p>
        </w:tc>
      </w:tr>
    </w:tbl>
    <w:p w14:paraId="0BAF4DEC" w14:textId="77777777" w:rsidR="00D62AD0" w:rsidRDefault="00D62AD0">
      <w:bookmarkStart w:id="11" w:name="Fab_PrOvw_PK10_dldl206"/>
      <w:bookmarkEnd w:id="10"/>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0E88CF16" w14:textId="77777777">
        <w:trPr>
          <w:cantSplit/>
          <w:trHeight w:val="576"/>
        </w:trPr>
        <w:tc>
          <w:tcPr>
            <w:tcW w:w="996" w:type="dxa"/>
            <w:vAlign w:val="bottom"/>
          </w:tcPr>
          <w:p w14:paraId="5F4CFF92" w14:textId="77777777" w:rsidR="00975DD3" w:rsidRPr="00B960A3" w:rsidRDefault="00D62AD0" w:rsidP="003C1359">
            <w:pPr>
              <w:pStyle w:val="BodyText"/>
              <w:keepLines/>
            </w:pPr>
            <w:r>
              <w:lastRenderedPageBreak/>
              <w:br w:type="page"/>
            </w:r>
            <w:r w:rsidRPr="003C1359">
              <w:rPr>
                <w:szCs w:val="24"/>
              </w:rPr>
              <w:br w:type="page"/>
            </w:r>
            <w:r w:rsidR="006445FD" w:rsidRPr="003C1359">
              <w:rPr>
                <w:szCs w:val="24"/>
              </w:rPr>
              <w:br w:type="page"/>
            </w:r>
            <w:r w:rsidR="006445FD">
              <w:tab/>
            </w:r>
          </w:p>
        </w:tc>
        <w:tc>
          <w:tcPr>
            <w:tcW w:w="10009" w:type="dxa"/>
            <w:vAlign w:val="bottom"/>
          </w:tcPr>
          <w:p w14:paraId="27F574A6" w14:textId="77777777" w:rsidR="002D617E" w:rsidRPr="00D069AF" w:rsidRDefault="00975DD3"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w:t>
            </w:r>
            <w:r w:rsidR="00D62AD0" w:rsidRPr="00D069AF">
              <w:rPr>
                <w:b w:val="0"/>
                <w:sz w:val="24"/>
                <w:szCs w:val="24"/>
                <w:u w:val="single"/>
              </w:rPr>
              <w:t>–</w:t>
            </w:r>
            <w:r w:rsidRPr="00D069AF">
              <w:rPr>
                <w:b w:val="0"/>
                <w:sz w:val="24"/>
                <w:szCs w:val="24"/>
                <w:u w:val="single"/>
              </w:rPr>
              <w:t xml:space="preserve"> Expose</w:t>
            </w:r>
            <w:r w:rsidR="00D069AF">
              <w:rPr>
                <w:b w:val="0"/>
                <w:sz w:val="24"/>
                <w:szCs w:val="24"/>
                <w:u w:val="single"/>
              </w:rPr>
              <w:t xml:space="preserve"> </w:t>
            </w:r>
            <w:r w:rsidR="00D069AF">
              <w:rPr>
                <w:b w:val="0"/>
                <w:color w:val="000000"/>
                <w:sz w:val="24"/>
                <w:szCs w:val="24"/>
                <w:u w:val="single"/>
              </w:rPr>
              <w:t>(Step 6b</w:t>
            </w:r>
            <w:r w:rsidR="00D069AF" w:rsidRPr="004913F1">
              <w:rPr>
                <w:b w:val="0"/>
                <w:color w:val="000000"/>
                <w:sz w:val="24"/>
                <w:szCs w:val="24"/>
                <w:u w:val="single"/>
              </w:rPr>
              <w:t>)</w:t>
            </w:r>
          </w:p>
        </w:tc>
      </w:tr>
      <w:tr w:rsidR="00975DD3" w:rsidRPr="003C1359" w14:paraId="2A4974BD" w14:textId="77777777">
        <w:tc>
          <w:tcPr>
            <w:tcW w:w="996" w:type="dxa"/>
          </w:tcPr>
          <w:p w14:paraId="317D3D1C" w14:textId="77777777" w:rsidR="00975DD3" w:rsidRPr="003C1359" w:rsidRDefault="00975DD3" w:rsidP="00975DD3">
            <w:pPr>
              <w:pStyle w:val="txtx1"/>
              <w:rPr>
                <w:sz w:val="22"/>
                <w:szCs w:val="22"/>
              </w:rPr>
            </w:pPr>
          </w:p>
        </w:tc>
        <w:tc>
          <w:tcPr>
            <w:tcW w:w="10009" w:type="dxa"/>
          </w:tcPr>
          <w:p w14:paraId="2C9E24E7" w14:textId="77777777" w:rsidR="00A35EF3" w:rsidRDefault="00A35EF3" w:rsidP="003C1359">
            <w:pPr>
              <w:jc w:val="center"/>
              <w:rPr>
                <w:noProof/>
                <w:sz w:val="22"/>
                <w:szCs w:val="22"/>
              </w:rPr>
            </w:pPr>
          </w:p>
          <w:p w14:paraId="49FA8191" w14:textId="77777777" w:rsidR="00975DD3" w:rsidRPr="003C1359" w:rsidRDefault="004D67AE" w:rsidP="003C1359">
            <w:pPr>
              <w:jc w:val="center"/>
              <w:rPr>
                <w:sz w:val="22"/>
                <w:szCs w:val="22"/>
              </w:rPr>
            </w:pPr>
            <w:r w:rsidRPr="004D67AE">
              <w:rPr>
                <w:noProof/>
                <w:sz w:val="22"/>
                <w:szCs w:val="22"/>
              </w:rPr>
              <w:drawing>
                <wp:inline distT="0" distB="0" distL="0" distR="0" wp14:anchorId="790F23B6" wp14:editId="54D9E57E">
                  <wp:extent cx="2922550" cy="2212313"/>
                  <wp:effectExtent l="19050" t="0" r="0" b="0"/>
                  <wp:docPr id="18" name="Picture 2" descr="LOR_PR_expose_corrected.png"/>
                  <wp:cNvGraphicFramePr/>
                  <a:graphic xmlns:a="http://schemas.openxmlformats.org/drawingml/2006/main">
                    <a:graphicData uri="http://schemas.openxmlformats.org/drawingml/2006/picture">
                      <pic:pic xmlns:pic="http://schemas.openxmlformats.org/drawingml/2006/picture">
                        <pic:nvPicPr>
                          <pic:cNvPr id="0" name="LOR_PR_expose_corrected.png"/>
                          <pic:cNvPicPr/>
                        </pic:nvPicPr>
                        <pic:blipFill>
                          <a:blip r:embed="rId39"/>
                          <a:stretch>
                            <a:fillRect/>
                          </a:stretch>
                        </pic:blipFill>
                        <pic:spPr>
                          <a:xfrm>
                            <a:off x="0" y="0"/>
                            <a:ext cx="2922550" cy="2212313"/>
                          </a:xfrm>
                          <a:prstGeom prst="rect">
                            <a:avLst/>
                          </a:prstGeom>
                        </pic:spPr>
                      </pic:pic>
                    </a:graphicData>
                  </a:graphic>
                </wp:inline>
              </w:drawing>
            </w:r>
            <w:r w:rsidR="00A35EF3">
              <w:rPr>
                <w:noProof/>
                <w:sz w:val="22"/>
                <w:szCs w:val="22"/>
              </w:rPr>
              <w:t xml:space="preserve">     </w:t>
            </w:r>
            <w:r w:rsidR="002B55C2">
              <w:rPr>
                <w:noProof/>
                <w:sz w:val="22"/>
                <w:szCs w:val="22"/>
              </w:rPr>
              <w:drawing>
                <wp:inline distT="0" distB="0" distL="0" distR="0" wp14:anchorId="4645EDA9" wp14:editId="03BB52E7">
                  <wp:extent cx="2933700" cy="2200275"/>
                  <wp:effectExtent l="1905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srcRect/>
                          <a:stretch>
                            <a:fillRect/>
                          </a:stretch>
                        </pic:blipFill>
                        <pic:spPr bwMode="auto">
                          <a:xfrm>
                            <a:off x="0" y="0"/>
                            <a:ext cx="2933700" cy="2200275"/>
                          </a:xfrm>
                          <a:prstGeom prst="rect">
                            <a:avLst/>
                          </a:prstGeom>
                          <a:noFill/>
                          <a:ln w="9525">
                            <a:noFill/>
                            <a:miter lim="800000"/>
                            <a:headEnd/>
                            <a:tailEnd/>
                          </a:ln>
                        </pic:spPr>
                      </pic:pic>
                    </a:graphicData>
                  </a:graphic>
                </wp:inline>
              </w:drawing>
            </w:r>
          </w:p>
        </w:tc>
      </w:tr>
      <w:tr w:rsidR="00975DD3" w:rsidRPr="003C1359" w14:paraId="227A4455" w14:textId="77777777">
        <w:trPr>
          <w:cantSplit/>
        </w:trPr>
        <w:tc>
          <w:tcPr>
            <w:tcW w:w="996" w:type="dxa"/>
          </w:tcPr>
          <w:p w14:paraId="5F104110" w14:textId="77777777" w:rsidR="00975DD3" w:rsidRPr="003C1359" w:rsidRDefault="00975DD3" w:rsidP="00975DD3">
            <w:pPr>
              <w:pStyle w:val="txtx1"/>
              <w:rPr>
                <w:sz w:val="22"/>
                <w:szCs w:val="22"/>
              </w:rPr>
            </w:pPr>
          </w:p>
        </w:tc>
        <w:tc>
          <w:tcPr>
            <w:tcW w:w="10009" w:type="dxa"/>
          </w:tcPr>
          <w:p w14:paraId="0D9CEAD1" w14:textId="77777777" w:rsidR="002D617E" w:rsidRPr="003C1359" w:rsidRDefault="002D617E" w:rsidP="003C1359">
            <w:pPr>
              <w:keepNext/>
              <w:keepLines/>
              <w:jc w:val="center"/>
              <w:rPr>
                <w:i/>
                <w:color w:val="000000"/>
              </w:rPr>
            </w:pPr>
          </w:p>
          <w:p w14:paraId="57E90BE5" w14:textId="77777777" w:rsidR="00975DD3" w:rsidRPr="003C1359" w:rsidRDefault="00975DD3" w:rsidP="003C1359">
            <w:pPr>
              <w:keepNext/>
              <w:keepLines/>
              <w:jc w:val="center"/>
              <w:rPr>
                <w:color w:val="000000"/>
                <w:sz w:val="22"/>
                <w:szCs w:val="22"/>
              </w:rPr>
            </w:pPr>
            <w:proofErr w:type="spellStart"/>
            <w:r w:rsidRPr="003C1359">
              <w:rPr>
                <w:i/>
                <w:color w:val="000000"/>
              </w:rPr>
              <w:t>Frontside</w:t>
            </w:r>
            <w:proofErr w:type="spellEnd"/>
            <w:r w:rsidRPr="003C1359">
              <w:rPr>
                <w:i/>
                <w:color w:val="000000"/>
              </w:rPr>
              <w:t xml:space="preserve"> Expose</w:t>
            </w:r>
          </w:p>
        </w:tc>
      </w:tr>
      <w:tr w:rsidR="00975DD3" w:rsidRPr="003C1359" w14:paraId="6000CAA4" w14:textId="77777777">
        <w:trPr>
          <w:cantSplit/>
        </w:trPr>
        <w:tc>
          <w:tcPr>
            <w:tcW w:w="996" w:type="dxa"/>
          </w:tcPr>
          <w:p w14:paraId="479C392F" w14:textId="77777777" w:rsidR="00975DD3" w:rsidRPr="003C1359" w:rsidRDefault="00975DD3" w:rsidP="00975DD3">
            <w:pPr>
              <w:pStyle w:val="txtx1"/>
              <w:rPr>
                <w:sz w:val="22"/>
                <w:szCs w:val="22"/>
              </w:rPr>
            </w:pPr>
          </w:p>
        </w:tc>
        <w:tc>
          <w:tcPr>
            <w:tcW w:w="10009" w:type="dxa"/>
          </w:tcPr>
          <w:p w14:paraId="4F4AA4C7" w14:textId="77777777" w:rsidR="006445FD" w:rsidRPr="003C1359" w:rsidRDefault="002B55C2" w:rsidP="003C1359">
            <w:pPr>
              <w:keepNext/>
              <w:keepLines/>
              <w:rPr>
                <w:color w:val="000000"/>
                <w:u w:val="single"/>
              </w:rPr>
            </w:pPr>
            <w:r>
              <w:rPr>
                <w:noProof/>
              </w:rPr>
              <w:drawing>
                <wp:anchor distT="0" distB="0" distL="114300" distR="114300" simplePos="0" relativeHeight="2" behindDoc="0" locked="0" layoutInCell="1" allowOverlap="1" wp14:anchorId="4468079D" wp14:editId="65F8E581">
                  <wp:simplePos x="0" y="0"/>
                  <wp:positionH relativeFrom="margin">
                    <wp:posOffset>4238625</wp:posOffset>
                  </wp:positionH>
                  <wp:positionV relativeFrom="margin">
                    <wp:posOffset>85725</wp:posOffset>
                  </wp:positionV>
                  <wp:extent cx="1657350" cy="1562100"/>
                  <wp:effectExtent l="19050" t="0" r="0" b="0"/>
                  <wp:wrapSquare wrapText="bothSides"/>
                  <wp:docPr id="2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srcRect/>
                          <a:stretch>
                            <a:fillRect/>
                          </a:stretch>
                        </pic:blipFill>
                        <pic:spPr bwMode="auto">
                          <a:xfrm>
                            <a:off x="0" y="0"/>
                            <a:ext cx="1657350" cy="1562100"/>
                          </a:xfrm>
                          <a:prstGeom prst="rect">
                            <a:avLst/>
                          </a:prstGeom>
                          <a:noFill/>
                        </pic:spPr>
                      </pic:pic>
                    </a:graphicData>
                  </a:graphic>
                </wp:anchor>
              </w:drawing>
            </w:r>
          </w:p>
          <w:p w14:paraId="7DA044ED"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088121C0" w14:textId="77777777" w:rsidR="005F6C9B" w:rsidRPr="00281F2D" w:rsidRDefault="00281F2D" w:rsidP="003C1359">
            <w:pPr>
              <w:keepNext/>
              <w:keepLines/>
              <w:rPr>
                <w:color w:val="000000"/>
              </w:rPr>
            </w:pPr>
            <w:r>
              <w:rPr>
                <w:color w:val="000000"/>
              </w:rPr>
              <w:t>The equipment used in this step is the Carl Zeiss contact aligner.</w:t>
            </w:r>
            <w:r w:rsidR="00A35EF3" w:rsidRPr="00A35EF3">
              <w:rPr>
                <w:noProof/>
              </w:rPr>
              <w:t xml:space="preserve"> </w:t>
            </w:r>
            <w:r w:rsidR="00A35EF3">
              <w:rPr>
                <w:noProof/>
              </w:rPr>
              <w:t xml:space="preserve"> The image on the right is the mask pattern used for this step.</w:t>
            </w:r>
          </w:p>
          <w:p w14:paraId="5CF87AB8" w14:textId="77777777" w:rsidR="00281F2D" w:rsidRPr="003C1359" w:rsidRDefault="00281F2D" w:rsidP="003C1359">
            <w:pPr>
              <w:keepNext/>
              <w:keepLines/>
              <w:rPr>
                <w:color w:val="000000"/>
                <w:u w:val="single"/>
              </w:rPr>
            </w:pPr>
          </w:p>
          <w:p w14:paraId="4388D8FC" w14:textId="77777777" w:rsidR="00C64C30" w:rsidRPr="003C1359" w:rsidRDefault="00975DD3" w:rsidP="003C1359">
            <w:pPr>
              <w:keepNext/>
              <w:keepLines/>
              <w:rPr>
                <w:color w:val="000000"/>
                <w:u w:val="single"/>
              </w:rPr>
            </w:pPr>
            <w:proofErr w:type="spellStart"/>
            <w:r w:rsidRPr="003C1359">
              <w:rPr>
                <w:color w:val="000000"/>
                <w:u w:val="single"/>
              </w:rPr>
              <w:t>Frontside</w:t>
            </w:r>
            <w:proofErr w:type="spellEnd"/>
            <w:r w:rsidRPr="003C1359">
              <w:rPr>
                <w:color w:val="000000"/>
                <w:u w:val="single"/>
              </w:rPr>
              <w:t xml:space="preserve"> Expose </w:t>
            </w:r>
            <w:r w:rsidR="00C64C30" w:rsidRPr="003C1359">
              <w:rPr>
                <w:color w:val="000000"/>
                <w:u w:val="single"/>
              </w:rPr>
              <w:t>Parameters</w:t>
            </w:r>
          </w:p>
          <w:p w14:paraId="73F903DA" w14:textId="77777777" w:rsidR="00975DD3" w:rsidRPr="003C1359" w:rsidRDefault="00975DD3" w:rsidP="003C1359">
            <w:pPr>
              <w:keepNext/>
              <w:keepLines/>
              <w:rPr>
                <w:color w:val="000000"/>
                <w:u w:val="single"/>
              </w:rPr>
            </w:pPr>
            <w:r w:rsidRPr="003C1359">
              <w:rPr>
                <w:color w:val="000000"/>
                <w:u w:val="single"/>
              </w:rPr>
              <w:t xml:space="preserve"> </w:t>
            </w:r>
          </w:p>
          <w:p w14:paraId="3315A6E6" w14:textId="77777777" w:rsidR="00975DD3" w:rsidRPr="003C1359" w:rsidRDefault="00975DD3" w:rsidP="003C1359">
            <w:pPr>
              <w:keepNext/>
              <w:keepLines/>
              <w:numPr>
                <w:ilvl w:val="0"/>
                <w:numId w:val="15"/>
              </w:numPr>
              <w:rPr>
                <w:color w:val="000000"/>
              </w:rPr>
            </w:pPr>
            <w:r w:rsidRPr="003C1359">
              <w:rPr>
                <w:color w:val="000000"/>
              </w:rPr>
              <w:t xml:space="preserve">Load </w:t>
            </w:r>
            <w:r w:rsidR="005F6C9B" w:rsidRPr="003C1359">
              <w:rPr>
                <w:color w:val="000000"/>
              </w:rPr>
              <w:t>m</w:t>
            </w:r>
            <w:r w:rsidRPr="003C1359">
              <w:rPr>
                <w:color w:val="000000"/>
              </w:rPr>
              <w:t xml:space="preserve">ask </w:t>
            </w:r>
            <w:r w:rsidR="005F6C9B" w:rsidRPr="003C1359">
              <w:rPr>
                <w:color w:val="000000"/>
              </w:rPr>
              <w:t>i</w:t>
            </w:r>
            <w:r w:rsidRPr="003C1359">
              <w:rPr>
                <w:color w:val="000000"/>
              </w:rPr>
              <w:t xml:space="preserve">nto </w:t>
            </w:r>
            <w:r w:rsidR="005F6C9B" w:rsidRPr="003C1359">
              <w:rPr>
                <w:color w:val="000000"/>
              </w:rPr>
              <w:t>h</w:t>
            </w:r>
            <w:r w:rsidRPr="003C1359">
              <w:rPr>
                <w:color w:val="000000"/>
              </w:rPr>
              <w:t xml:space="preserve">olding </w:t>
            </w:r>
            <w:r w:rsidR="005F6C9B" w:rsidRPr="003C1359">
              <w:rPr>
                <w:color w:val="000000"/>
              </w:rPr>
              <w:t>t</w:t>
            </w:r>
            <w:r w:rsidRPr="003C1359">
              <w:rPr>
                <w:color w:val="000000"/>
              </w:rPr>
              <w:t>ray and slide the tray into the Carl Zeiss alignment system</w:t>
            </w:r>
          </w:p>
          <w:p w14:paraId="60B0A430" w14:textId="77777777" w:rsidR="00975DD3" w:rsidRPr="003C1359" w:rsidRDefault="00975DD3" w:rsidP="003C1359">
            <w:pPr>
              <w:keepNext/>
              <w:keepLines/>
              <w:numPr>
                <w:ilvl w:val="0"/>
                <w:numId w:val="15"/>
              </w:numPr>
              <w:rPr>
                <w:color w:val="000000"/>
              </w:rPr>
            </w:pPr>
            <w:r w:rsidRPr="003C1359">
              <w:rPr>
                <w:color w:val="000000"/>
              </w:rPr>
              <w:t xml:space="preserve">Load </w:t>
            </w:r>
            <w:r w:rsidR="005F6C9B" w:rsidRPr="003C1359">
              <w:rPr>
                <w:color w:val="000000"/>
              </w:rPr>
              <w:t>w</w:t>
            </w:r>
            <w:r w:rsidRPr="003C1359">
              <w:rPr>
                <w:color w:val="000000"/>
              </w:rPr>
              <w:t xml:space="preserve">afer </w:t>
            </w:r>
            <w:r w:rsidR="005F6C9B" w:rsidRPr="003C1359">
              <w:rPr>
                <w:color w:val="000000"/>
              </w:rPr>
              <w:t>i</w:t>
            </w:r>
            <w:r w:rsidRPr="003C1359">
              <w:rPr>
                <w:color w:val="000000"/>
              </w:rPr>
              <w:t>nto Carl Zeiss Contact Aligner</w:t>
            </w:r>
          </w:p>
          <w:p w14:paraId="7397AF15" w14:textId="77777777" w:rsidR="00975DD3" w:rsidRPr="003C1359" w:rsidRDefault="00975DD3" w:rsidP="003C1359">
            <w:pPr>
              <w:keepNext/>
              <w:keepLines/>
              <w:numPr>
                <w:ilvl w:val="0"/>
                <w:numId w:val="15"/>
              </w:numPr>
              <w:rPr>
                <w:color w:val="000000"/>
              </w:rPr>
            </w:pPr>
            <w:r w:rsidRPr="003C1359">
              <w:rPr>
                <w:color w:val="000000"/>
              </w:rPr>
              <w:t>Align wafer using alignment system</w:t>
            </w:r>
          </w:p>
          <w:p w14:paraId="1D24BD2E" w14:textId="77777777" w:rsidR="00975DD3" w:rsidRPr="003C1359" w:rsidRDefault="00975DD3" w:rsidP="003C1359">
            <w:pPr>
              <w:keepNext/>
              <w:keepLines/>
              <w:numPr>
                <w:ilvl w:val="0"/>
                <w:numId w:val="15"/>
              </w:numPr>
              <w:rPr>
                <w:color w:val="000000"/>
              </w:rPr>
            </w:pPr>
            <w:r w:rsidRPr="003C1359">
              <w:rPr>
                <w:color w:val="000000"/>
              </w:rPr>
              <w:t>Expose wafer to UV light for 40 seconds</w:t>
            </w:r>
          </w:p>
          <w:p w14:paraId="257A4DA0" w14:textId="77777777" w:rsidR="00975DD3" w:rsidRPr="003C1359" w:rsidRDefault="00975DD3" w:rsidP="003C1359">
            <w:pPr>
              <w:keepNext/>
              <w:keepLines/>
              <w:rPr>
                <w:color w:val="000000"/>
                <w:sz w:val="22"/>
                <w:szCs w:val="22"/>
              </w:rPr>
            </w:pPr>
          </w:p>
        </w:tc>
      </w:tr>
    </w:tbl>
    <w:p w14:paraId="196AD56A" w14:textId="77777777" w:rsidR="00E32AE1" w:rsidRDefault="00E32AE1">
      <w:bookmarkStart w:id="12" w:name="Fab_PrOvw_PK10_dldl207"/>
      <w:bookmarkEnd w:id="11"/>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4858F0E9" w14:textId="77777777">
        <w:trPr>
          <w:cantSplit/>
          <w:trHeight w:val="576"/>
        </w:trPr>
        <w:tc>
          <w:tcPr>
            <w:tcW w:w="996" w:type="dxa"/>
            <w:vAlign w:val="bottom"/>
          </w:tcPr>
          <w:p w14:paraId="328A0333" w14:textId="77777777" w:rsidR="00975DD3" w:rsidRPr="00B960A3" w:rsidRDefault="00975DD3" w:rsidP="003C1359">
            <w:pPr>
              <w:pStyle w:val="BodyText"/>
              <w:keepLines/>
            </w:pPr>
          </w:p>
        </w:tc>
        <w:tc>
          <w:tcPr>
            <w:tcW w:w="10009" w:type="dxa"/>
            <w:vAlign w:val="bottom"/>
          </w:tcPr>
          <w:p w14:paraId="73A97E23" w14:textId="77777777" w:rsidR="00975DD3" w:rsidRPr="00D069AF" w:rsidRDefault="00975DD3" w:rsidP="003C1359">
            <w:pPr>
              <w:pStyle w:val="lvl1Text"/>
              <w:keepNext w:val="0"/>
              <w:rPr>
                <w:b w:val="0"/>
                <w:sz w:val="24"/>
                <w:szCs w:val="24"/>
                <w:u w:val="single"/>
              </w:rPr>
            </w:pPr>
            <w:proofErr w:type="spellStart"/>
            <w:r w:rsidRPr="00D069AF">
              <w:rPr>
                <w:b w:val="0"/>
                <w:sz w:val="24"/>
                <w:szCs w:val="24"/>
                <w:u w:val="single"/>
              </w:rPr>
              <w:t>Frontside</w:t>
            </w:r>
            <w:proofErr w:type="spellEnd"/>
            <w:r w:rsidRPr="00D069AF">
              <w:rPr>
                <w:b w:val="0"/>
                <w:sz w:val="24"/>
                <w:szCs w:val="24"/>
                <w:u w:val="single"/>
              </w:rPr>
              <w:t xml:space="preserve"> Photolithography </w:t>
            </w:r>
            <w:r w:rsidR="00D069AF">
              <w:rPr>
                <w:b w:val="0"/>
                <w:sz w:val="24"/>
                <w:szCs w:val="24"/>
                <w:u w:val="single"/>
              </w:rPr>
              <w:t>–</w:t>
            </w:r>
            <w:r w:rsidRPr="00D069AF">
              <w:rPr>
                <w:b w:val="0"/>
                <w:sz w:val="24"/>
                <w:szCs w:val="24"/>
                <w:u w:val="single"/>
              </w:rPr>
              <w:t xml:space="preserve"> Develop</w:t>
            </w:r>
            <w:r w:rsidR="00D069AF">
              <w:rPr>
                <w:b w:val="0"/>
                <w:sz w:val="24"/>
                <w:szCs w:val="24"/>
                <w:u w:val="single"/>
              </w:rPr>
              <w:t xml:space="preserve"> </w:t>
            </w:r>
            <w:r w:rsidR="00D069AF">
              <w:rPr>
                <w:b w:val="0"/>
                <w:color w:val="000000"/>
                <w:sz w:val="24"/>
                <w:szCs w:val="24"/>
                <w:u w:val="single"/>
              </w:rPr>
              <w:t>(Step 6c</w:t>
            </w:r>
            <w:r w:rsidR="00D069AF" w:rsidRPr="004913F1">
              <w:rPr>
                <w:b w:val="0"/>
                <w:color w:val="000000"/>
                <w:sz w:val="24"/>
                <w:szCs w:val="24"/>
                <w:u w:val="single"/>
              </w:rPr>
              <w:t>)</w:t>
            </w:r>
          </w:p>
        </w:tc>
      </w:tr>
      <w:tr w:rsidR="00975DD3" w:rsidRPr="003C1359" w14:paraId="6CDB460D" w14:textId="77777777">
        <w:tc>
          <w:tcPr>
            <w:tcW w:w="996" w:type="dxa"/>
          </w:tcPr>
          <w:p w14:paraId="171EFF93" w14:textId="77777777" w:rsidR="00975DD3" w:rsidRPr="003C1359" w:rsidRDefault="00975DD3" w:rsidP="00975DD3">
            <w:pPr>
              <w:pStyle w:val="txtx1"/>
              <w:rPr>
                <w:sz w:val="22"/>
                <w:szCs w:val="22"/>
              </w:rPr>
            </w:pPr>
          </w:p>
        </w:tc>
        <w:tc>
          <w:tcPr>
            <w:tcW w:w="10009" w:type="dxa"/>
          </w:tcPr>
          <w:p w14:paraId="1B3F7795" w14:textId="77777777" w:rsidR="00975DD3" w:rsidRPr="003C1359" w:rsidRDefault="002B55C2" w:rsidP="003D5057">
            <w:pPr>
              <w:jc w:val="center"/>
              <w:rPr>
                <w:sz w:val="22"/>
                <w:szCs w:val="22"/>
              </w:rPr>
            </w:pPr>
            <w:r>
              <w:rPr>
                <w:noProof/>
                <w:sz w:val="22"/>
                <w:szCs w:val="22"/>
              </w:rPr>
              <w:drawing>
                <wp:inline distT="0" distB="0" distL="0" distR="0" wp14:anchorId="18896D0B" wp14:editId="6B28F70A">
                  <wp:extent cx="4772025" cy="1428750"/>
                  <wp:effectExtent l="19050" t="0" r="9525" b="0"/>
                  <wp:docPr id="16" name="Picture 14" descr="Develop01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velop01_11.png"/>
                          <pic:cNvPicPr>
                            <a:picLocks noChangeAspect="1" noChangeArrowheads="1"/>
                          </pic:cNvPicPr>
                        </pic:nvPicPr>
                        <pic:blipFill>
                          <a:blip r:embed="rId42"/>
                          <a:srcRect/>
                          <a:stretch>
                            <a:fillRect/>
                          </a:stretch>
                        </pic:blipFill>
                        <pic:spPr bwMode="auto">
                          <a:xfrm>
                            <a:off x="0" y="0"/>
                            <a:ext cx="4772025" cy="1428750"/>
                          </a:xfrm>
                          <a:prstGeom prst="rect">
                            <a:avLst/>
                          </a:prstGeom>
                          <a:noFill/>
                          <a:ln w="9525">
                            <a:noFill/>
                            <a:miter lim="800000"/>
                            <a:headEnd/>
                            <a:tailEnd/>
                          </a:ln>
                        </pic:spPr>
                      </pic:pic>
                    </a:graphicData>
                  </a:graphic>
                </wp:inline>
              </w:drawing>
            </w:r>
          </w:p>
        </w:tc>
      </w:tr>
      <w:tr w:rsidR="00975DD3" w:rsidRPr="003C1359" w14:paraId="10E8BF38" w14:textId="77777777">
        <w:trPr>
          <w:cantSplit/>
        </w:trPr>
        <w:tc>
          <w:tcPr>
            <w:tcW w:w="996" w:type="dxa"/>
          </w:tcPr>
          <w:p w14:paraId="331B4008" w14:textId="77777777" w:rsidR="00975DD3" w:rsidRPr="003C1359" w:rsidRDefault="00975DD3" w:rsidP="00975DD3">
            <w:pPr>
              <w:pStyle w:val="txtx1"/>
              <w:rPr>
                <w:sz w:val="22"/>
                <w:szCs w:val="22"/>
              </w:rPr>
            </w:pPr>
          </w:p>
        </w:tc>
        <w:tc>
          <w:tcPr>
            <w:tcW w:w="10009" w:type="dxa"/>
          </w:tcPr>
          <w:p w14:paraId="37744E8B" w14:textId="77777777" w:rsidR="00D62AD0" w:rsidRPr="003C1359" w:rsidRDefault="00D62AD0" w:rsidP="003C1359">
            <w:pPr>
              <w:keepNext/>
              <w:keepLines/>
              <w:jc w:val="center"/>
              <w:rPr>
                <w:i/>
                <w:color w:val="000000"/>
              </w:rPr>
            </w:pPr>
          </w:p>
          <w:p w14:paraId="03F609F5" w14:textId="77777777" w:rsidR="00975DD3" w:rsidRPr="003C1359" w:rsidRDefault="00975DD3" w:rsidP="003C1359">
            <w:pPr>
              <w:keepNext/>
              <w:keepLines/>
              <w:jc w:val="center"/>
              <w:rPr>
                <w:color w:val="000000"/>
                <w:sz w:val="22"/>
                <w:szCs w:val="22"/>
              </w:rPr>
            </w:pPr>
            <w:proofErr w:type="spellStart"/>
            <w:r w:rsidRPr="003C1359">
              <w:rPr>
                <w:i/>
                <w:color w:val="000000"/>
              </w:rPr>
              <w:t>Frontside</w:t>
            </w:r>
            <w:proofErr w:type="spellEnd"/>
            <w:r w:rsidRPr="003C1359">
              <w:rPr>
                <w:i/>
                <w:color w:val="000000"/>
              </w:rPr>
              <w:t xml:space="preserve"> Develop</w:t>
            </w:r>
          </w:p>
        </w:tc>
      </w:tr>
      <w:tr w:rsidR="00975DD3" w:rsidRPr="003C1359" w14:paraId="36F45064" w14:textId="77777777">
        <w:trPr>
          <w:cantSplit/>
        </w:trPr>
        <w:tc>
          <w:tcPr>
            <w:tcW w:w="996" w:type="dxa"/>
          </w:tcPr>
          <w:p w14:paraId="4BFC7832" w14:textId="77777777" w:rsidR="00975DD3" w:rsidRPr="003C1359" w:rsidRDefault="00975DD3" w:rsidP="00975DD3">
            <w:pPr>
              <w:pStyle w:val="txtx1"/>
              <w:rPr>
                <w:sz w:val="22"/>
                <w:szCs w:val="22"/>
              </w:rPr>
            </w:pPr>
          </w:p>
        </w:tc>
        <w:tc>
          <w:tcPr>
            <w:tcW w:w="10009" w:type="dxa"/>
          </w:tcPr>
          <w:p w14:paraId="2F9C007D" w14:textId="77777777" w:rsidR="00796EB5" w:rsidRPr="002B4432" w:rsidRDefault="00796EB5" w:rsidP="00796EB5">
            <w:pPr>
              <w:keepNext/>
              <w:keepLines/>
              <w:rPr>
                <w:color w:val="000000"/>
                <w:u w:val="single"/>
              </w:rPr>
            </w:pPr>
            <w:r w:rsidRPr="002B4432">
              <w:rPr>
                <w:color w:val="000000"/>
                <w:u w:val="single"/>
              </w:rPr>
              <w:t>Equipment</w:t>
            </w:r>
            <w:r>
              <w:rPr>
                <w:color w:val="000000"/>
                <w:u w:val="single"/>
              </w:rPr>
              <w:t>, Materials, and Supplies</w:t>
            </w:r>
          </w:p>
          <w:p w14:paraId="0ECB8B96" w14:textId="77777777" w:rsidR="00534CDD" w:rsidRPr="004E5892" w:rsidRDefault="00534CDD" w:rsidP="00534CDD">
            <w:pPr>
              <w:keepNext/>
              <w:keepLines/>
              <w:rPr>
                <w:color w:val="000000"/>
              </w:rPr>
            </w:pPr>
            <w:r>
              <w:rPr>
                <w:color w:val="000000"/>
              </w:rPr>
              <w:t>The develop step is performed at the c</w:t>
            </w:r>
            <w:r w:rsidRPr="004E5892">
              <w:rPr>
                <w:color w:val="000000"/>
              </w:rPr>
              <w:t>austic bench</w:t>
            </w:r>
            <w:r>
              <w:rPr>
                <w:color w:val="000000"/>
              </w:rPr>
              <w:t xml:space="preserve">.  A quick dump </w:t>
            </w:r>
            <w:proofErr w:type="spellStart"/>
            <w:r>
              <w:rPr>
                <w:color w:val="000000"/>
              </w:rPr>
              <w:t>rinser</w:t>
            </w:r>
            <w:proofErr w:type="spellEnd"/>
            <w:r>
              <w:rPr>
                <w:color w:val="000000"/>
              </w:rPr>
              <w:t xml:space="preserve"> (QDR) is used as well as a </w:t>
            </w:r>
            <w:r w:rsidRPr="004E5892">
              <w:rPr>
                <w:color w:val="000000"/>
              </w:rPr>
              <w:t>SRD</w:t>
            </w:r>
            <w:r>
              <w:rPr>
                <w:color w:val="000000"/>
              </w:rPr>
              <w:t>.</w:t>
            </w:r>
            <w:r w:rsidR="0026162A">
              <w:rPr>
                <w:color w:val="000000"/>
              </w:rPr>
              <w:t xml:space="preserve"> A microscope station is also used for inspection after the develop is completed.</w:t>
            </w:r>
          </w:p>
          <w:p w14:paraId="31B6BA9B" w14:textId="77777777" w:rsidR="00DD6DE3" w:rsidRPr="003C1359" w:rsidRDefault="00DD6DE3" w:rsidP="003C1359">
            <w:pPr>
              <w:keepNext/>
              <w:keepLines/>
              <w:rPr>
                <w:color w:val="000000"/>
                <w:u w:val="single"/>
              </w:rPr>
            </w:pPr>
          </w:p>
          <w:p w14:paraId="4A21A03A" w14:textId="77777777" w:rsidR="00DD6DE3" w:rsidRPr="003C1359" w:rsidRDefault="00DD6DE3" w:rsidP="003C1359">
            <w:pPr>
              <w:keepNext/>
              <w:keepLines/>
              <w:rPr>
                <w:color w:val="000000"/>
                <w:u w:val="single"/>
              </w:rPr>
            </w:pPr>
            <w:r w:rsidRPr="00534CDD">
              <w:rPr>
                <w:color w:val="000000"/>
                <w:u w:val="single"/>
              </w:rPr>
              <w:t>Chemicals Used</w:t>
            </w:r>
            <w:r w:rsidRPr="003C1359">
              <w:rPr>
                <w:color w:val="000000"/>
              </w:rPr>
              <w:t>: KOH (1:5 solution)</w:t>
            </w:r>
          </w:p>
          <w:p w14:paraId="070CBBB2" w14:textId="77777777" w:rsidR="00DD6DE3" w:rsidRPr="003C1359" w:rsidRDefault="00DD6DE3" w:rsidP="003C1359">
            <w:pPr>
              <w:keepNext/>
              <w:keepLines/>
              <w:rPr>
                <w:color w:val="000000"/>
                <w:u w:val="single"/>
              </w:rPr>
            </w:pPr>
          </w:p>
          <w:p w14:paraId="0E89615A" w14:textId="77777777" w:rsidR="00975DD3" w:rsidRPr="003C1359" w:rsidRDefault="00975DD3" w:rsidP="003C1359">
            <w:pPr>
              <w:keepNext/>
              <w:keepLines/>
              <w:rPr>
                <w:strike/>
                <w:color w:val="000000"/>
              </w:rPr>
            </w:pPr>
            <w:proofErr w:type="spellStart"/>
            <w:r w:rsidRPr="003C1359">
              <w:rPr>
                <w:color w:val="000000"/>
                <w:u w:val="single"/>
              </w:rPr>
              <w:t>Frontside</w:t>
            </w:r>
            <w:proofErr w:type="spellEnd"/>
            <w:r w:rsidRPr="003C1359">
              <w:rPr>
                <w:color w:val="000000"/>
                <w:u w:val="single"/>
              </w:rPr>
              <w:t xml:space="preserve"> Develop Parameters:</w:t>
            </w:r>
            <w:r w:rsidRPr="003C1359">
              <w:rPr>
                <w:color w:val="000000"/>
              </w:rPr>
              <w:t xml:space="preserve"> Performed at Caustic Wet Bench, USE ACID GEAR</w:t>
            </w:r>
          </w:p>
          <w:p w14:paraId="47686A53" w14:textId="77777777" w:rsidR="00975DD3" w:rsidRPr="003C1359" w:rsidRDefault="00975DD3" w:rsidP="003C1359">
            <w:pPr>
              <w:keepNext/>
              <w:keepLines/>
              <w:numPr>
                <w:ilvl w:val="0"/>
                <w:numId w:val="16"/>
              </w:numPr>
              <w:rPr>
                <w:color w:val="000000"/>
              </w:rPr>
            </w:pPr>
            <w:r w:rsidRPr="003C1359">
              <w:rPr>
                <w:color w:val="000000"/>
              </w:rPr>
              <w:t>Place exposed wafer in last slot of white Teflon boat (closest to H bar)</w:t>
            </w:r>
          </w:p>
          <w:p w14:paraId="0BC3C793" w14:textId="77777777" w:rsidR="00975DD3" w:rsidRPr="003C1359" w:rsidRDefault="00975DD3" w:rsidP="003C1359">
            <w:pPr>
              <w:keepNext/>
              <w:keepLines/>
              <w:numPr>
                <w:ilvl w:val="0"/>
                <w:numId w:val="16"/>
              </w:numPr>
              <w:rPr>
                <w:color w:val="000000"/>
              </w:rPr>
            </w:pPr>
            <w:r w:rsidRPr="003C1359">
              <w:rPr>
                <w:color w:val="000000"/>
              </w:rPr>
              <w:t>Pour develop solution (1:5 concentration of KOH) into container</w:t>
            </w:r>
            <w:r w:rsidR="00DD6DE3" w:rsidRPr="003C1359">
              <w:rPr>
                <w:color w:val="000000"/>
              </w:rPr>
              <w:t>.  I</w:t>
            </w:r>
            <w:r w:rsidRPr="003C1359">
              <w:rPr>
                <w:color w:val="000000"/>
              </w:rPr>
              <w:t>nsert boat so entire wafer is submerged</w:t>
            </w:r>
          </w:p>
          <w:p w14:paraId="70CC0893" w14:textId="77777777" w:rsidR="00975DD3" w:rsidRPr="003C1359" w:rsidRDefault="00975DD3" w:rsidP="003C1359">
            <w:pPr>
              <w:keepNext/>
              <w:keepLines/>
              <w:numPr>
                <w:ilvl w:val="0"/>
                <w:numId w:val="16"/>
              </w:numPr>
              <w:rPr>
                <w:color w:val="000000"/>
              </w:rPr>
            </w:pPr>
            <w:r w:rsidRPr="003C1359">
              <w:rPr>
                <w:color w:val="000000"/>
              </w:rPr>
              <w:t>Allow wafers to develop for 60 seconds</w:t>
            </w:r>
          </w:p>
          <w:p w14:paraId="5E71D5C1" w14:textId="77777777" w:rsidR="00975DD3" w:rsidRPr="003C1359" w:rsidRDefault="00975DD3" w:rsidP="003C1359">
            <w:pPr>
              <w:keepNext/>
              <w:keepLines/>
              <w:numPr>
                <w:ilvl w:val="0"/>
                <w:numId w:val="16"/>
              </w:numPr>
              <w:rPr>
                <w:color w:val="000000"/>
              </w:rPr>
            </w:pPr>
            <w:r w:rsidRPr="003C1359">
              <w:rPr>
                <w:color w:val="000000"/>
              </w:rPr>
              <w:t>Remove boat</w:t>
            </w:r>
            <w:r w:rsidR="00DD6DE3" w:rsidRPr="003C1359">
              <w:rPr>
                <w:color w:val="000000"/>
              </w:rPr>
              <w:t xml:space="preserve"> at a 45° angle</w:t>
            </w:r>
            <w:r w:rsidRPr="003C1359">
              <w:rPr>
                <w:color w:val="000000"/>
              </w:rPr>
              <w:t xml:space="preserve"> from develop solution to allow excess mixture to drip off</w:t>
            </w:r>
          </w:p>
          <w:p w14:paraId="50222BBF" w14:textId="77777777" w:rsidR="00975DD3" w:rsidRPr="003C1359" w:rsidRDefault="00975DD3" w:rsidP="003C1359">
            <w:pPr>
              <w:keepNext/>
              <w:keepLines/>
              <w:numPr>
                <w:ilvl w:val="0"/>
                <w:numId w:val="16"/>
              </w:numPr>
              <w:rPr>
                <w:color w:val="000000"/>
              </w:rPr>
            </w:pPr>
            <w:r w:rsidRPr="003C1359">
              <w:rPr>
                <w:color w:val="000000"/>
              </w:rPr>
              <w:t xml:space="preserve">Place in QDR (Quick Dump Rinse) and Rinse </w:t>
            </w:r>
            <w:r w:rsidR="00D40D63">
              <w:rPr>
                <w:color w:val="000000"/>
              </w:rPr>
              <w:t>5 times</w:t>
            </w:r>
          </w:p>
          <w:p w14:paraId="49F52809" w14:textId="77777777" w:rsidR="00975DD3" w:rsidRPr="003C1359" w:rsidRDefault="00975DD3" w:rsidP="003C1359">
            <w:pPr>
              <w:keepNext/>
              <w:keepLines/>
              <w:numPr>
                <w:ilvl w:val="0"/>
                <w:numId w:val="16"/>
              </w:numPr>
              <w:rPr>
                <w:color w:val="000000"/>
              </w:rPr>
            </w:pPr>
            <w:r w:rsidRPr="003C1359">
              <w:rPr>
                <w:color w:val="000000"/>
              </w:rPr>
              <w:t>Remove at 45° angle to allow for run-off</w:t>
            </w:r>
          </w:p>
          <w:p w14:paraId="5D0DBF74" w14:textId="77777777" w:rsidR="00975DD3" w:rsidRPr="003C1359" w:rsidRDefault="00975DD3" w:rsidP="003C1359">
            <w:pPr>
              <w:keepNext/>
              <w:keepLines/>
              <w:numPr>
                <w:ilvl w:val="0"/>
                <w:numId w:val="16"/>
              </w:numPr>
              <w:rPr>
                <w:color w:val="000000"/>
              </w:rPr>
            </w:pPr>
            <w:r w:rsidRPr="003C1359">
              <w:rPr>
                <w:color w:val="000000"/>
              </w:rPr>
              <w:t>Place entire boat into SRD (Spin Rinse Dryer) (H-bar in first)</w:t>
            </w:r>
            <w:r w:rsidR="00DD6DE3" w:rsidRPr="003C1359">
              <w:rPr>
                <w:color w:val="000000"/>
              </w:rPr>
              <w:t xml:space="preserve">.  </w:t>
            </w:r>
            <w:r w:rsidRPr="003C1359">
              <w:rPr>
                <w:color w:val="000000"/>
              </w:rPr>
              <w:t xml:space="preserve"> </w:t>
            </w:r>
            <w:r w:rsidR="00DD6DE3" w:rsidRPr="003C1359">
              <w:rPr>
                <w:color w:val="000000"/>
              </w:rPr>
              <w:t xml:space="preserve">Run SRD until  water resistivity readout indicates </w:t>
            </w:r>
            <w:r w:rsidRPr="003C1359">
              <w:rPr>
                <w:color w:val="000000"/>
              </w:rPr>
              <w:t xml:space="preserve">until unit reaches 15MΩ </w:t>
            </w:r>
          </w:p>
          <w:p w14:paraId="7376AB57" w14:textId="77777777" w:rsidR="00975DD3" w:rsidRDefault="00975DD3" w:rsidP="003C1359">
            <w:pPr>
              <w:keepNext/>
              <w:keepLines/>
              <w:numPr>
                <w:ilvl w:val="0"/>
                <w:numId w:val="16"/>
              </w:numPr>
              <w:rPr>
                <w:color w:val="000000"/>
              </w:rPr>
            </w:pPr>
            <w:r w:rsidRPr="003C1359">
              <w:rPr>
                <w:color w:val="000000"/>
              </w:rPr>
              <w:t>Do a microscopic inspection to check for defects</w:t>
            </w:r>
          </w:p>
          <w:p w14:paraId="2A981F85" w14:textId="77777777" w:rsidR="003D5057" w:rsidRPr="003C1359" w:rsidRDefault="003D5057" w:rsidP="003D5057">
            <w:pPr>
              <w:keepNext/>
              <w:keepLines/>
              <w:rPr>
                <w:color w:val="000000"/>
              </w:rPr>
            </w:pPr>
          </w:p>
          <w:p w14:paraId="28FDEEFC" w14:textId="77777777" w:rsidR="00975DD3" w:rsidRPr="003C1359" w:rsidRDefault="002B55C2" w:rsidP="003D5057">
            <w:pPr>
              <w:keepNext/>
              <w:keepLines/>
              <w:jc w:val="center"/>
              <w:rPr>
                <w:color w:val="000000"/>
              </w:rPr>
            </w:pPr>
            <w:r>
              <w:rPr>
                <w:noProof/>
                <w:sz w:val="22"/>
                <w:szCs w:val="22"/>
              </w:rPr>
              <w:drawing>
                <wp:inline distT="0" distB="0" distL="0" distR="0" wp14:anchorId="1D9A35BE" wp14:editId="400C7E49">
                  <wp:extent cx="1600200" cy="1447800"/>
                  <wp:effectExtent l="19050" t="0" r="0" b="0"/>
                  <wp:docPr id="17" name="Picture 13" descr="Bad_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ad_LOR"/>
                          <pic:cNvPicPr>
                            <a:picLocks noChangeAspect="1" noChangeArrowheads="1"/>
                          </pic:cNvPicPr>
                        </pic:nvPicPr>
                        <pic:blipFill>
                          <a:blip r:embed="rId43"/>
                          <a:srcRect/>
                          <a:stretch>
                            <a:fillRect/>
                          </a:stretch>
                        </pic:blipFill>
                        <pic:spPr bwMode="auto">
                          <a:xfrm>
                            <a:off x="0" y="0"/>
                            <a:ext cx="1600200" cy="1447800"/>
                          </a:xfrm>
                          <a:prstGeom prst="rect">
                            <a:avLst/>
                          </a:prstGeom>
                          <a:noFill/>
                          <a:ln w="9525">
                            <a:noFill/>
                            <a:miter lim="800000"/>
                            <a:headEnd/>
                            <a:tailEnd/>
                          </a:ln>
                        </pic:spPr>
                      </pic:pic>
                    </a:graphicData>
                  </a:graphic>
                </wp:inline>
              </w:drawing>
            </w:r>
          </w:p>
          <w:p w14:paraId="30C5FFD5" w14:textId="77777777" w:rsidR="00975DD3" w:rsidRPr="003C1359" w:rsidRDefault="003D5057" w:rsidP="003D5057">
            <w:pPr>
              <w:keepNext/>
              <w:keepLines/>
              <w:jc w:val="center"/>
              <w:rPr>
                <w:color w:val="000000"/>
                <w:sz w:val="22"/>
                <w:szCs w:val="22"/>
              </w:rPr>
            </w:pPr>
            <w:r>
              <w:rPr>
                <w:i/>
                <w:color w:val="000000"/>
              </w:rPr>
              <w:t>Bad LOR</w:t>
            </w:r>
          </w:p>
        </w:tc>
      </w:tr>
    </w:tbl>
    <w:p w14:paraId="55BCE724" w14:textId="77777777" w:rsidR="00C5644B" w:rsidRDefault="00C5644B">
      <w:bookmarkStart w:id="13" w:name="Fab_PrOvw_PK10_dldl208"/>
      <w:bookmarkEnd w:id="12"/>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7B006513" w14:textId="77777777">
        <w:trPr>
          <w:cantSplit/>
          <w:trHeight w:val="576"/>
        </w:trPr>
        <w:tc>
          <w:tcPr>
            <w:tcW w:w="996" w:type="dxa"/>
            <w:vAlign w:val="bottom"/>
          </w:tcPr>
          <w:p w14:paraId="4AFC2F9D" w14:textId="77777777" w:rsidR="00975DD3" w:rsidRPr="00B960A3" w:rsidRDefault="00975DD3" w:rsidP="003C1359">
            <w:pPr>
              <w:pStyle w:val="BodyText"/>
              <w:keepLines/>
            </w:pPr>
          </w:p>
        </w:tc>
        <w:tc>
          <w:tcPr>
            <w:tcW w:w="10009" w:type="dxa"/>
            <w:vAlign w:val="bottom"/>
          </w:tcPr>
          <w:p w14:paraId="47BB6437" w14:textId="77777777" w:rsidR="00975DD3" w:rsidRPr="003C1359" w:rsidRDefault="00E32AE1" w:rsidP="003C1359">
            <w:pPr>
              <w:pStyle w:val="lvl1Text"/>
              <w:keepNext w:val="0"/>
              <w:rPr>
                <w:sz w:val="24"/>
                <w:szCs w:val="24"/>
              </w:rPr>
            </w:pPr>
            <w:r>
              <w:rPr>
                <w:sz w:val="24"/>
                <w:szCs w:val="24"/>
              </w:rPr>
              <w:t>Metal</w:t>
            </w:r>
            <w:r w:rsidR="00C969B4" w:rsidRPr="003C1359">
              <w:rPr>
                <w:sz w:val="24"/>
                <w:szCs w:val="24"/>
              </w:rPr>
              <w:t xml:space="preserve"> Deposition</w:t>
            </w:r>
            <w:r>
              <w:rPr>
                <w:sz w:val="24"/>
                <w:szCs w:val="24"/>
              </w:rPr>
              <w:t xml:space="preserve"> – Step 7</w:t>
            </w:r>
          </w:p>
        </w:tc>
      </w:tr>
      <w:tr w:rsidR="00975DD3" w:rsidRPr="003C1359" w14:paraId="73714836" w14:textId="77777777">
        <w:tc>
          <w:tcPr>
            <w:tcW w:w="996" w:type="dxa"/>
          </w:tcPr>
          <w:p w14:paraId="59327499" w14:textId="77777777" w:rsidR="00975DD3" w:rsidRPr="003C1359" w:rsidRDefault="00975DD3" w:rsidP="00975DD3">
            <w:pPr>
              <w:pStyle w:val="txtx1"/>
              <w:rPr>
                <w:sz w:val="22"/>
                <w:szCs w:val="22"/>
              </w:rPr>
            </w:pPr>
          </w:p>
        </w:tc>
        <w:tc>
          <w:tcPr>
            <w:tcW w:w="10009" w:type="dxa"/>
          </w:tcPr>
          <w:p w14:paraId="7FB00498" w14:textId="77777777" w:rsidR="00684F00" w:rsidRDefault="00684F00" w:rsidP="003C1359">
            <w:pPr>
              <w:jc w:val="center"/>
              <w:rPr>
                <w:sz w:val="22"/>
                <w:szCs w:val="22"/>
              </w:rPr>
            </w:pPr>
          </w:p>
          <w:p w14:paraId="1EAD3475" w14:textId="77777777" w:rsidR="00E32AE1" w:rsidRDefault="00D053B6" w:rsidP="00E32AE1">
            <w:pPr>
              <w:pStyle w:val="BodyText"/>
            </w:pPr>
            <w:r>
              <w:t xml:space="preserve">The purpose of this step </w:t>
            </w:r>
            <w:r w:rsidR="00E32AE1">
              <w:t>is to deposit the metal conductive material used for the resistor bridges in the Wheatstone Bridge.</w:t>
            </w:r>
          </w:p>
          <w:p w14:paraId="75C21C15" w14:textId="77777777" w:rsidR="00E32AE1" w:rsidRDefault="00E32AE1" w:rsidP="003C1359">
            <w:pPr>
              <w:jc w:val="center"/>
              <w:rPr>
                <w:sz w:val="22"/>
                <w:szCs w:val="22"/>
              </w:rPr>
            </w:pPr>
          </w:p>
          <w:p w14:paraId="32BC3895" w14:textId="77777777" w:rsidR="00E32AE1" w:rsidRDefault="00E32AE1" w:rsidP="003C1359">
            <w:pPr>
              <w:jc w:val="center"/>
              <w:rPr>
                <w:sz w:val="22"/>
                <w:szCs w:val="22"/>
              </w:rPr>
            </w:pPr>
          </w:p>
          <w:p w14:paraId="79D375C8" w14:textId="77777777" w:rsidR="00E32AE1" w:rsidRPr="003C1359" w:rsidRDefault="00E32AE1" w:rsidP="003C1359">
            <w:pPr>
              <w:jc w:val="center"/>
              <w:rPr>
                <w:sz w:val="22"/>
                <w:szCs w:val="22"/>
              </w:rPr>
            </w:pPr>
          </w:p>
          <w:p w14:paraId="405A68B3" w14:textId="77777777" w:rsidR="00975DD3" w:rsidRDefault="00EA7B04" w:rsidP="003C1359">
            <w:pPr>
              <w:jc w:val="center"/>
              <w:rPr>
                <w:noProof/>
                <w:sz w:val="22"/>
                <w:szCs w:val="22"/>
              </w:rPr>
            </w:pPr>
            <w:r>
              <w:rPr>
                <w:noProof/>
                <w:sz w:val="22"/>
                <w:szCs w:val="22"/>
              </w:rPr>
              <w:drawing>
                <wp:inline distT="0" distB="0" distL="0" distR="0" wp14:anchorId="3A557C34" wp14:editId="7C8AADE1">
                  <wp:extent cx="2603570" cy="2213034"/>
                  <wp:effectExtent l="19050" t="0" r="6280" b="0"/>
                  <wp:docPr id="24" name="Picture 23" descr="deposition_process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ion_process_corrected.png"/>
                          <pic:cNvPicPr/>
                        </pic:nvPicPr>
                        <pic:blipFill>
                          <a:blip r:embed="rId44"/>
                          <a:stretch>
                            <a:fillRect/>
                          </a:stretch>
                        </pic:blipFill>
                        <pic:spPr>
                          <a:xfrm>
                            <a:off x="0" y="0"/>
                            <a:ext cx="2605968" cy="2215072"/>
                          </a:xfrm>
                          <a:prstGeom prst="rect">
                            <a:avLst/>
                          </a:prstGeom>
                        </pic:spPr>
                      </pic:pic>
                    </a:graphicData>
                  </a:graphic>
                </wp:inline>
              </w:drawing>
            </w:r>
            <w:r w:rsidR="00C5644B">
              <w:rPr>
                <w:noProof/>
                <w:sz w:val="22"/>
                <w:szCs w:val="22"/>
              </w:rPr>
              <w:t xml:space="preserve">  </w:t>
            </w:r>
            <w:r w:rsidR="002B55C2">
              <w:rPr>
                <w:noProof/>
                <w:sz w:val="22"/>
                <w:szCs w:val="22"/>
              </w:rPr>
              <w:drawing>
                <wp:inline distT="0" distB="0" distL="0" distR="0" wp14:anchorId="6F3D8C84" wp14:editId="2744A6DB">
                  <wp:extent cx="1857375" cy="2324100"/>
                  <wp:effectExtent l="19050" t="0" r="9525" b="0"/>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l="21318" t="14468" r="27446"/>
                          <a:stretch>
                            <a:fillRect/>
                          </a:stretch>
                        </pic:blipFill>
                        <pic:spPr bwMode="auto">
                          <a:xfrm>
                            <a:off x="0" y="0"/>
                            <a:ext cx="1857375" cy="2324100"/>
                          </a:xfrm>
                          <a:prstGeom prst="rect">
                            <a:avLst/>
                          </a:prstGeom>
                          <a:noFill/>
                          <a:ln w="9525">
                            <a:noFill/>
                            <a:miter lim="800000"/>
                            <a:headEnd/>
                            <a:tailEnd/>
                          </a:ln>
                        </pic:spPr>
                      </pic:pic>
                    </a:graphicData>
                  </a:graphic>
                </wp:inline>
              </w:drawing>
            </w:r>
          </w:p>
          <w:p w14:paraId="676F7C5B" w14:textId="77777777" w:rsidR="00E32AE1" w:rsidRDefault="00E32AE1" w:rsidP="003C1359">
            <w:pPr>
              <w:jc w:val="center"/>
              <w:rPr>
                <w:noProof/>
                <w:sz w:val="22"/>
                <w:szCs w:val="22"/>
              </w:rPr>
            </w:pPr>
          </w:p>
          <w:p w14:paraId="3B02AD63" w14:textId="77777777" w:rsidR="00E32AE1" w:rsidRPr="003C1359" w:rsidRDefault="00E32AE1" w:rsidP="003C1359">
            <w:pPr>
              <w:jc w:val="center"/>
              <w:rPr>
                <w:sz w:val="22"/>
                <w:szCs w:val="22"/>
              </w:rPr>
            </w:pPr>
            <w:r w:rsidRPr="003C1359">
              <w:rPr>
                <w:i/>
                <w:color w:val="000000"/>
              </w:rPr>
              <w:t>Chrome/Gold Deposition</w:t>
            </w:r>
          </w:p>
          <w:p w14:paraId="70C2923E" w14:textId="77777777" w:rsidR="00684F00" w:rsidRPr="003C1359" w:rsidRDefault="00684F00" w:rsidP="003C1359">
            <w:pPr>
              <w:jc w:val="center"/>
              <w:rPr>
                <w:sz w:val="22"/>
                <w:szCs w:val="22"/>
              </w:rPr>
            </w:pPr>
          </w:p>
        </w:tc>
      </w:tr>
      <w:tr w:rsidR="00975DD3" w:rsidRPr="003C1359" w14:paraId="0461A24E" w14:textId="77777777">
        <w:trPr>
          <w:cantSplit/>
        </w:trPr>
        <w:tc>
          <w:tcPr>
            <w:tcW w:w="996" w:type="dxa"/>
          </w:tcPr>
          <w:p w14:paraId="5BEC2AD7" w14:textId="77777777" w:rsidR="00975DD3" w:rsidRPr="003C1359" w:rsidRDefault="00975DD3" w:rsidP="00975DD3">
            <w:pPr>
              <w:pStyle w:val="txtx1"/>
              <w:rPr>
                <w:sz w:val="22"/>
                <w:szCs w:val="22"/>
              </w:rPr>
            </w:pPr>
          </w:p>
        </w:tc>
        <w:tc>
          <w:tcPr>
            <w:tcW w:w="10009" w:type="dxa"/>
          </w:tcPr>
          <w:p w14:paraId="0E345140" w14:textId="77777777" w:rsidR="00DF7276" w:rsidRPr="002B4432" w:rsidRDefault="00DF7276" w:rsidP="00DF7276">
            <w:pPr>
              <w:keepNext/>
              <w:keepLines/>
              <w:rPr>
                <w:color w:val="000000"/>
                <w:u w:val="single"/>
              </w:rPr>
            </w:pPr>
            <w:r w:rsidRPr="002B4432">
              <w:rPr>
                <w:color w:val="000000"/>
                <w:u w:val="single"/>
              </w:rPr>
              <w:t>Equipment</w:t>
            </w:r>
            <w:r w:rsidR="00C33EAF">
              <w:rPr>
                <w:color w:val="000000"/>
                <w:u w:val="single"/>
              </w:rPr>
              <w:t xml:space="preserve"> and Materials</w:t>
            </w:r>
          </w:p>
          <w:p w14:paraId="081DC13F" w14:textId="77777777" w:rsidR="00DD6DE3" w:rsidRDefault="00FA5A70" w:rsidP="003C1359">
            <w:pPr>
              <w:keepNext/>
              <w:keepLines/>
              <w:rPr>
                <w:color w:val="000000"/>
              </w:rPr>
            </w:pPr>
            <w:r>
              <w:rPr>
                <w:color w:val="000000"/>
              </w:rPr>
              <w:t>This process step is performed in a bell jar vacuum e</w:t>
            </w:r>
            <w:r w:rsidR="005C748D" w:rsidRPr="002A46F4">
              <w:rPr>
                <w:color w:val="000000"/>
              </w:rPr>
              <w:t>vaporator</w:t>
            </w:r>
            <w:r>
              <w:rPr>
                <w:color w:val="000000"/>
              </w:rPr>
              <w:t>.</w:t>
            </w:r>
          </w:p>
          <w:p w14:paraId="788B3BD1" w14:textId="77777777" w:rsidR="002A46F4" w:rsidRPr="002A46F4" w:rsidRDefault="002A46F4" w:rsidP="003C1359">
            <w:pPr>
              <w:keepNext/>
              <w:keepLines/>
              <w:rPr>
                <w:color w:val="000000"/>
              </w:rPr>
            </w:pPr>
          </w:p>
          <w:p w14:paraId="1082A808" w14:textId="77777777" w:rsidR="00DD6DE3" w:rsidRPr="003C1359" w:rsidRDefault="002A46F4" w:rsidP="003C1359">
            <w:pPr>
              <w:keepNext/>
              <w:keepLines/>
              <w:rPr>
                <w:color w:val="000000"/>
              </w:rPr>
            </w:pPr>
            <w:r w:rsidRPr="00C33EAF">
              <w:rPr>
                <w:color w:val="000000"/>
                <w:u w:val="single"/>
              </w:rPr>
              <w:t>Supplies</w:t>
            </w:r>
            <w:r>
              <w:rPr>
                <w:color w:val="000000"/>
              </w:rPr>
              <w:t>:  Chrome pellets, gold pellets</w:t>
            </w:r>
          </w:p>
          <w:p w14:paraId="7F74EBFB" w14:textId="77777777" w:rsidR="00F53B60" w:rsidRPr="003C1359" w:rsidRDefault="00F53B60" w:rsidP="003C1359">
            <w:pPr>
              <w:keepNext/>
              <w:keepLines/>
              <w:rPr>
                <w:color w:val="000000"/>
                <w:u w:val="single"/>
              </w:rPr>
            </w:pPr>
          </w:p>
          <w:p w14:paraId="438DFB69" w14:textId="77777777" w:rsidR="005B4FB5" w:rsidRPr="003C1359" w:rsidRDefault="00846A84" w:rsidP="003C1359">
            <w:pPr>
              <w:keepNext/>
              <w:keepLines/>
              <w:rPr>
                <w:color w:val="000000"/>
                <w:u w:val="single"/>
              </w:rPr>
            </w:pPr>
            <w:r>
              <w:rPr>
                <w:color w:val="000000"/>
                <w:u w:val="single"/>
              </w:rPr>
              <w:t>Chrome/Gold Proces</w:t>
            </w:r>
            <w:r w:rsidR="005B4FB5" w:rsidRPr="003C1359">
              <w:rPr>
                <w:color w:val="000000"/>
                <w:u w:val="single"/>
              </w:rPr>
              <w:t xml:space="preserve">s </w:t>
            </w:r>
            <w:r w:rsidR="00F53B60" w:rsidRPr="003C1359">
              <w:rPr>
                <w:color w:val="000000"/>
                <w:u w:val="single"/>
              </w:rPr>
              <w:t>Parameters</w:t>
            </w:r>
          </w:p>
          <w:p w14:paraId="38F2D578" w14:textId="77777777" w:rsidR="00975DD3" w:rsidRPr="003C1359" w:rsidRDefault="00975DD3" w:rsidP="003C1359">
            <w:pPr>
              <w:keepNext/>
              <w:keepLines/>
              <w:rPr>
                <w:color w:val="000000"/>
              </w:rPr>
            </w:pPr>
          </w:p>
          <w:p w14:paraId="56F42CC4" w14:textId="77777777" w:rsidR="00975DD3" w:rsidRPr="003C1359" w:rsidRDefault="00975DD3" w:rsidP="003C1359">
            <w:pPr>
              <w:keepNext/>
              <w:keepLines/>
              <w:numPr>
                <w:ilvl w:val="0"/>
                <w:numId w:val="17"/>
              </w:numPr>
              <w:rPr>
                <w:color w:val="000000"/>
              </w:rPr>
            </w:pPr>
            <w:r w:rsidRPr="003C1359">
              <w:rPr>
                <w:color w:val="000000"/>
              </w:rPr>
              <w:t>Place wafer into the vacuum evaporator</w:t>
            </w:r>
          </w:p>
          <w:p w14:paraId="706642AD" w14:textId="77777777" w:rsidR="00975DD3" w:rsidRPr="003C1359" w:rsidRDefault="00975DD3" w:rsidP="003C1359">
            <w:pPr>
              <w:keepNext/>
              <w:keepLines/>
              <w:numPr>
                <w:ilvl w:val="0"/>
                <w:numId w:val="17"/>
              </w:numPr>
              <w:rPr>
                <w:color w:val="000000"/>
              </w:rPr>
            </w:pPr>
            <w:r w:rsidRPr="003C1359">
              <w:rPr>
                <w:color w:val="000000"/>
              </w:rPr>
              <w:t>Deposit 100 Angstroms of chrome onto the wafer – Process Time:  90 seconds</w:t>
            </w:r>
          </w:p>
          <w:p w14:paraId="1E18E122" w14:textId="77777777" w:rsidR="00975DD3" w:rsidRPr="003C1359" w:rsidRDefault="00975DD3" w:rsidP="003C1359">
            <w:pPr>
              <w:keepNext/>
              <w:keepLines/>
              <w:numPr>
                <w:ilvl w:val="0"/>
                <w:numId w:val="17"/>
              </w:numPr>
              <w:rPr>
                <w:color w:val="000000"/>
              </w:rPr>
            </w:pPr>
            <w:r w:rsidRPr="003C1359">
              <w:rPr>
                <w:color w:val="000000"/>
              </w:rPr>
              <w:t>Deposit 4000 Angstroms of gold over the chrome – Process Time:  5 minutes</w:t>
            </w:r>
          </w:p>
          <w:p w14:paraId="3B81999D" w14:textId="77777777" w:rsidR="00975DD3" w:rsidRDefault="00975DD3" w:rsidP="003C1359">
            <w:pPr>
              <w:keepNext/>
              <w:keepLines/>
              <w:rPr>
                <w:color w:val="000000"/>
                <w:sz w:val="22"/>
                <w:szCs w:val="22"/>
              </w:rPr>
            </w:pPr>
          </w:p>
          <w:p w14:paraId="75EEE1B7" w14:textId="77777777" w:rsidR="00C5644B" w:rsidRDefault="002B55C2" w:rsidP="00C5644B">
            <w:pPr>
              <w:keepNext/>
              <w:keepLines/>
              <w:jc w:val="center"/>
              <w:rPr>
                <w:noProof/>
                <w:sz w:val="22"/>
                <w:szCs w:val="22"/>
              </w:rPr>
            </w:pPr>
            <w:r>
              <w:rPr>
                <w:noProof/>
                <w:sz w:val="22"/>
                <w:szCs w:val="22"/>
              </w:rPr>
              <w:drawing>
                <wp:inline distT="0" distB="0" distL="0" distR="0" wp14:anchorId="0FC1DFA0" wp14:editId="1BACBC38">
                  <wp:extent cx="1428750" cy="1390650"/>
                  <wp:effectExtent l="19050" t="0" r="0" b="0"/>
                  <wp:docPr id="20" name="Picture 17" descr="Gold_chip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old_chip1_14.png"/>
                          <pic:cNvPicPr>
                            <a:picLocks noChangeAspect="1" noChangeArrowheads="1"/>
                          </pic:cNvPicPr>
                        </pic:nvPicPr>
                        <pic:blipFill>
                          <a:blip r:embed="rId46"/>
                          <a:srcRect/>
                          <a:stretch>
                            <a:fillRect/>
                          </a:stretch>
                        </pic:blipFill>
                        <pic:spPr bwMode="auto">
                          <a:xfrm>
                            <a:off x="0" y="0"/>
                            <a:ext cx="1428750" cy="1390650"/>
                          </a:xfrm>
                          <a:prstGeom prst="rect">
                            <a:avLst/>
                          </a:prstGeom>
                          <a:noFill/>
                          <a:ln w="9525">
                            <a:noFill/>
                            <a:miter lim="800000"/>
                            <a:headEnd/>
                            <a:tailEnd/>
                          </a:ln>
                        </pic:spPr>
                      </pic:pic>
                    </a:graphicData>
                  </a:graphic>
                </wp:inline>
              </w:drawing>
            </w:r>
          </w:p>
          <w:p w14:paraId="685626D5" w14:textId="77777777" w:rsidR="00C5644B" w:rsidRDefault="00C5644B" w:rsidP="00C5644B">
            <w:pPr>
              <w:keepNext/>
              <w:keepLines/>
              <w:jc w:val="center"/>
              <w:rPr>
                <w:noProof/>
                <w:sz w:val="22"/>
                <w:szCs w:val="22"/>
              </w:rPr>
            </w:pPr>
          </w:p>
          <w:p w14:paraId="4C1CB53C" w14:textId="77777777" w:rsidR="00C5644B" w:rsidRPr="00C5644B" w:rsidRDefault="00C5644B" w:rsidP="00C5644B">
            <w:pPr>
              <w:keepNext/>
              <w:keepLines/>
              <w:jc w:val="center"/>
              <w:rPr>
                <w:i/>
                <w:color w:val="000000"/>
                <w:sz w:val="22"/>
                <w:szCs w:val="22"/>
              </w:rPr>
            </w:pPr>
            <w:r w:rsidRPr="00C5644B">
              <w:rPr>
                <w:i/>
                <w:color w:val="000000"/>
                <w:sz w:val="22"/>
                <w:szCs w:val="22"/>
              </w:rPr>
              <w:t>Wheatstone Bridge Pattern after Chrome/Gold Deposition</w:t>
            </w:r>
          </w:p>
        </w:tc>
      </w:tr>
      <w:tr w:rsidR="00975DD3" w:rsidRPr="003C1359" w14:paraId="6EB88B9D" w14:textId="77777777">
        <w:tc>
          <w:tcPr>
            <w:tcW w:w="996" w:type="dxa"/>
          </w:tcPr>
          <w:p w14:paraId="309C4634" w14:textId="77777777" w:rsidR="00975DD3" w:rsidRPr="003C1359" w:rsidRDefault="00975DD3" w:rsidP="00975DD3">
            <w:pPr>
              <w:pStyle w:val="txtx1"/>
              <w:rPr>
                <w:sz w:val="22"/>
                <w:szCs w:val="22"/>
              </w:rPr>
            </w:pPr>
            <w:bookmarkStart w:id="14" w:name="Fab_PrOvw_PK10_dldl209"/>
            <w:bookmarkEnd w:id="13"/>
          </w:p>
        </w:tc>
        <w:tc>
          <w:tcPr>
            <w:tcW w:w="10009" w:type="dxa"/>
          </w:tcPr>
          <w:p w14:paraId="763E17BF" w14:textId="77777777" w:rsidR="00E32AE1" w:rsidRDefault="00E32AE1" w:rsidP="00E32AE1"/>
          <w:p w14:paraId="4721F8F1" w14:textId="77777777" w:rsidR="00E32AE1" w:rsidRDefault="00E32AE1" w:rsidP="00E32AE1"/>
          <w:p w14:paraId="7D580772" w14:textId="77777777" w:rsidR="001064F0" w:rsidRPr="00E32AE1" w:rsidRDefault="00E32AE1" w:rsidP="00E32AE1">
            <w:pPr>
              <w:rPr>
                <w:b/>
                <w:sz w:val="22"/>
                <w:szCs w:val="22"/>
              </w:rPr>
            </w:pPr>
            <w:r>
              <w:rPr>
                <w:b/>
              </w:rPr>
              <w:lastRenderedPageBreak/>
              <w:t>Metal</w:t>
            </w:r>
            <w:r w:rsidRPr="00E32AE1">
              <w:rPr>
                <w:b/>
              </w:rPr>
              <w:t xml:space="preserve"> </w:t>
            </w:r>
            <w:r w:rsidR="00314151">
              <w:rPr>
                <w:b/>
              </w:rPr>
              <w:t>Lift-off</w:t>
            </w:r>
            <w:r>
              <w:rPr>
                <w:b/>
              </w:rPr>
              <w:t xml:space="preserve"> – Step 8</w:t>
            </w:r>
          </w:p>
          <w:p w14:paraId="35228EB6" w14:textId="77777777" w:rsidR="00E32AE1" w:rsidRDefault="00E32AE1" w:rsidP="003C1359">
            <w:pPr>
              <w:jc w:val="center"/>
              <w:rPr>
                <w:sz w:val="22"/>
                <w:szCs w:val="22"/>
              </w:rPr>
            </w:pPr>
          </w:p>
          <w:p w14:paraId="09C99DFC" w14:textId="77777777" w:rsidR="00E32AE1" w:rsidRDefault="00D053B6" w:rsidP="00E32AE1">
            <w:pPr>
              <w:pStyle w:val="BodyText"/>
            </w:pPr>
            <w:r>
              <w:t>The purpose of th</w:t>
            </w:r>
            <w:r w:rsidR="00E32AE1">
              <w:t>is</w:t>
            </w:r>
            <w:r>
              <w:t xml:space="preserve"> step</w:t>
            </w:r>
            <w:r w:rsidR="00E32AE1">
              <w:t xml:space="preserve"> to remove the excess chrome and gold deposited, leaving only the chrome and gold in the Wheatstone </w:t>
            </w:r>
            <w:r w:rsidR="0002474E">
              <w:t>b</w:t>
            </w:r>
            <w:r w:rsidR="00E32AE1">
              <w:t xml:space="preserve">ridge pattern.  </w:t>
            </w:r>
          </w:p>
          <w:p w14:paraId="16BE7310" w14:textId="77777777" w:rsidR="00E32AE1" w:rsidRDefault="00E32AE1" w:rsidP="00E32AE1">
            <w:pPr>
              <w:pStyle w:val="BodyText"/>
            </w:pPr>
          </w:p>
          <w:p w14:paraId="2350EE3A" w14:textId="77777777" w:rsidR="00E32AE1" w:rsidRDefault="00E32AE1" w:rsidP="00E32AE1">
            <w:pPr>
              <w:pStyle w:val="BodyText"/>
            </w:pPr>
            <w:r>
              <w:t xml:space="preserve">Once the excess metal has lifted off, the </w:t>
            </w:r>
            <w:r w:rsidRPr="00207B68">
              <w:t xml:space="preserve">remaining LOR is removed using </w:t>
            </w:r>
            <w:r>
              <w:t xml:space="preserve">KOH.  Finally, the </w:t>
            </w:r>
            <w:r w:rsidRPr="00790059">
              <w:t xml:space="preserve">exposed silicon nitride on the </w:t>
            </w:r>
            <w:r w:rsidR="0002474E">
              <w:t>backside</w:t>
            </w:r>
            <w:r w:rsidRPr="00790059">
              <w:t xml:space="preserve"> of the wafer is etched by the KOH</w:t>
            </w:r>
            <w:r>
              <w:t xml:space="preserve"> leaving a thin silicon nitride membrane.</w:t>
            </w:r>
          </w:p>
          <w:p w14:paraId="72CFF07F" w14:textId="77777777" w:rsidR="00E32AE1" w:rsidRPr="003C1359" w:rsidRDefault="00E32AE1" w:rsidP="003C1359">
            <w:pPr>
              <w:jc w:val="center"/>
              <w:rPr>
                <w:sz w:val="22"/>
                <w:szCs w:val="22"/>
              </w:rPr>
            </w:pPr>
          </w:p>
          <w:p w14:paraId="2E4A38A4" w14:textId="77777777" w:rsidR="00975DD3" w:rsidRPr="003C1359" w:rsidRDefault="002B55C2" w:rsidP="003C1359">
            <w:pPr>
              <w:jc w:val="center"/>
              <w:rPr>
                <w:sz w:val="22"/>
                <w:szCs w:val="22"/>
              </w:rPr>
            </w:pPr>
            <w:r>
              <w:rPr>
                <w:noProof/>
                <w:sz w:val="22"/>
                <w:szCs w:val="22"/>
              </w:rPr>
              <w:drawing>
                <wp:inline distT="0" distB="0" distL="0" distR="0" wp14:anchorId="4CBD6192" wp14:editId="185504D8">
                  <wp:extent cx="4991100" cy="1647825"/>
                  <wp:effectExtent l="19050" t="0" r="0" b="0"/>
                  <wp:docPr id="21" name="Picture 21" descr="D:\xtProject\Fab_PrOvw_PK10\graphics\Lifto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xtProject\Fab_PrOvw_PK10\graphics\Liftoff.gif"/>
                          <pic:cNvPicPr>
                            <a:picLocks noChangeAspect="1" noChangeArrowheads="1"/>
                          </pic:cNvPicPr>
                        </pic:nvPicPr>
                        <pic:blipFill>
                          <a:blip r:embed="rId47"/>
                          <a:srcRect b="55580"/>
                          <a:stretch>
                            <a:fillRect/>
                          </a:stretch>
                        </pic:blipFill>
                        <pic:spPr bwMode="auto">
                          <a:xfrm>
                            <a:off x="0" y="0"/>
                            <a:ext cx="4991100" cy="1647825"/>
                          </a:xfrm>
                          <a:prstGeom prst="rect">
                            <a:avLst/>
                          </a:prstGeom>
                          <a:noFill/>
                          <a:ln w="9525">
                            <a:noFill/>
                            <a:miter lim="800000"/>
                            <a:headEnd/>
                            <a:tailEnd/>
                          </a:ln>
                        </pic:spPr>
                      </pic:pic>
                    </a:graphicData>
                  </a:graphic>
                </wp:inline>
              </w:drawing>
            </w:r>
          </w:p>
          <w:p w14:paraId="706BB2D5" w14:textId="77777777" w:rsidR="001064F0" w:rsidRPr="003C1359" w:rsidRDefault="001064F0" w:rsidP="003C1359">
            <w:pPr>
              <w:jc w:val="center"/>
              <w:rPr>
                <w:sz w:val="22"/>
                <w:szCs w:val="22"/>
              </w:rPr>
            </w:pPr>
          </w:p>
        </w:tc>
      </w:tr>
      <w:tr w:rsidR="00975DD3" w:rsidRPr="003C1359" w14:paraId="205D9832" w14:textId="77777777">
        <w:trPr>
          <w:cantSplit/>
        </w:trPr>
        <w:tc>
          <w:tcPr>
            <w:tcW w:w="996" w:type="dxa"/>
          </w:tcPr>
          <w:p w14:paraId="38D0F827" w14:textId="77777777" w:rsidR="00975DD3" w:rsidRPr="003C1359" w:rsidRDefault="00975DD3" w:rsidP="00975DD3">
            <w:pPr>
              <w:pStyle w:val="txtx1"/>
              <w:rPr>
                <w:sz w:val="22"/>
                <w:szCs w:val="22"/>
              </w:rPr>
            </w:pPr>
          </w:p>
        </w:tc>
        <w:tc>
          <w:tcPr>
            <w:tcW w:w="10009" w:type="dxa"/>
          </w:tcPr>
          <w:p w14:paraId="43CCBC38" w14:textId="77777777" w:rsidR="00975DD3" w:rsidRPr="003C1359" w:rsidRDefault="00975DD3" w:rsidP="003C1359">
            <w:pPr>
              <w:keepNext/>
              <w:keepLines/>
              <w:jc w:val="center"/>
              <w:rPr>
                <w:color w:val="000000"/>
                <w:sz w:val="22"/>
                <w:szCs w:val="22"/>
              </w:rPr>
            </w:pPr>
            <w:r w:rsidRPr="003C1359">
              <w:rPr>
                <w:i/>
                <w:color w:val="000000"/>
              </w:rPr>
              <w:t xml:space="preserve">Metal </w:t>
            </w:r>
            <w:r w:rsidR="00314151">
              <w:rPr>
                <w:i/>
                <w:color w:val="000000"/>
              </w:rPr>
              <w:t>Lift-off</w:t>
            </w:r>
            <w:r w:rsidRPr="003C1359">
              <w:rPr>
                <w:i/>
                <w:color w:val="000000"/>
              </w:rPr>
              <w:t xml:space="preserve"> Process</w:t>
            </w:r>
          </w:p>
        </w:tc>
      </w:tr>
      <w:tr w:rsidR="00975DD3" w:rsidRPr="003C1359" w14:paraId="2526A9A2" w14:textId="77777777">
        <w:trPr>
          <w:cantSplit/>
        </w:trPr>
        <w:tc>
          <w:tcPr>
            <w:tcW w:w="996" w:type="dxa"/>
          </w:tcPr>
          <w:p w14:paraId="41A48690" w14:textId="77777777" w:rsidR="00975DD3" w:rsidRPr="003C1359" w:rsidRDefault="00975DD3" w:rsidP="00975DD3">
            <w:pPr>
              <w:pStyle w:val="txtx1"/>
              <w:rPr>
                <w:sz w:val="22"/>
                <w:szCs w:val="22"/>
              </w:rPr>
            </w:pPr>
          </w:p>
        </w:tc>
        <w:tc>
          <w:tcPr>
            <w:tcW w:w="10009" w:type="dxa"/>
          </w:tcPr>
          <w:p w14:paraId="5FCB1854" w14:textId="77777777" w:rsidR="00F8701C" w:rsidRPr="002B4432" w:rsidRDefault="00F8701C" w:rsidP="00F8701C">
            <w:pPr>
              <w:keepNext/>
              <w:keepLines/>
              <w:rPr>
                <w:color w:val="000000"/>
                <w:u w:val="single"/>
              </w:rPr>
            </w:pPr>
            <w:r w:rsidRPr="002B4432">
              <w:rPr>
                <w:color w:val="000000"/>
                <w:u w:val="single"/>
              </w:rPr>
              <w:t>Equipment</w:t>
            </w:r>
            <w:r>
              <w:rPr>
                <w:color w:val="000000"/>
                <w:u w:val="single"/>
              </w:rPr>
              <w:t>, Materials, and Supplies</w:t>
            </w:r>
          </w:p>
          <w:p w14:paraId="0D713C70" w14:textId="77777777" w:rsidR="00DD6DE3" w:rsidRPr="00057B9E" w:rsidRDefault="00057B9E" w:rsidP="003C1359">
            <w:pPr>
              <w:keepNext/>
              <w:keepLines/>
              <w:rPr>
                <w:color w:val="000000"/>
              </w:rPr>
            </w:pPr>
            <w:r>
              <w:rPr>
                <w:color w:val="000000"/>
              </w:rPr>
              <w:t>The lift-off step is performed at the solvent b</w:t>
            </w:r>
            <w:r w:rsidR="005C748D" w:rsidRPr="00057B9E">
              <w:rPr>
                <w:color w:val="000000"/>
              </w:rPr>
              <w:t>ench</w:t>
            </w:r>
            <w:r>
              <w:rPr>
                <w:color w:val="000000"/>
              </w:rPr>
              <w:t>.</w:t>
            </w:r>
            <w:r w:rsidR="00F8701C">
              <w:rPr>
                <w:color w:val="000000"/>
              </w:rPr>
              <w:t xml:space="preserve">  Deionized</w:t>
            </w:r>
            <w:r w:rsidR="00846A84">
              <w:rPr>
                <w:color w:val="000000"/>
              </w:rPr>
              <w:t xml:space="preserve"> (DI)</w:t>
            </w:r>
            <w:r w:rsidR="00F8701C">
              <w:rPr>
                <w:color w:val="000000"/>
              </w:rPr>
              <w:t xml:space="preserve"> water and a SRD are also used.</w:t>
            </w:r>
          </w:p>
          <w:p w14:paraId="4C285A12" w14:textId="77777777" w:rsidR="00DC5D71" w:rsidRDefault="00DC5D71" w:rsidP="003C1359">
            <w:pPr>
              <w:keepNext/>
              <w:keepLines/>
              <w:rPr>
                <w:color w:val="000000"/>
              </w:rPr>
            </w:pPr>
          </w:p>
          <w:p w14:paraId="43144605" w14:textId="77777777" w:rsidR="00DD6DE3" w:rsidRPr="003C1359" w:rsidRDefault="00DD6DE3" w:rsidP="003C1359">
            <w:pPr>
              <w:keepNext/>
              <w:keepLines/>
              <w:rPr>
                <w:color w:val="000000"/>
                <w:u w:val="single"/>
              </w:rPr>
            </w:pPr>
            <w:r w:rsidRPr="00DC5D71">
              <w:rPr>
                <w:color w:val="000000"/>
                <w:u w:val="single"/>
              </w:rPr>
              <w:t>Chemicals Used</w:t>
            </w:r>
            <w:r w:rsidRPr="003C1359">
              <w:rPr>
                <w:color w:val="000000"/>
              </w:rPr>
              <w:t>: Acetone</w:t>
            </w:r>
          </w:p>
          <w:p w14:paraId="7BCF13B7" w14:textId="77777777" w:rsidR="00DD6DE3" w:rsidRPr="003C1359" w:rsidRDefault="00DD6DE3" w:rsidP="003C1359">
            <w:pPr>
              <w:keepNext/>
              <w:keepLines/>
              <w:rPr>
                <w:color w:val="000000"/>
                <w:u w:val="single"/>
              </w:rPr>
            </w:pPr>
          </w:p>
          <w:p w14:paraId="523454E1" w14:textId="77777777" w:rsidR="00A44B2E" w:rsidRPr="003C1359" w:rsidRDefault="00A44B2E" w:rsidP="003C1359">
            <w:pPr>
              <w:keepNext/>
              <w:keepLines/>
              <w:rPr>
                <w:color w:val="000000"/>
                <w:u w:val="single"/>
              </w:rPr>
            </w:pPr>
            <w:r w:rsidRPr="003C1359">
              <w:rPr>
                <w:color w:val="000000"/>
                <w:u w:val="single"/>
              </w:rPr>
              <w:t xml:space="preserve">Metal </w:t>
            </w:r>
            <w:r w:rsidR="00314151">
              <w:rPr>
                <w:color w:val="000000"/>
                <w:u w:val="single"/>
              </w:rPr>
              <w:t>Lift-off</w:t>
            </w:r>
            <w:r w:rsidRPr="003C1359">
              <w:rPr>
                <w:color w:val="000000"/>
                <w:u w:val="single"/>
              </w:rPr>
              <w:t xml:space="preserve"> </w:t>
            </w:r>
            <w:r w:rsidR="00196F35" w:rsidRPr="003C1359">
              <w:rPr>
                <w:color w:val="000000"/>
                <w:u w:val="single"/>
              </w:rPr>
              <w:t>Parameters</w:t>
            </w:r>
          </w:p>
          <w:p w14:paraId="3CA93041" w14:textId="77777777" w:rsidR="00975DD3" w:rsidRPr="003C1359" w:rsidRDefault="00975DD3" w:rsidP="003C1359">
            <w:pPr>
              <w:keepNext/>
              <w:keepLines/>
              <w:rPr>
                <w:color w:val="000000"/>
              </w:rPr>
            </w:pPr>
          </w:p>
          <w:p w14:paraId="41ACF266" w14:textId="77777777" w:rsidR="00975DD3" w:rsidRPr="003C1359" w:rsidRDefault="00975DD3" w:rsidP="003C1359">
            <w:pPr>
              <w:keepNext/>
              <w:keepLines/>
              <w:numPr>
                <w:ilvl w:val="0"/>
                <w:numId w:val="18"/>
              </w:numPr>
              <w:rPr>
                <w:color w:val="000000"/>
              </w:rPr>
            </w:pPr>
            <w:r w:rsidRPr="003C1359">
              <w:rPr>
                <w:color w:val="000000"/>
              </w:rPr>
              <w:t>Carefully place the wafer face up in the acetone</w:t>
            </w:r>
          </w:p>
          <w:p w14:paraId="22DC0328" w14:textId="77777777" w:rsidR="00975DD3" w:rsidRPr="003C1359" w:rsidRDefault="00196F35" w:rsidP="003C1359">
            <w:pPr>
              <w:keepNext/>
              <w:keepLines/>
              <w:numPr>
                <w:ilvl w:val="0"/>
                <w:numId w:val="18"/>
              </w:numPr>
              <w:rPr>
                <w:color w:val="000000"/>
              </w:rPr>
            </w:pPr>
            <w:r w:rsidRPr="003C1359">
              <w:rPr>
                <w:color w:val="000000"/>
              </w:rPr>
              <w:t xml:space="preserve">Let </w:t>
            </w:r>
            <w:r w:rsidR="00DD6DE3" w:rsidRPr="003C1359">
              <w:rPr>
                <w:color w:val="000000"/>
              </w:rPr>
              <w:t xml:space="preserve">the wafer </w:t>
            </w:r>
            <w:r w:rsidRPr="003C1359">
              <w:rPr>
                <w:color w:val="000000"/>
              </w:rPr>
              <w:t>process in the acetone for</w:t>
            </w:r>
            <w:r w:rsidR="00975DD3" w:rsidRPr="003C1359">
              <w:rPr>
                <w:color w:val="000000"/>
              </w:rPr>
              <w:t xml:space="preserve"> 30 minutes</w:t>
            </w:r>
          </w:p>
          <w:p w14:paraId="6D71CFAC" w14:textId="77777777" w:rsidR="00DD6DE3" w:rsidRDefault="00057B9E" w:rsidP="003C1359">
            <w:pPr>
              <w:keepNext/>
              <w:keepLines/>
              <w:numPr>
                <w:ilvl w:val="0"/>
                <w:numId w:val="18"/>
              </w:numPr>
              <w:rPr>
                <w:color w:val="000000"/>
              </w:rPr>
            </w:pPr>
            <w:r>
              <w:rPr>
                <w:color w:val="000000"/>
              </w:rPr>
              <w:t>Remove wafer from the acetone</w:t>
            </w:r>
          </w:p>
          <w:p w14:paraId="4238F7E3" w14:textId="77777777" w:rsidR="00057B9E" w:rsidRPr="003C1359" w:rsidRDefault="00057B9E" w:rsidP="003C1359">
            <w:pPr>
              <w:keepNext/>
              <w:keepLines/>
              <w:numPr>
                <w:ilvl w:val="0"/>
                <w:numId w:val="18"/>
              </w:numPr>
              <w:rPr>
                <w:color w:val="000000"/>
              </w:rPr>
            </w:pPr>
            <w:r>
              <w:rPr>
                <w:color w:val="000000"/>
              </w:rPr>
              <w:t xml:space="preserve">Rinse with deionized </w:t>
            </w:r>
            <w:r w:rsidR="00846A84">
              <w:rPr>
                <w:color w:val="000000"/>
              </w:rPr>
              <w:t xml:space="preserve">(DI) </w:t>
            </w:r>
            <w:r>
              <w:rPr>
                <w:color w:val="000000"/>
              </w:rPr>
              <w:t>water</w:t>
            </w:r>
          </w:p>
          <w:p w14:paraId="1E8AA9CA" w14:textId="77777777" w:rsidR="00057B9E" w:rsidRPr="003C1359" w:rsidRDefault="00057B9E" w:rsidP="00057B9E">
            <w:pPr>
              <w:keepNext/>
              <w:keepLines/>
              <w:numPr>
                <w:ilvl w:val="0"/>
                <w:numId w:val="18"/>
              </w:numPr>
              <w:rPr>
                <w:color w:val="000000"/>
              </w:rPr>
            </w:pPr>
            <w:r w:rsidRPr="003C1359">
              <w:rPr>
                <w:color w:val="000000"/>
              </w:rPr>
              <w:t>Place entire boat into SRD (Spin Rinse Dryer) (H-bar in first)</w:t>
            </w:r>
            <w:r>
              <w:rPr>
                <w:color w:val="000000"/>
              </w:rPr>
              <w:t xml:space="preserve">. </w:t>
            </w:r>
            <w:r w:rsidRPr="003C1359">
              <w:rPr>
                <w:color w:val="000000"/>
              </w:rPr>
              <w:t xml:space="preserve">Run SRD until  water resistivity readout indicates until unit reaches 15MΩ </w:t>
            </w:r>
          </w:p>
          <w:p w14:paraId="48A07A8E" w14:textId="77777777" w:rsidR="00196F35" w:rsidRDefault="00DD6DE3" w:rsidP="003C1359">
            <w:pPr>
              <w:keepNext/>
              <w:keepLines/>
              <w:numPr>
                <w:ilvl w:val="0"/>
                <w:numId w:val="18"/>
              </w:numPr>
              <w:rPr>
                <w:color w:val="000000"/>
              </w:rPr>
            </w:pPr>
            <w:r w:rsidRPr="003C1359">
              <w:rPr>
                <w:color w:val="000000"/>
              </w:rPr>
              <w:t>T</w:t>
            </w:r>
            <w:r w:rsidR="00196F35" w:rsidRPr="003C1359">
              <w:rPr>
                <w:color w:val="000000"/>
              </w:rPr>
              <w:t xml:space="preserve">he </w:t>
            </w:r>
            <w:r w:rsidR="00314151">
              <w:rPr>
                <w:color w:val="000000"/>
              </w:rPr>
              <w:t>lift-off</w:t>
            </w:r>
            <w:r w:rsidR="00196F35" w:rsidRPr="003C1359">
              <w:rPr>
                <w:color w:val="000000"/>
              </w:rPr>
              <w:t xml:space="preserve"> is complete</w:t>
            </w:r>
          </w:p>
          <w:p w14:paraId="4F8A8110" w14:textId="77777777" w:rsidR="00B33CDB" w:rsidRPr="003C1359" w:rsidRDefault="00B33CDB" w:rsidP="00B33CDB">
            <w:pPr>
              <w:keepNext/>
              <w:keepLines/>
              <w:rPr>
                <w:color w:val="000000"/>
              </w:rPr>
            </w:pPr>
          </w:p>
          <w:p w14:paraId="0F8616BC" w14:textId="77777777" w:rsidR="00B33CDB" w:rsidRDefault="002B55C2" w:rsidP="00B33CDB">
            <w:pPr>
              <w:keepNext/>
              <w:keepLines/>
              <w:jc w:val="center"/>
              <w:rPr>
                <w:noProof/>
                <w:color w:val="000000"/>
              </w:rPr>
            </w:pPr>
            <w:r>
              <w:rPr>
                <w:noProof/>
                <w:color w:val="000000"/>
              </w:rPr>
              <w:drawing>
                <wp:inline distT="0" distB="0" distL="0" distR="0" wp14:anchorId="10A78E0A" wp14:editId="0700D89F">
                  <wp:extent cx="1066800" cy="1038225"/>
                  <wp:effectExtent l="19050" t="0" r="0" b="0"/>
                  <wp:docPr id="22" name="Picture 19" descr="chipLiftOff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hipLiftOff1_14.png"/>
                          <pic:cNvPicPr>
                            <a:picLocks noChangeAspect="1" noChangeArrowheads="1"/>
                          </pic:cNvPicPr>
                        </pic:nvPicPr>
                        <pic:blipFill>
                          <a:blip r:embed="rId48" cstate="print"/>
                          <a:srcRect/>
                          <a:stretch>
                            <a:fillRect/>
                          </a:stretch>
                        </pic:blipFill>
                        <pic:spPr bwMode="auto">
                          <a:xfrm>
                            <a:off x="0" y="0"/>
                            <a:ext cx="1066800" cy="1038225"/>
                          </a:xfrm>
                          <a:prstGeom prst="rect">
                            <a:avLst/>
                          </a:prstGeom>
                          <a:noFill/>
                          <a:ln w="9525">
                            <a:noFill/>
                            <a:miter lim="800000"/>
                            <a:headEnd/>
                            <a:tailEnd/>
                          </a:ln>
                        </pic:spPr>
                      </pic:pic>
                    </a:graphicData>
                  </a:graphic>
                </wp:inline>
              </w:drawing>
            </w:r>
          </w:p>
          <w:p w14:paraId="2622EE8F" w14:textId="77777777" w:rsidR="00975DD3" w:rsidRPr="003C1359" w:rsidRDefault="00B33CDB" w:rsidP="00B33CDB">
            <w:pPr>
              <w:keepNext/>
              <w:keepLines/>
              <w:jc w:val="center"/>
              <w:rPr>
                <w:color w:val="000000"/>
                <w:sz w:val="22"/>
                <w:szCs w:val="22"/>
              </w:rPr>
            </w:pPr>
            <w:r>
              <w:rPr>
                <w:i/>
                <w:color w:val="000000"/>
              </w:rPr>
              <w:t xml:space="preserve">Microscope Photo of Wheatstone Bridge after </w:t>
            </w:r>
            <w:r w:rsidR="00314151">
              <w:rPr>
                <w:i/>
                <w:color w:val="000000"/>
              </w:rPr>
              <w:t>Lift-off</w:t>
            </w:r>
          </w:p>
        </w:tc>
      </w:tr>
    </w:tbl>
    <w:p w14:paraId="574682D8" w14:textId="77777777" w:rsidR="00303EAC" w:rsidRDefault="00303EAC">
      <w:bookmarkStart w:id="15" w:name="Fab_PrOvw_PK10_dldl210"/>
      <w:bookmarkEnd w:id="14"/>
      <w: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228F385B" w14:textId="77777777">
        <w:trPr>
          <w:cantSplit/>
          <w:trHeight w:val="576"/>
        </w:trPr>
        <w:tc>
          <w:tcPr>
            <w:tcW w:w="996" w:type="dxa"/>
            <w:vAlign w:val="bottom"/>
          </w:tcPr>
          <w:p w14:paraId="47166DE3" w14:textId="77777777" w:rsidR="00975DD3" w:rsidRPr="00B960A3" w:rsidRDefault="00975DD3" w:rsidP="003C1359">
            <w:pPr>
              <w:pStyle w:val="BodyText"/>
              <w:keepLines/>
            </w:pPr>
          </w:p>
        </w:tc>
        <w:tc>
          <w:tcPr>
            <w:tcW w:w="10009" w:type="dxa"/>
            <w:vAlign w:val="bottom"/>
          </w:tcPr>
          <w:p w14:paraId="42827A00" w14:textId="77777777" w:rsidR="00975DD3" w:rsidRPr="003C1359" w:rsidRDefault="00975DD3" w:rsidP="003C1359">
            <w:pPr>
              <w:pStyle w:val="lvl1Text"/>
              <w:keepNext w:val="0"/>
              <w:rPr>
                <w:sz w:val="24"/>
                <w:szCs w:val="24"/>
              </w:rPr>
            </w:pPr>
            <w:r w:rsidRPr="003C1359">
              <w:rPr>
                <w:sz w:val="24"/>
                <w:szCs w:val="24"/>
              </w:rPr>
              <w:t>LOR Strip</w:t>
            </w:r>
            <w:r w:rsidR="00E32AE1">
              <w:rPr>
                <w:sz w:val="24"/>
                <w:szCs w:val="24"/>
              </w:rPr>
              <w:t xml:space="preserve"> – Step 9</w:t>
            </w:r>
          </w:p>
        </w:tc>
      </w:tr>
      <w:tr w:rsidR="00975DD3" w:rsidRPr="003C1359" w14:paraId="1DF1146D" w14:textId="77777777">
        <w:tc>
          <w:tcPr>
            <w:tcW w:w="996" w:type="dxa"/>
          </w:tcPr>
          <w:p w14:paraId="6B71B32D" w14:textId="77777777" w:rsidR="00975DD3" w:rsidRPr="003C1359" w:rsidRDefault="00975DD3" w:rsidP="00975DD3">
            <w:pPr>
              <w:pStyle w:val="txtx1"/>
              <w:rPr>
                <w:sz w:val="22"/>
                <w:szCs w:val="22"/>
              </w:rPr>
            </w:pPr>
          </w:p>
        </w:tc>
        <w:tc>
          <w:tcPr>
            <w:tcW w:w="10009" w:type="dxa"/>
          </w:tcPr>
          <w:p w14:paraId="03F3C76D" w14:textId="77777777" w:rsidR="004D2641" w:rsidRDefault="004D2641" w:rsidP="003C1359">
            <w:pPr>
              <w:jc w:val="center"/>
              <w:rPr>
                <w:noProof/>
                <w:sz w:val="22"/>
                <w:szCs w:val="22"/>
              </w:rPr>
            </w:pPr>
          </w:p>
          <w:p w14:paraId="3A3660A9" w14:textId="77777777" w:rsidR="00975DD3" w:rsidRDefault="002B55C2" w:rsidP="003C1359">
            <w:pPr>
              <w:jc w:val="center"/>
              <w:rPr>
                <w:noProof/>
                <w:sz w:val="22"/>
                <w:szCs w:val="22"/>
              </w:rPr>
            </w:pPr>
            <w:r>
              <w:rPr>
                <w:noProof/>
                <w:sz w:val="22"/>
                <w:szCs w:val="22"/>
              </w:rPr>
              <w:drawing>
                <wp:inline distT="0" distB="0" distL="0" distR="0" wp14:anchorId="46830E13" wp14:editId="2CBFBF3A">
                  <wp:extent cx="5953125" cy="2724150"/>
                  <wp:effectExtent l="19050" t="0" r="9525" b="0"/>
                  <wp:docPr id="23" name="Picture 20" descr="LOR_Strip1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R_Strip1_22.png"/>
                          <pic:cNvPicPr>
                            <a:picLocks noChangeAspect="1" noChangeArrowheads="1"/>
                          </pic:cNvPicPr>
                        </pic:nvPicPr>
                        <pic:blipFill>
                          <a:blip r:embed="rId49"/>
                          <a:srcRect/>
                          <a:stretch>
                            <a:fillRect/>
                          </a:stretch>
                        </pic:blipFill>
                        <pic:spPr bwMode="auto">
                          <a:xfrm>
                            <a:off x="0" y="0"/>
                            <a:ext cx="5953125" cy="2724150"/>
                          </a:xfrm>
                          <a:prstGeom prst="rect">
                            <a:avLst/>
                          </a:prstGeom>
                          <a:noFill/>
                          <a:ln w="9525">
                            <a:noFill/>
                            <a:miter lim="800000"/>
                            <a:headEnd/>
                            <a:tailEnd/>
                          </a:ln>
                        </pic:spPr>
                      </pic:pic>
                    </a:graphicData>
                  </a:graphic>
                </wp:inline>
              </w:drawing>
            </w:r>
          </w:p>
          <w:p w14:paraId="532718D9" w14:textId="77777777" w:rsidR="004D2641" w:rsidRPr="003C1359" w:rsidRDefault="004D2641" w:rsidP="003C1359">
            <w:pPr>
              <w:jc w:val="center"/>
              <w:rPr>
                <w:sz w:val="22"/>
                <w:szCs w:val="22"/>
              </w:rPr>
            </w:pPr>
          </w:p>
        </w:tc>
      </w:tr>
      <w:tr w:rsidR="00975DD3" w:rsidRPr="003C1359" w14:paraId="226BA6E1" w14:textId="77777777">
        <w:trPr>
          <w:cantSplit/>
        </w:trPr>
        <w:tc>
          <w:tcPr>
            <w:tcW w:w="996" w:type="dxa"/>
          </w:tcPr>
          <w:p w14:paraId="44A95A09" w14:textId="77777777" w:rsidR="00975DD3" w:rsidRPr="003C1359" w:rsidRDefault="00975DD3" w:rsidP="00975DD3">
            <w:pPr>
              <w:pStyle w:val="txtx1"/>
              <w:rPr>
                <w:sz w:val="22"/>
                <w:szCs w:val="22"/>
              </w:rPr>
            </w:pPr>
          </w:p>
        </w:tc>
        <w:tc>
          <w:tcPr>
            <w:tcW w:w="10009" w:type="dxa"/>
          </w:tcPr>
          <w:p w14:paraId="2FEFED34" w14:textId="77777777" w:rsidR="00975DD3" w:rsidRPr="003C1359" w:rsidRDefault="00975DD3" w:rsidP="003C1359">
            <w:pPr>
              <w:keepNext/>
              <w:keepLines/>
              <w:jc w:val="center"/>
              <w:rPr>
                <w:color w:val="000000"/>
                <w:sz w:val="22"/>
                <w:szCs w:val="22"/>
              </w:rPr>
            </w:pPr>
            <w:r w:rsidRPr="003C1359">
              <w:rPr>
                <w:i/>
                <w:color w:val="000000"/>
              </w:rPr>
              <w:t>LOR Strip</w:t>
            </w:r>
          </w:p>
        </w:tc>
      </w:tr>
      <w:tr w:rsidR="00975DD3" w:rsidRPr="003C1359" w14:paraId="46BE44DF" w14:textId="77777777">
        <w:trPr>
          <w:cantSplit/>
        </w:trPr>
        <w:tc>
          <w:tcPr>
            <w:tcW w:w="996" w:type="dxa"/>
          </w:tcPr>
          <w:p w14:paraId="16EDC80D" w14:textId="77777777" w:rsidR="00975DD3" w:rsidRPr="003C1359" w:rsidRDefault="00975DD3" w:rsidP="00975DD3">
            <w:pPr>
              <w:pStyle w:val="txtx1"/>
              <w:rPr>
                <w:sz w:val="22"/>
                <w:szCs w:val="22"/>
              </w:rPr>
            </w:pPr>
          </w:p>
        </w:tc>
        <w:tc>
          <w:tcPr>
            <w:tcW w:w="10009" w:type="dxa"/>
          </w:tcPr>
          <w:p w14:paraId="3B206B0C" w14:textId="77777777" w:rsidR="00103400" w:rsidRPr="002B4432" w:rsidRDefault="00103400" w:rsidP="00103400">
            <w:pPr>
              <w:keepNext/>
              <w:keepLines/>
              <w:rPr>
                <w:color w:val="000000"/>
                <w:u w:val="single"/>
              </w:rPr>
            </w:pPr>
            <w:r w:rsidRPr="002B4432">
              <w:rPr>
                <w:color w:val="000000"/>
                <w:u w:val="single"/>
              </w:rPr>
              <w:t>Equipment</w:t>
            </w:r>
            <w:r>
              <w:rPr>
                <w:color w:val="000000"/>
                <w:u w:val="single"/>
              </w:rPr>
              <w:t>, Materials, and Supplies</w:t>
            </w:r>
          </w:p>
          <w:p w14:paraId="65B77A68" w14:textId="77777777" w:rsidR="005C748D" w:rsidRDefault="00DC5D71" w:rsidP="003C1359">
            <w:pPr>
              <w:keepNext/>
              <w:keepLines/>
              <w:rPr>
                <w:color w:val="000000"/>
              </w:rPr>
            </w:pPr>
            <w:r>
              <w:rPr>
                <w:color w:val="000000"/>
              </w:rPr>
              <w:t>The LOR strip is performed at the caustic bench.</w:t>
            </w:r>
          </w:p>
          <w:p w14:paraId="4ADFD9D2" w14:textId="77777777" w:rsidR="00DC5D71" w:rsidRPr="00DC5D71" w:rsidRDefault="00DC5D71" w:rsidP="003C1359">
            <w:pPr>
              <w:keepNext/>
              <w:keepLines/>
              <w:rPr>
                <w:color w:val="000000"/>
              </w:rPr>
            </w:pPr>
          </w:p>
          <w:p w14:paraId="08B438AA" w14:textId="77777777" w:rsidR="00DD6DE3" w:rsidRPr="003C1359" w:rsidRDefault="00DD6DE3" w:rsidP="003C1359">
            <w:pPr>
              <w:keepNext/>
              <w:keepLines/>
              <w:rPr>
                <w:color w:val="000000"/>
              </w:rPr>
            </w:pPr>
            <w:r w:rsidRPr="00DC5D71">
              <w:rPr>
                <w:color w:val="000000"/>
                <w:u w:val="single"/>
              </w:rPr>
              <w:t>Chemicals Used</w:t>
            </w:r>
            <w:r w:rsidRPr="003C1359">
              <w:rPr>
                <w:color w:val="000000"/>
              </w:rPr>
              <w:t>: KOH at room temperature</w:t>
            </w:r>
          </w:p>
          <w:p w14:paraId="04EE9067" w14:textId="77777777" w:rsidR="00DD6DE3" w:rsidRPr="003C1359" w:rsidRDefault="00DD6DE3" w:rsidP="003C1359">
            <w:pPr>
              <w:keepNext/>
              <w:keepLines/>
              <w:rPr>
                <w:color w:val="000000"/>
                <w:u w:val="single"/>
              </w:rPr>
            </w:pPr>
          </w:p>
          <w:p w14:paraId="4F266D33" w14:textId="77777777" w:rsidR="00975DD3" w:rsidRPr="003C1359" w:rsidRDefault="00975DD3" w:rsidP="003C1359">
            <w:pPr>
              <w:keepNext/>
              <w:keepLines/>
              <w:rPr>
                <w:strike/>
                <w:color w:val="000000"/>
                <w:u w:val="single"/>
              </w:rPr>
            </w:pPr>
            <w:r w:rsidRPr="003C1359">
              <w:rPr>
                <w:color w:val="000000"/>
                <w:u w:val="single"/>
              </w:rPr>
              <w:t xml:space="preserve">LOR Strip </w:t>
            </w:r>
            <w:r w:rsidR="006B50A4" w:rsidRPr="003C1359">
              <w:rPr>
                <w:color w:val="000000"/>
                <w:u w:val="single"/>
              </w:rPr>
              <w:t>Parameters</w:t>
            </w:r>
          </w:p>
          <w:p w14:paraId="103816B2" w14:textId="77777777" w:rsidR="00975DD3" w:rsidRPr="003C1359" w:rsidRDefault="00001493" w:rsidP="003C1359">
            <w:pPr>
              <w:keepNext/>
              <w:keepLines/>
              <w:rPr>
                <w:color w:val="000000"/>
              </w:rPr>
            </w:pPr>
            <w:r w:rsidRPr="003C1359">
              <w:rPr>
                <w:color w:val="000000"/>
              </w:rPr>
              <w:t>For the LOR strip, w</w:t>
            </w:r>
            <w:r w:rsidR="00975DD3" w:rsidRPr="003C1359">
              <w:rPr>
                <w:color w:val="000000"/>
              </w:rPr>
              <w:t xml:space="preserve">afers are submerged in </w:t>
            </w:r>
            <w:r w:rsidR="00600845" w:rsidRPr="003C1359">
              <w:rPr>
                <w:color w:val="000000"/>
              </w:rPr>
              <w:t xml:space="preserve">a room temperature </w:t>
            </w:r>
            <w:r w:rsidR="00975DD3" w:rsidRPr="003C1359">
              <w:rPr>
                <w:color w:val="000000"/>
              </w:rPr>
              <w:t>KOH</w:t>
            </w:r>
            <w:r w:rsidR="00600845" w:rsidRPr="003C1359">
              <w:rPr>
                <w:color w:val="000000"/>
              </w:rPr>
              <w:t xml:space="preserve"> bath.  This</w:t>
            </w:r>
            <w:r w:rsidR="00975DD3" w:rsidRPr="003C1359">
              <w:rPr>
                <w:color w:val="000000"/>
              </w:rPr>
              <w:t xml:space="preserve"> to remove</w:t>
            </w:r>
            <w:r w:rsidR="00600845" w:rsidRPr="003C1359">
              <w:rPr>
                <w:color w:val="000000"/>
              </w:rPr>
              <w:t>s</w:t>
            </w:r>
            <w:r w:rsidR="00975DD3" w:rsidRPr="003C1359">
              <w:rPr>
                <w:color w:val="000000"/>
              </w:rPr>
              <w:t xml:space="preserve"> the remaining LOR.  </w:t>
            </w:r>
          </w:p>
          <w:p w14:paraId="52CB63FC" w14:textId="77777777" w:rsidR="00975DD3" w:rsidRPr="003C1359" w:rsidRDefault="00975DD3" w:rsidP="003C1359">
            <w:pPr>
              <w:keepNext/>
              <w:keepLines/>
              <w:rPr>
                <w:color w:val="000000"/>
              </w:rPr>
            </w:pPr>
          </w:p>
          <w:p w14:paraId="5FC792A9" w14:textId="77777777" w:rsidR="00975DD3" w:rsidRPr="003C1359" w:rsidRDefault="00600845" w:rsidP="003C1359">
            <w:pPr>
              <w:keepNext/>
              <w:keepLines/>
              <w:rPr>
                <w:color w:val="000000"/>
              </w:rPr>
            </w:pPr>
            <w:r w:rsidRPr="003C1359">
              <w:rPr>
                <w:color w:val="000000"/>
              </w:rPr>
              <w:t>1.</w:t>
            </w:r>
            <w:r w:rsidR="00975DD3" w:rsidRPr="003C1359">
              <w:rPr>
                <w:color w:val="000000"/>
              </w:rPr>
              <w:t xml:space="preserve">Carefully place the wafer, face up in the KOH bath </w:t>
            </w:r>
            <w:r w:rsidRPr="003C1359">
              <w:rPr>
                <w:color w:val="000000"/>
              </w:rPr>
              <w:t>2.Allow a p</w:t>
            </w:r>
            <w:r w:rsidR="00975DD3" w:rsidRPr="003C1359">
              <w:rPr>
                <w:color w:val="000000"/>
              </w:rPr>
              <w:t xml:space="preserve">rocess </w:t>
            </w:r>
            <w:r w:rsidRPr="003C1359">
              <w:rPr>
                <w:color w:val="000000"/>
              </w:rPr>
              <w:t>t</w:t>
            </w:r>
            <w:r w:rsidR="00975DD3" w:rsidRPr="003C1359">
              <w:rPr>
                <w:color w:val="000000"/>
              </w:rPr>
              <w:t>ime</w:t>
            </w:r>
            <w:r w:rsidRPr="003C1359">
              <w:rPr>
                <w:color w:val="000000"/>
              </w:rPr>
              <w:t xml:space="preserve"> of</w:t>
            </w:r>
            <w:r w:rsidR="00975DD3" w:rsidRPr="003C1359">
              <w:rPr>
                <w:color w:val="000000"/>
              </w:rPr>
              <w:t xml:space="preserve"> </w:t>
            </w:r>
            <w:r w:rsidRPr="003C1359">
              <w:rPr>
                <w:color w:val="000000"/>
              </w:rPr>
              <w:t>a</w:t>
            </w:r>
            <w:r w:rsidR="00975DD3" w:rsidRPr="003C1359">
              <w:rPr>
                <w:color w:val="000000"/>
              </w:rPr>
              <w:t>pproximately 2 minutes</w:t>
            </w:r>
          </w:p>
          <w:p w14:paraId="06524E9D" w14:textId="77777777" w:rsidR="00975DD3" w:rsidRPr="003C1359" w:rsidRDefault="00975DD3" w:rsidP="003C1359">
            <w:pPr>
              <w:keepNext/>
              <w:keepLines/>
              <w:rPr>
                <w:color w:val="000000"/>
              </w:rPr>
            </w:pPr>
          </w:p>
          <w:p w14:paraId="1E9EA21F" w14:textId="77777777" w:rsidR="00EE2F0D" w:rsidRPr="003C1359" w:rsidRDefault="00EE2F0D" w:rsidP="003C1359">
            <w:pPr>
              <w:keepNext/>
              <w:keepLines/>
              <w:rPr>
                <w:color w:val="000000"/>
                <w:sz w:val="22"/>
                <w:szCs w:val="22"/>
              </w:rPr>
            </w:pPr>
          </w:p>
        </w:tc>
      </w:tr>
    </w:tbl>
    <w:p w14:paraId="0C64EF0A" w14:textId="77777777" w:rsidR="00303EAC" w:rsidRPr="00600845" w:rsidRDefault="00303EAC">
      <w:pPr>
        <w:rPr>
          <w:color w:val="000000"/>
        </w:rPr>
      </w:pPr>
      <w:bookmarkStart w:id="16" w:name="Fab_PrOvw_PK10_dldl213"/>
      <w:bookmarkEnd w:id="15"/>
      <w:r w:rsidRPr="00600845">
        <w:rPr>
          <w:color w:val="000000"/>
        </w:rPr>
        <w:br w:type="page"/>
      </w:r>
    </w:p>
    <w:tbl>
      <w:tblPr>
        <w:tblW w:w="11005" w:type="dxa"/>
        <w:tblLayout w:type="fixed"/>
        <w:tblCellMar>
          <w:left w:w="115" w:type="dxa"/>
          <w:right w:w="115" w:type="dxa"/>
        </w:tblCellMar>
        <w:tblLook w:val="01E0" w:firstRow="1" w:lastRow="1" w:firstColumn="1" w:lastColumn="1" w:noHBand="0" w:noVBand="0"/>
      </w:tblPr>
      <w:tblGrid>
        <w:gridCol w:w="996"/>
        <w:gridCol w:w="10009"/>
      </w:tblGrid>
      <w:tr w:rsidR="00975DD3" w:rsidRPr="003C1359" w14:paraId="1A315D4C" w14:textId="77777777">
        <w:trPr>
          <w:cantSplit/>
          <w:trHeight w:val="576"/>
        </w:trPr>
        <w:tc>
          <w:tcPr>
            <w:tcW w:w="996" w:type="dxa"/>
            <w:vAlign w:val="bottom"/>
          </w:tcPr>
          <w:p w14:paraId="173305D0" w14:textId="77777777" w:rsidR="00975DD3" w:rsidRPr="003C1359" w:rsidRDefault="00975DD3" w:rsidP="003C1359">
            <w:pPr>
              <w:pStyle w:val="BodyText"/>
              <w:keepLines/>
              <w:rPr>
                <w:color w:val="000000"/>
              </w:rPr>
            </w:pPr>
          </w:p>
        </w:tc>
        <w:tc>
          <w:tcPr>
            <w:tcW w:w="10009" w:type="dxa"/>
            <w:vAlign w:val="bottom"/>
          </w:tcPr>
          <w:p w14:paraId="1B72B25D" w14:textId="77777777" w:rsidR="00975DD3" w:rsidRPr="003C1359" w:rsidRDefault="00975DD3" w:rsidP="003C1359">
            <w:pPr>
              <w:pStyle w:val="lvl1Text"/>
              <w:keepNext w:val="0"/>
              <w:rPr>
                <w:sz w:val="24"/>
                <w:szCs w:val="24"/>
              </w:rPr>
            </w:pPr>
            <w:r w:rsidRPr="003C1359">
              <w:rPr>
                <w:color w:val="000000"/>
                <w:sz w:val="24"/>
                <w:szCs w:val="24"/>
              </w:rPr>
              <w:t>KOH Et</w:t>
            </w:r>
            <w:r w:rsidRPr="003C1359">
              <w:rPr>
                <w:sz w:val="24"/>
                <w:szCs w:val="24"/>
              </w:rPr>
              <w:t>ch</w:t>
            </w:r>
            <w:r w:rsidR="00E32AE1">
              <w:rPr>
                <w:sz w:val="24"/>
                <w:szCs w:val="24"/>
              </w:rPr>
              <w:t xml:space="preserve"> – Step 10</w:t>
            </w:r>
          </w:p>
        </w:tc>
      </w:tr>
      <w:tr w:rsidR="00975DD3" w:rsidRPr="003C1359" w14:paraId="4C0CE7D9" w14:textId="77777777">
        <w:tc>
          <w:tcPr>
            <w:tcW w:w="996" w:type="dxa"/>
          </w:tcPr>
          <w:p w14:paraId="72D4F955" w14:textId="77777777" w:rsidR="00975DD3" w:rsidRPr="003C1359" w:rsidRDefault="00975DD3" w:rsidP="00975DD3">
            <w:pPr>
              <w:pStyle w:val="txtx1"/>
              <w:rPr>
                <w:sz w:val="22"/>
                <w:szCs w:val="22"/>
              </w:rPr>
            </w:pPr>
          </w:p>
        </w:tc>
        <w:tc>
          <w:tcPr>
            <w:tcW w:w="10009" w:type="dxa"/>
          </w:tcPr>
          <w:p w14:paraId="6F6E3214" w14:textId="77777777" w:rsidR="00975DD3" w:rsidRPr="003C1359" w:rsidRDefault="00975DD3" w:rsidP="003C1359">
            <w:pPr>
              <w:jc w:val="center"/>
              <w:rPr>
                <w:sz w:val="22"/>
                <w:szCs w:val="22"/>
              </w:rPr>
            </w:pPr>
          </w:p>
          <w:p w14:paraId="7184215F" w14:textId="77777777" w:rsidR="00EE2F0D" w:rsidRDefault="00DB3EE3" w:rsidP="003C1359">
            <w:pPr>
              <w:jc w:val="center"/>
              <w:rPr>
                <w:sz w:val="22"/>
                <w:szCs w:val="22"/>
              </w:rPr>
            </w:pPr>
            <w:r>
              <w:rPr>
                <w:noProof/>
                <w:sz w:val="22"/>
                <w:szCs w:val="22"/>
              </w:rPr>
              <mc:AlternateContent>
                <mc:Choice Requires="wpg">
                  <w:drawing>
                    <wp:inline distT="0" distB="0" distL="0" distR="0" wp14:anchorId="5317E31E" wp14:editId="5670E7F0">
                      <wp:extent cx="2489200" cy="1972945"/>
                      <wp:effectExtent l="0" t="0" r="0" b="0"/>
                      <wp:docPr id="14" name="Group 26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489200" cy="1972945"/>
                                <a:chOff x="3886" y="9311"/>
                                <a:chExt cx="2904" cy="2330"/>
                              </a:xfrm>
                            </wpg:grpSpPr>
                            <wps:wsp>
                              <wps:cNvPr id="26" name="AutoShape 268"/>
                              <wps:cNvSpPr>
                                <a:spLocks noChangeAspect="1" noChangeArrowheads="1" noTextEdit="1"/>
                              </wps:cNvSpPr>
                              <wps:spPr bwMode="auto">
                                <a:xfrm>
                                  <a:off x="3886" y="9311"/>
                                  <a:ext cx="2904" cy="23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 name="Picture 266" descr="2005_1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3886" y="9311"/>
                                  <a:ext cx="2904" cy="2330"/>
                                </a:xfrm>
                                <a:prstGeom prst="rect">
                                  <a:avLst/>
                                </a:prstGeom>
                                <a:noFill/>
                                <a:extLst>
                                  <a:ext uri="{909E8E84-426E-40dd-AFC4-6F175D3DCCD1}">
                                    <a14:hiddenFill xmlns:a14="http://schemas.microsoft.com/office/drawing/2010/main">
                                      <a:solidFill>
                                        <a:srgbClr val="FFFFFF"/>
                                      </a:solidFill>
                                    </a14:hiddenFill>
                                  </a:ext>
                                </a:extLst>
                              </pic:spPr>
                            </pic:pic>
                            <wps:wsp>
                              <wps:cNvPr id="28" name="Rectangle 267"/>
                              <wps:cNvSpPr>
                                <a:spLocks noChangeArrowheads="1"/>
                              </wps:cNvSpPr>
                              <wps:spPr bwMode="auto">
                                <a:xfrm>
                                  <a:off x="3930" y="9367"/>
                                  <a:ext cx="460" cy="464"/>
                                </a:xfrm>
                                <a:prstGeom prst="rect">
                                  <a:avLst/>
                                </a:prstGeom>
                                <a:solidFill>
                                  <a:srgbClr val="FFFFFF"/>
                                </a:solidFill>
                                <a:ln w="9525">
                                  <a:solidFill>
                                    <a:srgbClr val="000000"/>
                                  </a:solidFill>
                                  <a:miter lim="800000"/>
                                  <a:headEnd/>
                                  <a:tailEnd/>
                                </a:ln>
                              </wps:spPr>
                              <wps:txbx>
                                <w:txbxContent>
                                  <w:p w14:paraId="6900F09F" w14:textId="77777777" w:rsidR="00AE0365" w:rsidRDefault="00AE0365" w:rsidP="00E87349">
                                    <w:pPr>
                                      <w:autoSpaceDE w:val="0"/>
                                      <w:autoSpaceDN w:val="0"/>
                                      <w:jc w:val="center"/>
                                      <w:rPr>
                                        <w:rFonts w:ascii="Arial" w:hAnsi="Arial" w:cs="Arial"/>
                                        <w:color w:val="981702"/>
                                        <w:sz w:val="40"/>
                                        <w:szCs w:val="40"/>
                                      </w:rPr>
                                    </w:pPr>
                                    <w:r>
                                      <w:rPr>
                                        <w:rFonts w:ascii="Arial" w:hAnsi="Arial" w:cs="Arial"/>
                                        <w:color w:val="981702"/>
                                        <w:sz w:val="40"/>
                                        <w:szCs w:val="40"/>
                                      </w:rPr>
                                      <w:t>1</w:t>
                                    </w:r>
                                  </w:p>
                                </w:txbxContent>
                              </wps:txbx>
                              <wps:bodyPr rot="0" vert="horz" wrap="square" lIns="91440" tIns="45720" rIns="91440" bIns="45720" anchor="ctr" anchorCtr="0" upright="1">
                                <a:spAutoFit/>
                              </wps:bodyPr>
                            </wps:wsp>
                          </wpg:wgp>
                        </a:graphicData>
                      </a:graphic>
                    </wp:inline>
                  </w:drawing>
                </mc:Choice>
                <mc:Fallback>
                  <w:pict>
                    <v:group id="Group 269" o:spid="_x0000_s1046" style="width:196pt;height:155.35pt;mso-position-horizontal-relative:char;mso-position-vertical-relative:line" coordorigin="3886,9311" coordsize="2904,233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">
                      <o:lock v:ext="edit" aspectratio="t"/>
                      <v:rect id="AutoShape 268" o:spid="_x0000_s1047" style="position:absolute;left:3886;top:9311;width:2904;height:2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xQBNxAAA&#10;ANsAAAAPAAAAZHJzL2Rvd25yZXYueG1sRI9Ba4NAFITvhfyH5QVyKc3aHEIx2YQihEgohGri+eG+&#10;qtR9q+5W7b/vFgo9DjPzDbM/zqYVIw2usazgeR2BIC6tbrhScMtPTy8gnEfW2FomBd/k4HhYPOwx&#10;1nbidxozX4kAYRejgtr7LpbSlTUZdGvbEQfvww4GfZBDJfWAU4CbVm6iaCsNNhwWauwoqan8zL6M&#10;gqm8jkX+dpbXxyK13Kd9kt0vSq2W8+sOhKfZ/4f/2qlWsNnC75fwA+Th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cUATcQAAADbAAAADwAAAAAAAAAAAAAAAACXAgAAZHJzL2Rv&#10;d25yZXYueG1sUEsFBgAAAAAEAAQA9QAAAIgDAAAAAA==&#10;" filled="f" stroked="f">
                        <o:lock v:ext="edit" aspectratio="t" text="t"/>
                      </v:rect>
                      <v:shape id="Picture 266" o:spid="_x0000_s1048" type="#_x0000_t75" alt="2005_119" style="position:absolute;left:3886;top:9311;width:2904;height:23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X&#10;rTrDAAAA2wAAAA8AAABkcnMvZG93bnJldi54bWxEj0GLwjAUhO+C/yE8wYtoqojVrlFkYaGwl7UV&#10;z4/m2ZZtXkoTbf33G2HB4zAz3zD742Aa8aDO1ZYVLBcRCOLC6ppLBZf8a74F4TyyxsYyKXiSg+Nh&#10;PNpjom3PZ3pkvhQBwi5BBZX3bSKlKyoy6Ba2JQ7ezXYGfZBdKXWHfYCbRq6iaCMN1hwWKmzps6Li&#10;N7sbBX6dzq674vZ9/Ynz+66PbL6JU6Wmk+H0AcLT4N/h/3aqFaxieH0JP0Ae/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BetOsMAAADbAAAADwAAAAAAAAAAAAAAAACcAgAA&#10;ZHJzL2Rvd25yZXYueG1sUEsFBgAAAAAEAAQA9wAAAIwDAAAAAA==&#10;">
                        <v:imagedata r:id="rId51" o:title="2005_119"/>
                      </v:shape>
                      <v:rect id="Rectangle 267" o:spid="_x0000_s1049" style="position:absolute;left:3930;top:9367;width:460;height:46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NbHuwQAA&#10;ANsAAAAPAAAAZHJzL2Rvd25yZXYueG1sRE/dasIwFL4f7B3CGexupitDpBpFpIPelGH1AQ7Nsak2&#10;J12Ttd2efrkQvPz4/je72XZipMG3jhW8LxIQxLXTLTcKzqfPtxUIH5A1do5JwS952G2fnzaYaTfx&#10;kcYqNCKGsM9QgQmhz6T0tSGLfuF64shd3GAxRDg0Ug84xXDbyTRJltJiy7HBYE8HQ/Wt+rEK9unh&#10;6zp9mPwcvC3+iu9S5kWp1OvLvF+DCDSHh/juLrSCNI6NX+IPkNt/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2jWx7sEAAADbAAAADwAAAAAAAAAAAAAAAACXAgAAZHJzL2Rvd25y&#10;ZXYueG1sUEsFBgAAAAAEAAQA9QAAAIUDAAAAAA==&#10;">
                        <v:textbox style="mso-fit-shape-to-text:t">
                          <w:txbxContent>
                            <w:p w14:paraId="6900F09F" w14:textId="77777777" w:rsidR="00AE0365" w:rsidRDefault="00AE0365" w:rsidP="00E87349">
                              <w:pPr>
                                <w:autoSpaceDE w:val="0"/>
                                <w:autoSpaceDN w:val="0"/>
                                <w:jc w:val="center"/>
                                <w:rPr>
                                  <w:rFonts w:ascii="Arial" w:hAnsi="Arial" w:cs="Arial"/>
                                  <w:color w:val="981702"/>
                                  <w:sz w:val="40"/>
                                  <w:szCs w:val="40"/>
                                </w:rPr>
                              </w:pPr>
                              <w:r>
                                <w:rPr>
                                  <w:rFonts w:ascii="Arial" w:hAnsi="Arial" w:cs="Arial"/>
                                  <w:color w:val="981702"/>
                                  <w:sz w:val="40"/>
                                  <w:szCs w:val="40"/>
                                </w:rPr>
                                <w:t>1</w:t>
                              </w:r>
                            </w:p>
                          </w:txbxContent>
                        </v:textbox>
                      </v:rect>
                      <w10:anchorlock/>
                    </v:group>
                  </w:pict>
                </mc:Fallback>
              </mc:AlternateContent>
            </w:r>
          </w:p>
          <w:p w14:paraId="7501404E" w14:textId="77777777" w:rsidR="00EA70A7" w:rsidRPr="003C1359" w:rsidRDefault="00EA70A7" w:rsidP="003C1359">
            <w:pPr>
              <w:jc w:val="center"/>
              <w:rPr>
                <w:sz w:val="22"/>
                <w:szCs w:val="22"/>
              </w:rPr>
            </w:pPr>
          </w:p>
        </w:tc>
      </w:tr>
      <w:tr w:rsidR="00975DD3" w:rsidRPr="003C1359" w14:paraId="17C9D0AB" w14:textId="77777777">
        <w:trPr>
          <w:cantSplit/>
        </w:trPr>
        <w:tc>
          <w:tcPr>
            <w:tcW w:w="996" w:type="dxa"/>
          </w:tcPr>
          <w:p w14:paraId="26273EE2" w14:textId="77777777" w:rsidR="00975DD3" w:rsidRPr="003C1359" w:rsidRDefault="00975DD3" w:rsidP="00975DD3">
            <w:pPr>
              <w:pStyle w:val="txtx1"/>
              <w:rPr>
                <w:sz w:val="22"/>
                <w:szCs w:val="22"/>
              </w:rPr>
            </w:pPr>
          </w:p>
        </w:tc>
        <w:tc>
          <w:tcPr>
            <w:tcW w:w="10009" w:type="dxa"/>
          </w:tcPr>
          <w:p w14:paraId="4AA42FC7" w14:textId="77777777" w:rsidR="00975DD3" w:rsidRPr="003C1359" w:rsidRDefault="00975DD3" w:rsidP="003C1359">
            <w:pPr>
              <w:keepNext/>
              <w:keepLines/>
              <w:jc w:val="center"/>
              <w:rPr>
                <w:color w:val="000000"/>
                <w:sz w:val="22"/>
                <w:szCs w:val="22"/>
              </w:rPr>
            </w:pPr>
            <w:r w:rsidRPr="003C1359">
              <w:rPr>
                <w:i/>
                <w:color w:val="000000"/>
              </w:rPr>
              <w:t>KOH Etch</w:t>
            </w:r>
          </w:p>
        </w:tc>
      </w:tr>
      <w:tr w:rsidR="00975DD3" w:rsidRPr="003C1359" w14:paraId="5D9BB334" w14:textId="77777777">
        <w:trPr>
          <w:cantSplit/>
        </w:trPr>
        <w:tc>
          <w:tcPr>
            <w:tcW w:w="996" w:type="dxa"/>
          </w:tcPr>
          <w:p w14:paraId="3456EEC3" w14:textId="77777777" w:rsidR="00975DD3" w:rsidRPr="003C1359" w:rsidRDefault="00975DD3" w:rsidP="00975DD3">
            <w:pPr>
              <w:pStyle w:val="txtx1"/>
              <w:rPr>
                <w:sz w:val="22"/>
                <w:szCs w:val="22"/>
              </w:rPr>
            </w:pPr>
          </w:p>
        </w:tc>
        <w:tc>
          <w:tcPr>
            <w:tcW w:w="10009" w:type="dxa"/>
          </w:tcPr>
          <w:p w14:paraId="061282FD" w14:textId="77777777" w:rsidR="00311AA7" w:rsidRPr="002B4432" w:rsidRDefault="00311AA7" w:rsidP="00311AA7">
            <w:pPr>
              <w:keepNext/>
              <w:keepLines/>
              <w:rPr>
                <w:color w:val="000000"/>
                <w:u w:val="single"/>
              </w:rPr>
            </w:pPr>
            <w:r w:rsidRPr="002B4432">
              <w:rPr>
                <w:color w:val="000000"/>
                <w:u w:val="single"/>
              </w:rPr>
              <w:t>Equipment</w:t>
            </w:r>
            <w:r>
              <w:rPr>
                <w:color w:val="000000"/>
                <w:u w:val="single"/>
              </w:rPr>
              <w:t>, Materials, and Supplies</w:t>
            </w:r>
          </w:p>
          <w:p w14:paraId="0F37D6B7" w14:textId="77777777" w:rsidR="00600845" w:rsidRPr="00E746AE" w:rsidRDefault="00E746AE" w:rsidP="003C1359">
            <w:pPr>
              <w:keepNext/>
              <w:keepLines/>
              <w:rPr>
                <w:color w:val="000000"/>
              </w:rPr>
            </w:pPr>
            <w:r w:rsidRPr="00E746AE">
              <w:rPr>
                <w:color w:val="000000"/>
              </w:rPr>
              <w:t>The KOH etch is performed at the caustic bench.</w:t>
            </w:r>
            <w:r w:rsidR="00103400">
              <w:rPr>
                <w:color w:val="000000"/>
              </w:rPr>
              <w:t xml:space="preserve">  A nitrogen blow gun is also used.</w:t>
            </w:r>
          </w:p>
          <w:p w14:paraId="6C34E3CC" w14:textId="77777777" w:rsidR="0054140C" w:rsidRDefault="0054140C" w:rsidP="003C1359">
            <w:pPr>
              <w:keepNext/>
              <w:keepLines/>
              <w:rPr>
                <w:color w:val="000000"/>
              </w:rPr>
            </w:pPr>
          </w:p>
          <w:p w14:paraId="44140797" w14:textId="77777777" w:rsidR="00600845" w:rsidRPr="003C1359" w:rsidRDefault="00600845" w:rsidP="003C1359">
            <w:pPr>
              <w:keepNext/>
              <w:keepLines/>
              <w:rPr>
                <w:color w:val="000000"/>
              </w:rPr>
            </w:pPr>
            <w:r w:rsidRPr="0054140C">
              <w:rPr>
                <w:color w:val="000000"/>
                <w:u w:val="single"/>
              </w:rPr>
              <w:t>Chemicals Used:</w:t>
            </w:r>
            <w:r w:rsidRPr="003C1359">
              <w:rPr>
                <w:color w:val="000000"/>
              </w:rPr>
              <w:t xml:space="preserve"> KOH, </w:t>
            </w:r>
            <w:r w:rsidR="00103400" w:rsidRPr="003C1359">
              <w:rPr>
                <w:color w:val="000000"/>
              </w:rPr>
              <w:t xml:space="preserve">Isopropyl Alcohol </w:t>
            </w:r>
            <w:r w:rsidR="00103400">
              <w:rPr>
                <w:color w:val="000000"/>
              </w:rPr>
              <w:t>(</w:t>
            </w:r>
            <w:r w:rsidRPr="003C1359">
              <w:rPr>
                <w:color w:val="000000"/>
              </w:rPr>
              <w:t>IPA</w:t>
            </w:r>
            <w:r w:rsidR="00103400">
              <w:rPr>
                <w:color w:val="000000"/>
              </w:rPr>
              <w:t>)</w:t>
            </w:r>
            <w:r w:rsidRPr="003C1359">
              <w:rPr>
                <w:color w:val="000000"/>
              </w:rPr>
              <w:t>, nitrogen</w:t>
            </w:r>
          </w:p>
          <w:p w14:paraId="4F73F6B5" w14:textId="77777777" w:rsidR="00600845" w:rsidRPr="003C1359" w:rsidRDefault="00600845" w:rsidP="003C1359">
            <w:pPr>
              <w:keepNext/>
              <w:keepLines/>
              <w:rPr>
                <w:color w:val="000000"/>
                <w:u w:val="single"/>
              </w:rPr>
            </w:pPr>
          </w:p>
          <w:p w14:paraId="2ECC6934" w14:textId="77777777" w:rsidR="00001493" w:rsidRPr="003C1359" w:rsidRDefault="00975DD3" w:rsidP="003C1359">
            <w:pPr>
              <w:keepNext/>
              <w:keepLines/>
              <w:rPr>
                <w:color w:val="000000"/>
                <w:u w:val="single"/>
              </w:rPr>
            </w:pPr>
            <w:r w:rsidRPr="003C1359">
              <w:rPr>
                <w:color w:val="000000"/>
                <w:u w:val="single"/>
              </w:rPr>
              <w:t>KOH</w:t>
            </w:r>
            <w:r w:rsidR="00001493" w:rsidRPr="003C1359">
              <w:rPr>
                <w:color w:val="000000"/>
                <w:u w:val="single"/>
              </w:rPr>
              <w:t xml:space="preserve"> Etch </w:t>
            </w:r>
            <w:r w:rsidR="008A334D" w:rsidRPr="003C1359">
              <w:rPr>
                <w:color w:val="000000"/>
                <w:u w:val="single"/>
              </w:rPr>
              <w:t>Parameters</w:t>
            </w:r>
          </w:p>
          <w:p w14:paraId="72ECB57F" w14:textId="77777777" w:rsidR="00683985" w:rsidRPr="003C1359" w:rsidRDefault="00683985" w:rsidP="003C1359">
            <w:pPr>
              <w:keepNext/>
              <w:keepLines/>
              <w:rPr>
                <w:color w:val="000000"/>
              </w:rPr>
            </w:pPr>
          </w:p>
          <w:p w14:paraId="7DFBBF85" w14:textId="77777777" w:rsidR="008B3D22" w:rsidRDefault="008B3D22" w:rsidP="008B3D22">
            <w:pPr>
              <w:pStyle w:val="BodyText"/>
            </w:pPr>
            <w:r>
              <w:t>The KOH etch process takes several hours.  There are three stages during the process where temperature and time are changed:</w:t>
            </w:r>
          </w:p>
          <w:p w14:paraId="3DEF5138" w14:textId="77777777" w:rsidR="008B3D22" w:rsidRDefault="008B3D22" w:rsidP="003C1359">
            <w:pPr>
              <w:pStyle w:val="BodyText"/>
              <w:keepLines/>
            </w:pPr>
          </w:p>
          <w:p w14:paraId="210BAD95" w14:textId="77777777" w:rsidR="008B3D22" w:rsidRDefault="008B3D22" w:rsidP="003C1359">
            <w:pPr>
              <w:pStyle w:val="BodyText"/>
              <w:keepLines/>
            </w:pPr>
            <w:r>
              <w:t>Stage 1:  105ºC for 2 hours</w:t>
            </w:r>
          </w:p>
          <w:p w14:paraId="580EF79B" w14:textId="77777777" w:rsidR="008B3D22" w:rsidRDefault="008B3D22" w:rsidP="003C1359">
            <w:pPr>
              <w:pStyle w:val="BodyText"/>
              <w:keepLines/>
            </w:pPr>
            <w:r>
              <w:t>Stage 2:  95ºC for 90 minutes</w:t>
            </w:r>
          </w:p>
          <w:p w14:paraId="513DE447" w14:textId="77777777" w:rsidR="008B3D22" w:rsidRDefault="008B3D22" w:rsidP="003C1359">
            <w:pPr>
              <w:pStyle w:val="BodyText"/>
              <w:keepLines/>
            </w:pPr>
            <w:r>
              <w:t>Stage 3:  80ºC for approximately 45 minutes, or until etch is complete</w:t>
            </w:r>
          </w:p>
          <w:p w14:paraId="4E6B5202" w14:textId="77777777" w:rsidR="008B3D22" w:rsidRPr="003C1359" w:rsidRDefault="008B3D22" w:rsidP="003C1359">
            <w:pPr>
              <w:keepNext/>
              <w:keepLines/>
              <w:rPr>
                <w:color w:val="000000"/>
              </w:rPr>
            </w:pPr>
          </w:p>
          <w:p w14:paraId="0635E4E1" w14:textId="77777777" w:rsidR="00975DD3" w:rsidRPr="003C1359" w:rsidRDefault="00975DD3" w:rsidP="003C1359">
            <w:pPr>
              <w:keepNext/>
              <w:keepLines/>
              <w:numPr>
                <w:ilvl w:val="0"/>
                <w:numId w:val="19"/>
              </w:numPr>
              <w:rPr>
                <w:color w:val="000000"/>
              </w:rPr>
            </w:pPr>
            <w:r w:rsidRPr="003C1359">
              <w:rPr>
                <w:color w:val="000000"/>
              </w:rPr>
              <w:t xml:space="preserve">Place wafers in a </w:t>
            </w:r>
            <w:r w:rsidR="00846A84" w:rsidRPr="003C1359">
              <w:rPr>
                <w:color w:val="000000"/>
              </w:rPr>
              <w:t>Teflon</w:t>
            </w:r>
            <w:r w:rsidRPr="003C1359">
              <w:rPr>
                <w:color w:val="000000"/>
              </w:rPr>
              <w:t xml:space="preserve"> boat</w:t>
            </w:r>
            <w:r w:rsidR="00600845" w:rsidRPr="003C1359">
              <w:rPr>
                <w:color w:val="000000"/>
              </w:rPr>
              <w:t xml:space="preserve">.  Very gently, </w:t>
            </w:r>
            <w:r w:rsidRPr="003C1359">
              <w:rPr>
                <w:color w:val="000000"/>
              </w:rPr>
              <w:t xml:space="preserve">place </w:t>
            </w:r>
            <w:r w:rsidR="00600845" w:rsidRPr="003C1359">
              <w:rPr>
                <w:color w:val="000000"/>
              </w:rPr>
              <w:t>the boat</w:t>
            </w:r>
            <w:r w:rsidRPr="003C1359">
              <w:rPr>
                <w:color w:val="000000"/>
              </w:rPr>
              <w:t xml:space="preserve"> into a KOH bath heated to </w:t>
            </w:r>
            <w:r w:rsidR="00600845" w:rsidRPr="003C1359">
              <w:rPr>
                <w:color w:val="000000"/>
              </w:rPr>
              <w:t xml:space="preserve">105ºC.  Process </w:t>
            </w:r>
            <w:r w:rsidRPr="003C1359">
              <w:rPr>
                <w:color w:val="000000"/>
              </w:rPr>
              <w:t>for 2 hours</w:t>
            </w:r>
          </w:p>
          <w:p w14:paraId="5C9A5085" w14:textId="77777777" w:rsidR="00975DD3" w:rsidRPr="003C1359" w:rsidRDefault="00975DD3" w:rsidP="003C1359">
            <w:pPr>
              <w:keepNext/>
              <w:keepLines/>
              <w:numPr>
                <w:ilvl w:val="0"/>
                <w:numId w:val="19"/>
              </w:numPr>
              <w:rPr>
                <w:color w:val="000000"/>
              </w:rPr>
            </w:pPr>
            <w:r w:rsidRPr="003C1359">
              <w:rPr>
                <w:color w:val="000000"/>
              </w:rPr>
              <w:t>Reduce the temperature to 95ºC</w:t>
            </w:r>
            <w:r w:rsidR="00600845" w:rsidRPr="003C1359">
              <w:rPr>
                <w:color w:val="000000"/>
              </w:rPr>
              <w:t>.  L</w:t>
            </w:r>
            <w:r w:rsidRPr="003C1359">
              <w:rPr>
                <w:color w:val="000000"/>
              </w:rPr>
              <w:t>eave for 90 minutes</w:t>
            </w:r>
          </w:p>
          <w:p w14:paraId="270FF4C8" w14:textId="77777777" w:rsidR="00975DD3" w:rsidRPr="003C1359" w:rsidRDefault="00975DD3" w:rsidP="003C1359">
            <w:pPr>
              <w:keepNext/>
              <w:keepLines/>
              <w:numPr>
                <w:ilvl w:val="0"/>
                <w:numId w:val="19"/>
              </w:numPr>
              <w:rPr>
                <w:color w:val="000000"/>
              </w:rPr>
            </w:pPr>
            <w:r w:rsidRPr="003C1359">
              <w:rPr>
                <w:color w:val="000000"/>
              </w:rPr>
              <w:t>Reduce the temperature to 80ºC</w:t>
            </w:r>
            <w:r w:rsidR="00600845" w:rsidRPr="003C1359">
              <w:rPr>
                <w:color w:val="000000"/>
              </w:rPr>
              <w:t>.  Leave</w:t>
            </w:r>
            <w:r w:rsidRPr="003C1359">
              <w:rPr>
                <w:color w:val="000000"/>
              </w:rPr>
              <w:t xml:space="preserve"> for approximately 45 minutes, or until etch is complete</w:t>
            </w:r>
          </w:p>
          <w:p w14:paraId="2A2E56CD" w14:textId="77777777" w:rsidR="00975DD3" w:rsidRPr="003C1359" w:rsidRDefault="00975DD3" w:rsidP="003C1359">
            <w:pPr>
              <w:keepNext/>
              <w:keepLines/>
              <w:numPr>
                <w:ilvl w:val="0"/>
                <w:numId w:val="19"/>
              </w:numPr>
              <w:rPr>
                <w:color w:val="000000"/>
              </w:rPr>
            </w:pPr>
            <w:r w:rsidRPr="003C1359">
              <w:rPr>
                <w:color w:val="000000"/>
              </w:rPr>
              <w:t xml:space="preserve">Place </w:t>
            </w:r>
            <w:r w:rsidR="00600845" w:rsidRPr="003C1359">
              <w:rPr>
                <w:color w:val="000000"/>
              </w:rPr>
              <w:t xml:space="preserve">boat of </w:t>
            </w:r>
            <w:r w:rsidRPr="003C1359">
              <w:rPr>
                <w:color w:val="000000"/>
              </w:rPr>
              <w:t>wafers in QDR</w:t>
            </w:r>
          </w:p>
          <w:p w14:paraId="4EC4CE83" w14:textId="77777777" w:rsidR="00975DD3" w:rsidRPr="003C1359" w:rsidRDefault="00975DD3" w:rsidP="003C1359">
            <w:pPr>
              <w:keepNext/>
              <w:keepLines/>
              <w:numPr>
                <w:ilvl w:val="0"/>
                <w:numId w:val="19"/>
              </w:numPr>
              <w:rPr>
                <w:color w:val="000000"/>
              </w:rPr>
            </w:pPr>
            <w:r w:rsidRPr="003C1359">
              <w:rPr>
                <w:color w:val="000000"/>
              </w:rPr>
              <w:t>Rinse with Isopropyl Alcohol (IPA) and carefully blow with nitrogen</w:t>
            </w:r>
          </w:p>
          <w:p w14:paraId="6F3361D6" w14:textId="77777777" w:rsidR="00975DD3" w:rsidRPr="003C1359" w:rsidRDefault="00975DD3" w:rsidP="003C1359">
            <w:pPr>
              <w:keepNext/>
              <w:keepLines/>
              <w:rPr>
                <w:color w:val="000000"/>
              </w:rPr>
            </w:pPr>
          </w:p>
          <w:p w14:paraId="213D3E50" w14:textId="77777777" w:rsidR="00975DD3" w:rsidRPr="003C1359" w:rsidRDefault="00975DD3" w:rsidP="003C1359">
            <w:pPr>
              <w:keepNext/>
              <w:keepLines/>
              <w:rPr>
                <w:color w:val="000000"/>
              </w:rPr>
            </w:pPr>
            <w:r w:rsidRPr="003C1359">
              <w:rPr>
                <w:color w:val="000000"/>
              </w:rPr>
              <w:t>Total Process Time: Approximately 4 1/2 hours</w:t>
            </w:r>
          </w:p>
          <w:p w14:paraId="458C485F" w14:textId="77777777" w:rsidR="00EE2F0D" w:rsidRPr="003C1359" w:rsidRDefault="00EE2F0D" w:rsidP="003C1359">
            <w:pPr>
              <w:keepNext/>
              <w:keepLines/>
              <w:rPr>
                <w:color w:val="000000"/>
              </w:rPr>
            </w:pPr>
          </w:p>
          <w:p w14:paraId="31C13F07" w14:textId="77777777" w:rsidR="00EE2F0D" w:rsidRPr="003C1359" w:rsidRDefault="00EE2F0D" w:rsidP="003C1359">
            <w:pPr>
              <w:keepNext/>
              <w:keepLines/>
              <w:rPr>
                <w:color w:val="000000"/>
                <w:sz w:val="22"/>
                <w:szCs w:val="22"/>
              </w:rPr>
            </w:pPr>
          </w:p>
        </w:tc>
      </w:tr>
    </w:tbl>
    <w:p w14:paraId="3936AC8E" w14:textId="77777777" w:rsidR="00303EAC" w:rsidRDefault="00303EAC">
      <w:bookmarkStart w:id="17" w:name="Fab_PrOvw_PK10_dldl212"/>
      <w:bookmarkEnd w:id="16"/>
      <w:r>
        <w:br w:type="page"/>
      </w:r>
    </w:p>
    <w:tbl>
      <w:tblPr>
        <w:tblW w:w="11005" w:type="dxa"/>
        <w:tblLayout w:type="fixed"/>
        <w:tblCellMar>
          <w:left w:w="115" w:type="dxa"/>
          <w:right w:w="115" w:type="dxa"/>
        </w:tblCellMar>
        <w:tblLook w:val="01E0" w:firstRow="1" w:lastRow="1" w:firstColumn="1" w:lastColumn="1" w:noHBand="0" w:noVBand="0"/>
      </w:tblPr>
      <w:tblGrid>
        <w:gridCol w:w="996"/>
        <w:gridCol w:w="19"/>
        <w:gridCol w:w="9990"/>
      </w:tblGrid>
      <w:tr w:rsidR="00975DD3" w:rsidRPr="003C1359" w14:paraId="1DD1207D" w14:textId="77777777">
        <w:trPr>
          <w:cantSplit/>
          <w:trHeight w:val="576"/>
        </w:trPr>
        <w:tc>
          <w:tcPr>
            <w:tcW w:w="996" w:type="dxa"/>
            <w:vAlign w:val="bottom"/>
          </w:tcPr>
          <w:p w14:paraId="01869530" w14:textId="77777777" w:rsidR="00975DD3" w:rsidRPr="00B960A3" w:rsidRDefault="00975DD3" w:rsidP="003C1359">
            <w:pPr>
              <w:pStyle w:val="BodyText"/>
              <w:keepLines/>
            </w:pPr>
          </w:p>
        </w:tc>
        <w:tc>
          <w:tcPr>
            <w:tcW w:w="10009" w:type="dxa"/>
            <w:gridSpan w:val="2"/>
            <w:vAlign w:val="bottom"/>
          </w:tcPr>
          <w:p w14:paraId="2315FE7F" w14:textId="77777777" w:rsidR="00975DD3" w:rsidRPr="003C1359" w:rsidRDefault="00975DD3" w:rsidP="003C1359">
            <w:pPr>
              <w:pStyle w:val="lvl1Text"/>
              <w:keepNext w:val="0"/>
              <w:rPr>
                <w:sz w:val="24"/>
                <w:szCs w:val="24"/>
              </w:rPr>
            </w:pPr>
            <w:r w:rsidRPr="003C1359">
              <w:rPr>
                <w:sz w:val="24"/>
                <w:szCs w:val="24"/>
              </w:rPr>
              <w:t>Testing and Probing</w:t>
            </w:r>
          </w:p>
        </w:tc>
      </w:tr>
      <w:tr w:rsidR="00975DD3" w:rsidRPr="003C1359" w14:paraId="52F57D89" w14:textId="77777777">
        <w:tc>
          <w:tcPr>
            <w:tcW w:w="996" w:type="dxa"/>
          </w:tcPr>
          <w:p w14:paraId="7AD80BEC" w14:textId="77777777" w:rsidR="00975DD3" w:rsidRPr="003C1359" w:rsidRDefault="00975DD3" w:rsidP="00975DD3">
            <w:pPr>
              <w:pStyle w:val="txtx1"/>
              <w:rPr>
                <w:sz w:val="22"/>
                <w:szCs w:val="22"/>
              </w:rPr>
            </w:pPr>
          </w:p>
        </w:tc>
        <w:tc>
          <w:tcPr>
            <w:tcW w:w="10009" w:type="dxa"/>
            <w:gridSpan w:val="2"/>
          </w:tcPr>
          <w:p w14:paraId="4D4E613F" w14:textId="77777777" w:rsidR="00975DD3" w:rsidRPr="003C1359" w:rsidRDefault="002B55C2" w:rsidP="003C1359">
            <w:pPr>
              <w:jc w:val="center"/>
              <w:rPr>
                <w:sz w:val="22"/>
                <w:szCs w:val="22"/>
              </w:rPr>
            </w:pPr>
            <w:r>
              <w:rPr>
                <w:noProof/>
                <w:sz w:val="22"/>
                <w:szCs w:val="22"/>
              </w:rPr>
              <w:drawing>
                <wp:inline distT="0" distB="0" distL="0" distR="0" wp14:anchorId="447ECD8F" wp14:editId="4FA0CBF4">
                  <wp:extent cx="6086475" cy="1514475"/>
                  <wp:effectExtent l="19050" t="0" r="9525" b="0"/>
                  <wp:docPr id="25" name="Picture 25" descr="D:\scme-scos\MTTC pres sensor\MTTC_Pressure_Sensor_LM\Completed SCOs-0908-CHOL\Documents and Settings\mj\Local Settings\Temporary Internet Files\Content.IE5\graphics\prob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me-scos\MTTC pres sensor\MTTC_Pressure_Sensor_LM\Completed SCOs-0908-CHOL\Documents and Settings\mj\Local Settings\Temporary Internet Files\Content.IE5\graphics\probing.gif"/>
                          <pic:cNvPicPr>
                            <a:picLocks noChangeAspect="1" noChangeArrowheads="1"/>
                          </pic:cNvPicPr>
                        </pic:nvPicPr>
                        <pic:blipFill>
                          <a:blip r:embed="rId52"/>
                          <a:srcRect/>
                          <a:stretch>
                            <a:fillRect/>
                          </a:stretch>
                        </pic:blipFill>
                        <pic:spPr bwMode="auto">
                          <a:xfrm>
                            <a:off x="0" y="0"/>
                            <a:ext cx="6086475" cy="1514475"/>
                          </a:xfrm>
                          <a:prstGeom prst="rect">
                            <a:avLst/>
                          </a:prstGeom>
                          <a:noFill/>
                          <a:ln w="9525">
                            <a:noFill/>
                            <a:miter lim="800000"/>
                            <a:headEnd/>
                            <a:tailEnd/>
                          </a:ln>
                        </pic:spPr>
                      </pic:pic>
                    </a:graphicData>
                  </a:graphic>
                </wp:inline>
              </w:drawing>
            </w:r>
          </w:p>
        </w:tc>
      </w:tr>
      <w:tr w:rsidR="00975DD3" w:rsidRPr="003C1359" w14:paraId="6331895D" w14:textId="77777777">
        <w:trPr>
          <w:cantSplit/>
        </w:trPr>
        <w:tc>
          <w:tcPr>
            <w:tcW w:w="996" w:type="dxa"/>
          </w:tcPr>
          <w:p w14:paraId="2EDDCDD5" w14:textId="77777777" w:rsidR="00975DD3" w:rsidRPr="003C1359" w:rsidRDefault="00975DD3" w:rsidP="00975DD3">
            <w:pPr>
              <w:pStyle w:val="txtx1"/>
              <w:rPr>
                <w:sz w:val="22"/>
                <w:szCs w:val="22"/>
              </w:rPr>
            </w:pPr>
          </w:p>
        </w:tc>
        <w:tc>
          <w:tcPr>
            <w:tcW w:w="10009" w:type="dxa"/>
            <w:gridSpan w:val="2"/>
          </w:tcPr>
          <w:p w14:paraId="0E2E2EC9" w14:textId="77777777" w:rsidR="00B3704F" w:rsidRPr="003C1359" w:rsidRDefault="00B3704F" w:rsidP="003C1359">
            <w:pPr>
              <w:keepNext/>
              <w:keepLines/>
              <w:jc w:val="center"/>
              <w:rPr>
                <w:i/>
                <w:color w:val="000000"/>
              </w:rPr>
            </w:pPr>
          </w:p>
          <w:p w14:paraId="1CC596A9" w14:textId="77777777" w:rsidR="00975DD3" w:rsidRPr="003C1359" w:rsidRDefault="00975DD3" w:rsidP="003C1359">
            <w:pPr>
              <w:keepNext/>
              <w:keepLines/>
              <w:jc w:val="center"/>
              <w:rPr>
                <w:color w:val="000000"/>
                <w:sz w:val="22"/>
                <w:szCs w:val="22"/>
              </w:rPr>
            </w:pPr>
            <w:r w:rsidRPr="003C1359">
              <w:rPr>
                <w:i/>
                <w:color w:val="000000"/>
              </w:rPr>
              <w:t>Testing and Probing</w:t>
            </w:r>
          </w:p>
        </w:tc>
      </w:tr>
      <w:tr w:rsidR="00975DD3" w:rsidRPr="003C1359" w14:paraId="389BE541" w14:textId="77777777">
        <w:trPr>
          <w:cantSplit/>
        </w:trPr>
        <w:tc>
          <w:tcPr>
            <w:tcW w:w="996" w:type="dxa"/>
          </w:tcPr>
          <w:p w14:paraId="7E6FA8EC" w14:textId="77777777" w:rsidR="00975DD3" w:rsidRPr="003C1359" w:rsidRDefault="00975DD3" w:rsidP="00975DD3">
            <w:pPr>
              <w:pStyle w:val="txtx1"/>
              <w:rPr>
                <w:sz w:val="22"/>
                <w:szCs w:val="22"/>
              </w:rPr>
            </w:pPr>
          </w:p>
        </w:tc>
        <w:tc>
          <w:tcPr>
            <w:tcW w:w="10009" w:type="dxa"/>
            <w:gridSpan w:val="2"/>
          </w:tcPr>
          <w:p w14:paraId="1CB05468" w14:textId="77777777" w:rsidR="00AA6819" w:rsidRPr="003C1359" w:rsidRDefault="00AA6819" w:rsidP="00AA6819">
            <w:pPr>
              <w:pStyle w:val="BodyText"/>
              <w:rPr>
                <w:b/>
                <w:u w:val="single"/>
              </w:rPr>
            </w:pPr>
          </w:p>
          <w:p w14:paraId="33A2D833" w14:textId="77777777" w:rsidR="00C50FFF" w:rsidRPr="002B4432" w:rsidRDefault="00C50FFF" w:rsidP="00C50FFF">
            <w:pPr>
              <w:keepNext/>
              <w:keepLines/>
              <w:rPr>
                <w:color w:val="000000"/>
                <w:u w:val="single"/>
              </w:rPr>
            </w:pPr>
            <w:r w:rsidRPr="002B4432">
              <w:rPr>
                <w:color w:val="000000"/>
                <w:u w:val="single"/>
              </w:rPr>
              <w:t>Equipment</w:t>
            </w:r>
            <w:r>
              <w:rPr>
                <w:color w:val="000000"/>
                <w:u w:val="single"/>
              </w:rPr>
              <w:t>, Materials, and Supplies</w:t>
            </w:r>
          </w:p>
          <w:p w14:paraId="094CDBC5" w14:textId="77777777" w:rsidR="00600845" w:rsidRPr="0053008E" w:rsidRDefault="0053008E" w:rsidP="00AA6819">
            <w:pPr>
              <w:pStyle w:val="BodyText"/>
            </w:pPr>
            <w:r>
              <w:t>The testing is performed at a probing station containing m</w:t>
            </w:r>
            <w:r w:rsidR="00F8134D" w:rsidRPr="0053008E">
              <w:t>icromanipulators with probing needles</w:t>
            </w:r>
            <w:r>
              <w:t xml:space="preserve">.  A </w:t>
            </w:r>
            <w:r w:rsidR="00F8134D" w:rsidRPr="0053008E">
              <w:t>power source</w:t>
            </w:r>
            <w:r>
              <w:t xml:space="preserve"> and digital volt meter are also used.</w:t>
            </w:r>
          </w:p>
          <w:p w14:paraId="6497D3BB" w14:textId="77777777" w:rsidR="0053008E" w:rsidRDefault="0053008E" w:rsidP="003C1359">
            <w:pPr>
              <w:keepNext/>
              <w:keepLines/>
              <w:rPr>
                <w:color w:val="000000"/>
                <w:u w:val="single"/>
              </w:rPr>
            </w:pPr>
          </w:p>
          <w:p w14:paraId="2FA28B7F" w14:textId="77777777" w:rsidR="00AA6819" w:rsidRPr="003C1359" w:rsidRDefault="00AA6819" w:rsidP="003C1359">
            <w:pPr>
              <w:keepNext/>
              <w:keepLines/>
              <w:rPr>
                <w:color w:val="000000"/>
                <w:u w:val="single"/>
              </w:rPr>
            </w:pPr>
            <w:r w:rsidRPr="003C1359">
              <w:rPr>
                <w:color w:val="000000"/>
                <w:u w:val="single"/>
              </w:rPr>
              <w:t>Testing and Probing Description</w:t>
            </w:r>
          </w:p>
          <w:p w14:paraId="09CE4375" w14:textId="77777777" w:rsidR="00AA6819" w:rsidRPr="003C1359" w:rsidRDefault="00AA6819" w:rsidP="00AA6819">
            <w:pPr>
              <w:pStyle w:val="BodyText"/>
              <w:rPr>
                <w:b/>
                <w:u w:val="single"/>
              </w:rPr>
            </w:pPr>
          </w:p>
          <w:p w14:paraId="48FE9B72" w14:textId="77777777" w:rsidR="00AA6819" w:rsidRDefault="00E32AE1" w:rsidP="00AA6819">
            <w:pPr>
              <w:pStyle w:val="BodyText"/>
            </w:pPr>
            <w:r>
              <w:t>Next it is time for</w:t>
            </w:r>
            <w:r w:rsidR="00AA6819">
              <w:t xml:space="preserve"> the testing and probing of the final pressure sensor product.  A probing station with a microscope is used to observe the deflection of the silicon nitride membrane of the pressure sensor when it is subjected to a power source.  This pumping action of the membrane when subjected to the applied voltage illustrates another application of the pressure sensor</w:t>
            </w:r>
            <w:r w:rsidR="00600845">
              <w:t>:</w:t>
            </w:r>
            <w:r w:rsidR="00AA6819">
              <w:t xml:space="preserve"> a </w:t>
            </w:r>
            <w:proofErr w:type="spellStart"/>
            <w:r w:rsidR="00AA6819">
              <w:t>micropump</w:t>
            </w:r>
            <w:proofErr w:type="spellEnd"/>
            <w:r w:rsidR="00AA6819">
              <w:t>!</w:t>
            </w:r>
          </w:p>
          <w:p w14:paraId="6A9E4A3D" w14:textId="77777777" w:rsidR="00AA6819" w:rsidRPr="003C1359" w:rsidRDefault="00AA6819" w:rsidP="003C1359">
            <w:pPr>
              <w:keepNext/>
              <w:keepLines/>
              <w:rPr>
                <w:color w:val="000000"/>
              </w:rPr>
            </w:pPr>
          </w:p>
          <w:p w14:paraId="55930098" w14:textId="77777777" w:rsidR="00AA6819" w:rsidRPr="003C1359" w:rsidRDefault="00600845" w:rsidP="003C1359">
            <w:pPr>
              <w:keepNext/>
              <w:keepLines/>
              <w:numPr>
                <w:ilvl w:val="0"/>
                <w:numId w:val="20"/>
              </w:numPr>
              <w:rPr>
                <w:color w:val="000000"/>
              </w:rPr>
            </w:pPr>
            <w:r w:rsidRPr="003C1359">
              <w:rPr>
                <w:color w:val="000000"/>
              </w:rPr>
              <w:t>Place t</w:t>
            </w:r>
            <w:r w:rsidR="00AA6819" w:rsidRPr="003C1359">
              <w:rPr>
                <w:color w:val="000000"/>
              </w:rPr>
              <w:t xml:space="preserve">he wafer </w:t>
            </w:r>
            <w:r w:rsidR="005A0D74">
              <w:rPr>
                <w:color w:val="000000"/>
              </w:rPr>
              <w:t xml:space="preserve"> on the probing station</w:t>
            </w:r>
          </w:p>
          <w:p w14:paraId="038A996B" w14:textId="77777777" w:rsidR="00600845" w:rsidRPr="003C1359" w:rsidRDefault="00600845" w:rsidP="003C1359">
            <w:pPr>
              <w:keepNext/>
              <w:keepLines/>
              <w:numPr>
                <w:ilvl w:val="0"/>
                <w:numId w:val="20"/>
              </w:numPr>
              <w:rPr>
                <w:color w:val="000000"/>
              </w:rPr>
            </w:pPr>
            <w:r w:rsidRPr="003C1359">
              <w:rPr>
                <w:color w:val="000000"/>
              </w:rPr>
              <w:t>Connect t</w:t>
            </w:r>
            <w:r w:rsidR="00AA6819" w:rsidRPr="003C1359">
              <w:rPr>
                <w:color w:val="000000"/>
              </w:rPr>
              <w:t>he wafer to a power supply</w:t>
            </w:r>
          </w:p>
          <w:p w14:paraId="772C5B4F" w14:textId="77777777" w:rsidR="00AA6819" w:rsidRPr="003C1359" w:rsidRDefault="009C57B1" w:rsidP="003C1359">
            <w:pPr>
              <w:keepNext/>
              <w:keepLines/>
              <w:numPr>
                <w:ilvl w:val="0"/>
                <w:numId w:val="20"/>
              </w:numPr>
              <w:rPr>
                <w:color w:val="000000"/>
              </w:rPr>
            </w:pPr>
            <w:r>
              <w:rPr>
                <w:color w:val="000000"/>
              </w:rPr>
              <w:t>Apply</w:t>
            </w:r>
            <w:r w:rsidR="00AA6819" w:rsidRPr="003C1359">
              <w:rPr>
                <w:color w:val="000000"/>
              </w:rPr>
              <w:t xml:space="preserve"> </w:t>
            </w:r>
            <w:r w:rsidR="00F8134D">
              <w:rPr>
                <w:color w:val="000000"/>
              </w:rPr>
              <w:t>less than a volt</w:t>
            </w:r>
          </w:p>
          <w:p w14:paraId="7BB7E3CD" w14:textId="77777777" w:rsidR="00AA6819" w:rsidRPr="003C1359" w:rsidRDefault="00AA6819" w:rsidP="003C1359">
            <w:pPr>
              <w:keepNext/>
              <w:keepLines/>
              <w:numPr>
                <w:ilvl w:val="0"/>
                <w:numId w:val="20"/>
              </w:numPr>
              <w:rPr>
                <w:color w:val="000000"/>
              </w:rPr>
            </w:pPr>
            <w:r w:rsidRPr="003C1359">
              <w:rPr>
                <w:color w:val="000000"/>
              </w:rPr>
              <w:t>Through the microscope observe the membrane mov</w:t>
            </w:r>
            <w:r w:rsidR="00600845" w:rsidRPr="003C1359">
              <w:rPr>
                <w:color w:val="000000"/>
              </w:rPr>
              <w:t>ing</w:t>
            </w:r>
            <w:r w:rsidRPr="003C1359">
              <w:rPr>
                <w:color w:val="000000"/>
              </w:rPr>
              <w:t xml:space="preserve"> in a pumping action when subj</w:t>
            </w:r>
            <w:r w:rsidR="005A0D74">
              <w:rPr>
                <w:color w:val="000000"/>
              </w:rPr>
              <w:t>ected to the applied voltage</w:t>
            </w:r>
          </w:p>
          <w:p w14:paraId="58AB2449" w14:textId="77777777" w:rsidR="00975DD3" w:rsidRPr="003C1359" w:rsidRDefault="00975DD3" w:rsidP="003C1359">
            <w:pPr>
              <w:keepNext/>
              <w:keepLines/>
              <w:rPr>
                <w:color w:val="000000"/>
                <w:sz w:val="22"/>
                <w:szCs w:val="22"/>
              </w:rPr>
            </w:pPr>
          </w:p>
        </w:tc>
      </w:tr>
      <w:tr w:rsidR="003C2BBE" w:rsidRPr="003C1359" w14:paraId="7C31460C" w14:textId="77777777">
        <w:trPr>
          <w:cantSplit/>
          <w:trHeight w:val="576"/>
        </w:trPr>
        <w:tc>
          <w:tcPr>
            <w:tcW w:w="996" w:type="dxa"/>
            <w:vAlign w:val="bottom"/>
          </w:tcPr>
          <w:p w14:paraId="4FB6B532" w14:textId="77777777" w:rsidR="003C2BBE" w:rsidRPr="00B960A3" w:rsidRDefault="003C2BBE" w:rsidP="003C1359">
            <w:pPr>
              <w:pStyle w:val="BodyText"/>
              <w:keepNext/>
              <w:keepLines/>
            </w:pPr>
            <w:bookmarkStart w:id="18" w:name="Fab_PrOvw_PK10_dldl95"/>
            <w:bookmarkEnd w:id="17"/>
          </w:p>
        </w:tc>
        <w:tc>
          <w:tcPr>
            <w:tcW w:w="10009" w:type="dxa"/>
            <w:gridSpan w:val="2"/>
            <w:vAlign w:val="bottom"/>
          </w:tcPr>
          <w:p w14:paraId="2F521D0D" w14:textId="77777777" w:rsidR="003C2BBE" w:rsidRPr="003C1359" w:rsidRDefault="003C2BBE" w:rsidP="003C2BBE">
            <w:pPr>
              <w:pStyle w:val="lvl1Text"/>
              <w:rPr>
                <w:sz w:val="24"/>
                <w:szCs w:val="24"/>
              </w:rPr>
            </w:pPr>
            <w:r w:rsidRPr="003C1359">
              <w:rPr>
                <w:sz w:val="24"/>
                <w:szCs w:val="24"/>
              </w:rPr>
              <w:t>Summary</w:t>
            </w:r>
          </w:p>
        </w:tc>
      </w:tr>
      <w:tr w:rsidR="003C2BBE" w:rsidRPr="003C1359" w14:paraId="6A405DC4" w14:textId="77777777">
        <w:tc>
          <w:tcPr>
            <w:tcW w:w="996" w:type="dxa"/>
          </w:tcPr>
          <w:p w14:paraId="095941C2" w14:textId="77777777" w:rsidR="003C2BBE" w:rsidRPr="003C1359" w:rsidRDefault="003C2BBE" w:rsidP="00FE7927">
            <w:pPr>
              <w:pStyle w:val="txtx1"/>
              <w:rPr>
                <w:sz w:val="22"/>
                <w:szCs w:val="22"/>
              </w:rPr>
            </w:pPr>
          </w:p>
        </w:tc>
        <w:tc>
          <w:tcPr>
            <w:tcW w:w="10009" w:type="dxa"/>
            <w:gridSpan w:val="2"/>
          </w:tcPr>
          <w:p w14:paraId="403C6BA5" w14:textId="77777777" w:rsidR="00E32AE1" w:rsidRDefault="00E32AE1" w:rsidP="003C1359">
            <w:pPr>
              <w:keepNext/>
              <w:keepLines/>
              <w:rPr>
                <w:color w:val="000000"/>
              </w:rPr>
            </w:pPr>
          </w:p>
          <w:p w14:paraId="68FA6D4F" w14:textId="77777777" w:rsidR="003C2BBE" w:rsidRPr="003C1359" w:rsidRDefault="003C2BBE" w:rsidP="0002474E">
            <w:pPr>
              <w:keepNext/>
              <w:keepLines/>
              <w:rPr>
                <w:color w:val="000000"/>
                <w:sz w:val="22"/>
                <w:szCs w:val="22"/>
              </w:rPr>
            </w:pPr>
            <w:r w:rsidRPr="003C1359">
              <w:rPr>
                <w:color w:val="000000"/>
              </w:rPr>
              <w:t xml:space="preserve">The MTTC pressure sensor process produces a pressure sensor with a Wheatstone </w:t>
            </w:r>
            <w:r w:rsidR="0002474E">
              <w:rPr>
                <w:color w:val="000000"/>
              </w:rPr>
              <w:t>b</w:t>
            </w:r>
            <w:r w:rsidRPr="003C1359">
              <w:rPr>
                <w:color w:val="000000"/>
              </w:rPr>
              <w:t>ridge configuration</w:t>
            </w:r>
            <w:r w:rsidR="00600845" w:rsidRPr="003C1359">
              <w:rPr>
                <w:color w:val="000000"/>
              </w:rPr>
              <w:t xml:space="preserve"> on a silicon nitride membrane</w:t>
            </w:r>
            <w:r w:rsidRPr="003C1359">
              <w:rPr>
                <w:color w:val="000000"/>
              </w:rPr>
              <w:t xml:space="preserve">.  This </w:t>
            </w:r>
            <w:r w:rsidR="00600845" w:rsidRPr="003C1359">
              <w:rPr>
                <w:color w:val="000000"/>
              </w:rPr>
              <w:t xml:space="preserve">activity </w:t>
            </w:r>
            <w:r w:rsidR="00500EC5" w:rsidRPr="003C1359">
              <w:rPr>
                <w:color w:val="000000"/>
              </w:rPr>
              <w:t>illustrates the process sequence used commercially to produce MEMS pressure sensors.</w:t>
            </w:r>
            <w:r w:rsidRPr="003C1359">
              <w:rPr>
                <w:color w:val="000000"/>
              </w:rPr>
              <w:t xml:space="preserve"> </w:t>
            </w:r>
            <w:r w:rsidR="00500EC5" w:rsidRPr="003C1359">
              <w:rPr>
                <w:color w:val="000000"/>
              </w:rPr>
              <w:t xml:space="preserve">It also </w:t>
            </w:r>
            <w:r w:rsidRPr="003C1359">
              <w:rPr>
                <w:color w:val="000000"/>
              </w:rPr>
              <w:t>provides a</w:t>
            </w:r>
            <w:r w:rsidR="00500EC5" w:rsidRPr="003C1359">
              <w:rPr>
                <w:color w:val="000000"/>
              </w:rPr>
              <w:t xml:space="preserve"> basic</w:t>
            </w:r>
            <w:r w:rsidRPr="003C1359">
              <w:rPr>
                <w:color w:val="000000"/>
              </w:rPr>
              <w:t xml:space="preserve"> understanding of photolithography, plasma etch, metal deposition, metal lift-off, and KOH etch.</w:t>
            </w:r>
          </w:p>
        </w:tc>
      </w:tr>
      <w:tr w:rsidR="003C2BBE" w:rsidRPr="003C1359" w14:paraId="321D120B" w14:textId="77777777">
        <w:trPr>
          <w:cantSplit/>
          <w:trHeight w:val="576"/>
        </w:trPr>
        <w:tc>
          <w:tcPr>
            <w:tcW w:w="996" w:type="dxa"/>
            <w:vAlign w:val="bottom"/>
          </w:tcPr>
          <w:p w14:paraId="425A21E3" w14:textId="77777777" w:rsidR="003C2BBE" w:rsidRPr="00B960A3" w:rsidRDefault="003C2BBE" w:rsidP="003C1359">
            <w:pPr>
              <w:pStyle w:val="BodyText"/>
              <w:keepNext/>
              <w:keepLines/>
            </w:pPr>
            <w:bookmarkStart w:id="19" w:name="Fab_PrOvw_PK10_dldl96"/>
            <w:bookmarkEnd w:id="18"/>
          </w:p>
        </w:tc>
        <w:tc>
          <w:tcPr>
            <w:tcW w:w="10009" w:type="dxa"/>
            <w:gridSpan w:val="2"/>
            <w:vAlign w:val="bottom"/>
          </w:tcPr>
          <w:p w14:paraId="16D2DAB5" w14:textId="77777777" w:rsidR="003C2BBE" w:rsidRPr="003C1359" w:rsidRDefault="003C2BBE" w:rsidP="003C2BBE">
            <w:pPr>
              <w:pStyle w:val="lvl1Text"/>
              <w:rPr>
                <w:sz w:val="24"/>
                <w:szCs w:val="24"/>
              </w:rPr>
            </w:pPr>
            <w:r w:rsidRPr="003C1359">
              <w:rPr>
                <w:sz w:val="24"/>
                <w:szCs w:val="24"/>
              </w:rPr>
              <w:t>References</w:t>
            </w:r>
          </w:p>
        </w:tc>
      </w:tr>
      <w:tr w:rsidR="003C2BBE" w:rsidRPr="003C1359" w14:paraId="176BD57F" w14:textId="77777777">
        <w:tc>
          <w:tcPr>
            <w:tcW w:w="996" w:type="dxa"/>
          </w:tcPr>
          <w:p w14:paraId="204A03FE" w14:textId="77777777" w:rsidR="003C2BBE" w:rsidRPr="003C1359" w:rsidRDefault="003C2BBE" w:rsidP="00FE7927">
            <w:pPr>
              <w:pStyle w:val="txtx1"/>
              <w:rPr>
                <w:sz w:val="22"/>
                <w:szCs w:val="22"/>
              </w:rPr>
            </w:pPr>
          </w:p>
        </w:tc>
        <w:tc>
          <w:tcPr>
            <w:tcW w:w="10009" w:type="dxa"/>
            <w:gridSpan w:val="2"/>
          </w:tcPr>
          <w:p w14:paraId="5287F280" w14:textId="77777777" w:rsidR="00E32AE1" w:rsidRDefault="00E32AE1" w:rsidP="003C1359">
            <w:pPr>
              <w:keepNext/>
              <w:keepLines/>
              <w:rPr>
                <w:color w:val="000000"/>
              </w:rPr>
            </w:pPr>
          </w:p>
          <w:p w14:paraId="446F006D" w14:textId="77777777" w:rsidR="003C2BBE" w:rsidRPr="003C1359" w:rsidRDefault="003C2BBE" w:rsidP="003C1359">
            <w:pPr>
              <w:keepNext/>
              <w:keepLines/>
              <w:rPr>
                <w:color w:val="000000"/>
              </w:rPr>
            </w:pPr>
            <w:r w:rsidRPr="003C1359">
              <w:rPr>
                <w:color w:val="000000"/>
              </w:rPr>
              <w:t>MTTC Pressure Sensor.doc, Harold Madsen, Albuquerque UNM.</w:t>
            </w:r>
          </w:p>
          <w:p w14:paraId="71702CF6" w14:textId="77777777" w:rsidR="003C2BBE" w:rsidRPr="003C1359" w:rsidRDefault="003C2BBE" w:rsidP="003C1359">
            <w:pPr>
              <w:keepNext/>
              <w:keepLines/>
              <w:rPr>
                <w:color w:val="000000"/>
              </w:rPr>
            </w:pPr>
            <w:r w:rsidRPr="003C1359">
              <w:rPr>
                <w:color w:val="000000"/>
              </w:rPr>
              <w:t>MTTC KOH Flow.xls, Harold Madsen, Albuquerque UNM.</w:t>
            </w:r>
          </w:p>
          <w:p w14:paraId="7779D1A0" w14:textId="77777777" w:rsidR="003C2BBE" w:rsidRPr="003C1359" w:rsidRDefault="003C2BBE" w:rsidP="003C1359">
            <w:pPr>
              <w:keepNext/>
              <w:keepLines/>
              <w:rPr>
                <w:color w:val="000000"/>
                <w:sz w:val="22"/>
                <w:szCs w:val="22"/>
              </w:rPr>
            </w:pPr>
            <w:r w:rsidRPr="003C1359">
              <w:rPr>
                <w:color w:val="000000"/>
              </w:rPr>
              <w:t>Lift-Off.ppt  Fabian Lopez, Albuquerque CNMCC.</w:t>
            </w:r>
          </w:p>
        </w:tc>
      </w:tr>
      <w:tr w:rsidR="001F2EFB" w:rsidRPr="00B4696A" w14:paraId="77C30CA8" w14:textId="77777777" w:rsidTr="001F2EFB">
        <w:trPr>
          <w:cantSplit/>
          <w:trHeight w:val="576"/>
        </w:trPr>
        <w:tc>
          <w:tcPr>
            <w:tcW w:w="1015" w:type="dxa"/>
            <w:gridSpan w:val="2"/>
            <w:vAlign w:val="bottom"/>
          </w:tcPr>
          <w:p w14:paraId="1EEA320B" w14:textId="77777777" w:rsidR="001F2EFB" w:rsidRPr="00B4696A" w:rsidRDefault="001F2EFB" w:rsidP="00F23414">
            <w:pPr>
              <w:pStyle w:val="BodyText"/>
              <w:keepNext/>
              <w:keepLines/>
              <w:rPr>
                <w:szCs w:val="24"/>
              </w:rPr>
            </w:pPr>
            <w:bookmarkStart w:id="20" w:name="Fab_PrOvw_PK10_dldl171"/>
            <w:bookmarkEnd w:id="19"/>
          </w:p>
        </w:tc>
        <w:tc>
          <w:tcPr>
            <w:tcW w:w="9990" w:type="dxa"/>
            <w:vAlign w:val="bottom"/>
          </w:tcPr>
          <w:p w14:paraId="198E9FB9" w14:textId="77777777" w:rsidR="001F2EFB" w:rsidRPr="00B4696A" w:rsidRDefault="001F2EFB" w:rsidP="00F23414">
            <w:pPr>
              <w:pStyle w:val="lvl1Text"/>
              <w:rPr>
                <w:b w:val="0"/>
                <w:sz w:val="24"/>
                <w:szCs w:val="24"/>
              </w:rPr>
            </w:pPr>
            <w:r w:rsidRPr="00B4696A">
              <w:rPr>
                <w:sz w:val="24"/>
                <w:szCs w:val="24"/>
              </w:rPr>
              <w:t>Disclaimer</w:t>
            </w:r>
          </w:p>
          <w:p w14:paraId="0F9239E0" w14:textId="77777777" w:rsidR="001F2EFB" w:rsidRPr="00B4696A" w:rsidRDefault="00E32AE1" w:rsidP="00F23414">
            <w:pPr>
              <w:pStyle w:val="lvl1Text"/>
              <w:rPr>
                <w:b w:val="0"/>
                <w:sz w:val="24"/>
                <w:szCs w:val="24"/>
              </w:rPr>
            </w:pPr>
            <w:r w:rsidRPr="00C04F13">
              <w:rPr>
                <w:b w:val="0"/>
                <w:iCs/>
                <w:sz w:val="24"/>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3C2BBE" w:rsidRPr="003C1359" w14:paraId="1815458C" w14:textId="77777777">
        <w:tc>
          <w:tcPr>
            <w:tcW w:w="996" w:type="dxa"/>
          </w:tcPr>
          <w:p w14:paraId="10C97169" w14:textId="77777777" w:rsidR="003C2BBE" w:rsidRPr="003C1359" w:rsidRDefault="003C2BBE" w:rsidP="00FE7927">
            <w:pPr>
              <w:pStyle w:val="txtx1"/>
              <w:rPr>
                <w:sz w:val="22"/>
                <w:szCs w:val="22"/>
              </w:rPr>
            </w:pPr>
            <w:bookmarkStart w:id="21" w:name="Fab_PrOvw_PK10_dldl200"/>
            <w:bookmarkEnd w:id="20"/>
          </w:p>
        </w:tc>
        <w:tc>
          <w:tcPr>
            <w:tcW w:w="10009" w:type="dxa"/>
            <w:gridSpan w:val="2"/>
          </w:tcPr>
          <w:p w14:paraId="1B107DAC" w14:textId="77777777" w:rsidR="00E32AE1" w:rsidRDefault="00E32AE1" w:rsidP="003C1359">
            <w:pPr>
              <w:keepNext/>
              <w:keepLines/>
              <w:rPr>
                <w:color w:val="000000"/>
                <w:u w:val="single"/>
              </w:rPr>
            </w:pPr>
          </w:p>
          <w:p w14:paraId="62B1EF9F" w14:textId="77777777" w:rsidR="00E32AE1" w:rsidRPr="0087255F" w:rsidRDefault="00E32AE1" w:rsidP="00E32AE1">
            <w:pPr>
              <w:keepNext/>
              <w:keepLines/>
            </w:pPr>
          </w:p>
          <w:p w14:paraId="5F42932E" w14:textId="77777777" w:rsidR="00E32AE1" w:rsidRPr="003C1359" w:rsidRDefault="008A4AE0" w:rsidP="003C1359">
            <w:pPr>
              <w:keepNext/>
              <w:keepLines/>
              <w:rPr>
                <w:color w:val="000000"/>
                <w:sz w:val="22"/>
                <w:szCs w:val="22"/>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53" w:history="1">
              <w:r w:rsidRPr="00C60398">
                <w:rPr>
                  <w:rStyle w:val="Hyperlink"/>
                  <w:i/>
                </w:rPr>
                <w:t>http://scme-nm.org</w:t>
              </w:r>
            </w:hyperlink>
            <w:r>
              <w:rPr>
                <w:i/>
              </w:rPr>
              <w:t xml:space="preserve">). </w:t>
            </w:r>
            <w:bookmarkStart w:id="22" w:name="_GoBack"/>
            <w:bookmarkEnd w:id="22"/>
          </w:p>
        </w:tc>
      </w:tr>
      <w:bookmarkEnd w:id="21"/>
    </w:tbl>
    <w:p w14:paraId="0319CCAD" w14:textId="77777777" w:rsidR="003C2BBE" w:rsidRPr="003C2BBE" w:rsidRDefault="003C2BBE" w:rsidP="00DF54BA">
      <w:pPr>
        <w:rPr>
          <w:sz w:val="4"/>
        </w:rPr>
      </w:pPr>
    </w:p>
    <w:p w14:paraId="0FCDC0E6" w14:textId="77777777" w:rsidR="00BA085D" w:rsidRDefault="00BA085D" w:rsidP="00DF54BA"/>
    <w:p w14:paraId="636DE5F0" w14:textId="77777777" w:rsidR="00A712C2" w:rsidRDefault="00A712C2" w:rsidP="00DF54BA"/>
    <w:p w14:paraId="0A1B0361" w14:textId="77777777" w:rsidR="00E558EC" w:rsidRDefault="00AA6819" w:rsidP="00AA6819">
      <w:r>
        <w:t xml:space="preserve"> </w:t>
      </w:r>
    </w:p>
    <w:sectPr w:rsidR="00E558EC" w:rsidSect="008A4AE0">
      <w:type w:val="continuous"/>
      <w:pgSz w:w="12240" w:h="15840"/>
      <w:pgMar w:top="1440" w:right="720" w:bottom="1530" w:left="576" w:header="720" w:footer="864"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93C48A" w14:textId="77777777" w:rsidR="006B3677" w:rsidRDefault="006B3677">
      <w:r>
        <w:separator/>
      </w:r>
    </w:p>
  </w:endnote>
  <w:endnote w:type="continuationSeparator" w:id="0">
    <w:p w14:paraId="54D342CA" w14:textId="77777777" w:rsidR="006B3677" w:rsidRDefault="006B3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6B7840" w14:textId="77777777" w:rsidR="00AE0365" w:rsidRDefault="00AE0365">
    <w:pPr>
      <w:pStyle w:val="Footer"/>
    </w:pPr>
  </w:p>
  <w:p w14:paraId="19F10D5D" w14:textId="77777777" w:rsidR="00AE0365" w:rsidRDefault="002B55C2" w:rsidP="00EC6A39">
    <w:pPr>
      <w:pStyle w:val="Footer"/>
      <w:jc w:val="right"/>
    </w:pPr>
    <w:r>
      <w:rPr>
        <w:noProof/>
      </w:rPr>
      <w:drawing>
        <wp:inline distT="0" distB="0" distL="0" distR="0" wp14:anchorId="74A97851" wp14:editId="2479A022">
          <wp:extent cx="942975" cy="304800"/>
          <wp:effectExtent l="19050" t="0" r="9525"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srcRect/>
                  <a:stretch>
                    <a:fillRect/>
                  </a:stretch>
                </pic:blipFill>
                <pic:spPr bwMode="auto">
                  <a:xfrm>
                    <a:off x="0" y="0"/>
                    <a:ext cx="942975" cy="304800"/>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A13EB3" w14:textId="77777777" w:rsidR="00846A84" w:rsidRDefault="00846A84" w:rsidP="00846A84">
    <w:pPr>
      <w:pStyle w:val="Footer"/>
      <w:tabs>
        <w:tab w:val="clear" w:pos="4320"/>
        <w:tab w:val="clear" w:pos="8640"/>
        <w:tab w:val="center" w:pos="5310"/>
        <w:tab w:val="right" w:pos="10800"/>
      </w:tabs>
      <w:jc w:val="right"/>
      <w:rPr>
        <w:i/>
        <w:sz w:val="22"/>
      </w:rPr>
    </w:pPr>
    <w:r>
      <w:rPr>
        <w:i/>
        <w:sz w:val="22"/>
      </w:rPr>
      <w:t>Southwest Center for Microsystems Education (SCME)</w:t>
    </w:r>
    <w:r>
      <w:rPr>
        <w:i/>
        <w:sz w:val="22"/>
      </w:rPr>
      <w:tab/>
    </w:r>
    <w:r>
      <w:rPr>
        <w:i/>
        <w:sz w:val="22"/>
      </w:rPr>
      <w:tab/>
    </w:r>
    <w:r>
      <w:rPr>
        <w:b/>
        <w:i/>
        <w:sz w:val="22"/>
      </w:rPr>
      <w:t xml:space="preserve">Page </w:t>
    </w:r>
    <w:r w:rsidR="00AB4838">
      <w:rPr>
        <w:b/>
        <w:i/>
        <w:sz w:val="22"/>
      </w:rPr>
      <w:fldChar w:fldCharType="begin"/>
    </w:r>
    <w:r>
      <w:rPr>
        <w:b/>
        <w:i/>
        <w:sz w:val="22"/>
      </w:rPr>
      <w:instrText xml:space="preserve"> PAGE </w:instrText>
    </w:r>
    <w:r w:rsidR="00AB4838">
      <w:rPr>
        <w:b/>
        <w:i/>
        <w:sz w:val="22"/>
      </w:rPr>
      <w:fldChar w:fldCharType="separate"/>
    </w:r>
    <w:r w:rsidR="008A4AE0">
      <w:rPr>
        <w:b/>
        <w:i/>
        <w:noProof/>
        <w:sz w:val="22"/>
      </w:rPr>
      <w:t>18</w:t>
    </w:r>
    <w:r w:rsidR="00AB4838">
      <w:rPr>
        <w:b/>
        <w:i/>
        <w:sz w:val="22"/>
      </w:rPr>
      <w:fldChar w:fldCharType="end"/>
    </w:r>
    <w:r>
      <w:rPr>
        <w:b/>
        <w:i/>
        <w:sz w:val="22"/>
      </w:rPr>
      <w:t xml:space="preserve"> of </w:t>
    </w:r>
    <w:r w:rsidR="00AB4838">
      <w:rPr>
        <w:b/>
        <w:i/>
        <w:sz w:val="22"/>
      </w:rPr>
      <w:fldChar w:fldCharType="begin"/>
    </w:r>
    <w:r>
      <w:rPr>
        <w:b/>
        <w:i/>
        <w:sz w:val="22"/>
      </w:rPr>
      <w:instrText xml:space="preserve"> NUMPAGES </w:instrText>
    </w:r>
    <w:r w:rsidR="00AB4838">
      <w:rPr>
        <w:b/>
        <w:i/>
        <w:sz w:val="22"/>
      </w:rPr>
      <w:fldChar w:fldCharType="separate"/>
    </w:r>
    <w:r w:rsidR="008A4AE0">
      <w:rPr>
        <w:b/>
        <w:i/>
        <w:noProof/>
        <w:sz w:val="22"/>
      </w:rPr>
      <w:t>19</w:t>
    </w:r>
    <w:r w:rsidR="00AB4838">
      <w:rPr>
        <w:b/>
        <w:i/>
        <w:sz w:val="22"/>
      </w:rPr>
      <w:fldChar w:fldCharType="end"/>
    </w:r>
  </w:p>
  <w:p w14:paraId="74EF3C9B" w14:textId="77777777" w:rsidR="00AE0365" w:rsidRPr="00846A84" w:rsidRDefault="00AB4838" w:rsidP="00846A84">
    <w:pPr>
      <w:pStyle w:val="Footer"/>
      <w:tabs>
        <w:tab w:val="clear" w:pos="4320"/>
        <w:tab w:val="clear" w:pos="8640"/>
        <w:tab w:val="center" w:pos="5310"/>
        <w:tab w:val="right" w:pos="10800"/>
      </w:tabs>
      <w:jc w:val="right"/>
      <w:rPr>
        <w:szCs w:val="20"/>
      </w:rPr>
    </w:pPr>
    <w:r>
      <w:rPr>
        <w:i/>
        <w:sz w:val="22"/>
      </w:rPr>
      <w:fldChar w:fldCharType="begin"/>
    </w:r>
    <w:r w:rsidR="00846A84">
      <w:rPr>
        <w:i/>
        <w:sz w:val="22"/>
      </w:rPr>
      <w:instrText xml:space="preserve"> FILENAME </w:instrText>
    </w:r>
    <w:r>
      <w:rPr>
        <w:i/>
        <w:sz w:val="22"/>
      </w:rPr>
      <w:fldChar w:fldCharType="separate"/>
    </w:r>
    <w:r w:rsidR="008A4AE0">
      <w:rPr>
        <w:i/>
        <w:noProof/>
        <w:sz w:val="22"/>
      </w:rPr>
      <w:t>Fab_PrOvw_AC10_PG_August2017.docx</w:t>
    </w:r>
    <w:r>
      <w:rPr>
        <w:i/>
        <w:sz w:val="22"/>
      </w:rPr>
      <w:fldChar w:fldCharType="end"/>
    </w:r>
    <w:r w:rsidR="00846A84">
      <w:rPr>
        <w:i/>
        <w:sz w:val="22"/>
      </w:rPr>
      <w:tab/>
    </w:r>
    <w:r w:rsidR="00846A84">
      <w:rPr>
        <w:b/>
        <w:i/>
        <w:sz w:val="22"/>
      </w:rPr>
      <w:tab/>
      <w:t>Pressure Sensor Process Cleanroom Activity</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E83604" w14:textId="77777777" w:rsidR="00AE0365" w:rsidRDefault="00AE0365">
    <w:pPr>
      <w:pStyle w:val="Footer"/>
    </w:pPr>
  </w:p>
  <w:p w14:paraId="156CEE27" w14:textId="77777777" w:rsidR="00AE0365" w:rsidRDefault="00AE0365"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BD23C8" w14:textId="77777777" w:rsidR="006B3677" w:rsidRDefault="006B3677">
      <w:r>
        <w:separator/>
      </w:r>
    </w:p>
  </w:footnote>
  <w:footnote w:type="continuationSeparator" w:id="0">
    <w:p w14:paraId="44D77DC2" w14:textId="77777777" w:rsidR="006B3677" w:rsidRDefault="006B367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51219A" w14:textId="77777777" w:rsidR="00AE0365" w:rsidRDefault="002B55C2" w:rsidP="00EC6A39">
    <w:pPr>
      <w:pStyle w:val="Header"/>
      <w:jc w:val="right"/>
    </w:pPr>
    <w:r>
      <w:rPr>
        <w:noProof/>
      </w:rPr>
      <w:drawing>
        <wp:inline distT="0" distB="0" distL="0" distR="0" wp14:anchorId="30D33AF8" wp14:editId="328A09DF">
          <wp:extent cx="942975" cy="304800"/>
          <wp:effectExtent l="19050" t="0" r="9525" b="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srcRect/>
                  <a:stretch>
                    <a:fillRect/>
                  </a:stretch>
                </pic:blipFill>
                <pic:spPr bwMode="auto">
                  <a:xfrm>
                    <a:off x="0" y="0"/>
                    <a:ext cx="942975" cy="304800"/>
                  </a:xfrm>
                  <a:prstGeom prst="rect">
                    <a:avLst/>
                  </a:prstGeom>
                  <a:noFill/>
                  <a:ln w="9525">
                    <a:noFill/>
                    <a:miter lim="800000"/>
                    <a:headEnd/>
                    <a:tailEnd/>
                  </a:ln>
                </pic:spPr>
              </pic:pic>
            </a:graphicData>
          </a:graphic>
        </wp:inline>
      </w:drawing>
    </w:r>
  </w:p>
  <w:p w14:paraId="1082E64B" w14:textId="77777777" w:rsidR="00AE0365" w:rsidRDefault="00AE036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9808EA" w14:textId="77777777" w:rsidR="00AE0365" w:rsidRDefault="00AE0365" w:rsidP="00EC6A39">
    <w:pPr>
      <w:pStyle w:val="Header"/>
      <w:jc w:val="right"/>
    </w:pPr>
  </w:p>
  <w:p w14:paraId="6E9AAE0E" w14:textId="77777777" w:rsidR="00AE0365" w:rsidRDefault="00AE036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6AC3088"/>
    <w:multiLevelType w:val="hybridMultilevel"/>
    <w:tmpl w:val="127472DA"/>
    <w:lvl w:ilvl="0" w:tplc="5F4A346C">
      <w:start w:val="1"/>
      <w:numFmt w:val="bullet"/>
      <w:lvlText w:val=""/>
      <w:lvlJc w:val="left"/>
      <w:pPr>
        <w:tabs>
          <w:tab w:val="num" w:pos="360"/>
        </w:tabs>
        <w:ind w:left="432"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83054DB"/>
    <w:multiLevelType w:val="hybridMultilevel"/>
    <w:tmpl w:val="17462F1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A3C5A29"/>
    <w:multiLevelType w:val="hybridMultilevel"/>
    <w:tmpl w:val="2ED4FB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5">
    <w:nsid w:val="18E25501"/>
    <w:multiLevelType w:val="hybridMultilevel"/>
    <w:tmpl w:val="98DE15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7B0500"/>
    <w:multiLevelType w:val="hybridMultilevel"/>
    <w:tmpl w:val="02861B9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2EE4ACC"/>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A36355"/>
    <w:multiLevelType w:val="hybridMultilevel"/>
    <w:tmpl w:val="FCE0A8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0">
    <w:nsid w:val="322A1FB2"/>
    <w:multiLevelType w:val="hybridMultilevel"/>
    <w:tmpl w:val="30767F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nsid w:val="379C2C78"/>
    <w:multiLevelType w:val="hybridMultilevel"/>
    <w:tmpl w:val="4648BC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DEC5322"/>
    <w:multiLevelType w:val="hybridMultilevel"/>
    <w:tmpl w:val="135AE5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0CE613E"/>
    <w:multiLevelType w:val="hybridMultilevel"/>
    <w:tmpl w:val="81B6A3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7">
    <w:nsid w:val="572D1B38"/>
    <w:multiLevelType w:val="hybridMultilevel"/>
    <w:tmpl w:val="D036651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0A07CC"/>
    <w:multiLevelType w:val="hybridMultilevel"/>
    <w:tmpl w:val="252A14B4"/>
    <w:lvl w:ilvl="0" w:tplc="AC9A2DD2">
      <w:start w:val="1"/>
      <w:numFmt w:val="decimal"/>
      <w:lvlText w:val="%1."/>
      <w:lvlJc w:val="left"/>
      <w:pPr>
        <w:tabs>
          <w:tab w:val="num" w:pos="720"/>
        </w:tabs>
        <w:ind w:left="720" w:hanging="360"/>
      </w:pPr>
    </w:lvl>
    <w:lvl w:ilvl="1" w:tplc="245C5212" w:tentative="1">
      <w:start w:val="1"/>
      <w:numFmt w:val="decimal"/>
      <w:lvlText w:val="%2."/>
      <w:lvlJc w:val="left"/>
      <w:pPr>
        <w:tabs>
          <w:tab w:val="num" w:pos="1440"/>
        </w:tabs>
        <w:ind w:left="1440" w:hanging="360"/>
      </w:pPr>
    </w:lvl>
    <w:lvl w:ilvl="2" w:tplc="06460136" w:tentative="1">
      <w:start w:val="1"/>
      <w:numFmt w:val="decimal"/>
      <w:lvlText w:val="%3."/>
      <w:lvlJc w:val="left"/>
      <w:pPr>
        <w:tabs>
          <w:tab w:val="num" w:pos="2160"/>
        </w:tabs>
        <w:ind w:left="2160" w:hanging="360"/>
      </w:pPr>
    </w:lvl>
    <w:lvl w:ilvl="3" w:tplc="E3E4315C" w:tentative="1">
      <w:start w:val="1"/>
      <w:numFmt w:val="decimal"/>
      <w:lvlText w:val="%4."/>
      <w:lvlJc w:val="left"/>
      <w:pPr>
        <w:tabs>
          <w:tab w:val="num" w:pos="2880"/>
        </w:tabs>
        <w:ind w:left="2880" w:hanging="360"/>
      </w:pPr>
    </w:lvl>
    <w:lvl w:ilvl="4" w:tplc="DE54F0C8" w:tentative="1">
      <w:start w:val="1"/>
      <w:numFmt w:val="decimal"/>
      <w:lvlText w:val="%5."/>
      <w:lvlJc w:val="left"/>
      <w:pPr>
        <w:tabs>
          <w:tab w:val="num" w:pos="3600"/>
        </w:tabs>
        <w:ind w:left="3600" w:hanging="360"/>
      </w:pPr>
    </w:lvl>
    <w:lvl w:ilvl="5" w:tplc="BD389150" w:tentative="1">
      <w:start w:val="1"/>
      <w:numFmt w:val="decimal"/>
      <w:lvlText w:val="%6."/>
      <w:lvlJc w:val="left"/>
      <w:pPr>
        <w:tabs>
          <w:tab w:val="num" w:pos="4320"/>
        </w:tabs>
        <w:ind w:left="4320" w:hanging="360"/>
      </w:pPr>
    </w:lvl>
    <w:lvl w:ilvl="6" w:tplc="47E441BA" w:tentative="1">
      <w:start w:val="1"/>
      <w:numFmt w:val="decimal"/>
      <w:lvlText w:val="%7."/>
      <w:lvlJc w:val="left"/>
      <w:pPr>
        <w:tabs>
          <w:tab w:val="num" w:pos="5040"/>
        </w:tabs>
        <w:ind w:left="5040" w:hanging="360"/>
      </w:pPr>
    </w:lvl>
    <w:lvl w:ilvl="7" w:tplc="E8F48A9E" w:tentative="1">
      <w:start w:val="1"/>
      <w:numFmt w:val="decimal"/>
      <w:lvlText w:val="%8."/>
      <w:lvlJc w:val="left"/>
      <w:pPr>
        <w:tabs>
          <w:tab w:val="num" w:pos="5760"/>
        </w:tabs>
        <w:ind w:left="5760" w:hanging="360"/>
      </w:pPr>
    </w:lvl>
    <w:lvl w:ilvl="8" w:tplc="511E710A" w:tentative="1">
      <w:start w:val="1"/>
      <w:numFmt w:val="decimal"/>
      <w:lvlText w:val="%9."/>
      <w:lvlJc w:val="left"/>
      <w:pPr>
        <w:tabs>
          <w:tab w:val="num" w:pos="6480"/>
        </w:tabs>
        <w:ind w:left="6480" w:hanging="360"/>
      </w:pPr>
    </w:lvl>
  </w:abstractNum>
  <w:abstractNum w:abstractNumId="19">
    <w:nsid w:val="5E9663E1"/>
    <w:multiLevelType w:val="hybridMultilevel"/>
    <w:tmpl w:val="097C334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0876F0D"/>
    <w:multiLevelType w:val="hybridMultilevel"/>
    <w:tmpl w:val="503690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22">
    <w:nsid w:val="65151EB0"/>
    <w:multiLevelType w:val="hybridMultilevel"/>
    <w:tmpl w:val="09488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6836CF2"/>
    <w:multiLevelType w:val="hybridMultilevel"/>
    <w:tmpl w:val="8D60419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9FD67C1"/>
    <w:multiLevelType w:val="hybridMultilevel"/>
    <w:tmpl w:val="09C2C7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462353F"/>
    <w:multiLevelType w:val="hybridMultilevel"/>
    <w:tmpl w:val="9B5EE7EA"/>
    <w:lvl w:ilvl="0" w:tplc="7F4C0466">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9D542DD"/>
    <w:multiLevelType w:val="hybridMultilevel"/>
    <w:tmpl w:val="B606AB88"/>
    <w:lvl w:ilvl="0" w:tplc="0409000F">
      <w:start w:val="1"/>
      <w:numFmt w:val="decimal"/>
      <w:lvlText w:val="%1."/>
      <w:lvlJc w:val="left"/>
      <w:pPr>
        <w:ind w:left="720" w:hanging="360"/>
      </w:pPr>
      <w:rPr>
        <w:rFonts w:hint="default"/>
      </w:rPr>
    </w:lvl>
    <w:lvl w:ilvl="1" w:tplc="7ADA814C">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F8279D1"/>
    <w:multiLevelType w:val="hybridMultilevel"/>
    <w:tmpl w:val="4016E9A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5"/>
  </w:num>
  <w:num w:numId="2">
    <w:abstractNumId w:val="9"/>
  </w:num>
  <w:num w:numId="3">
    <w:abstractNumId w:val="16"/>
  </w:num>
  <w:num w:numId="4">
    <w:abstractNumId w:val="11"/>
  </w:num>
  <w:num w:numId="5">
    <w:abstractNumId w:val="4"/>
  </w:num>
  <w:num w:numId="6">
    <w:abstractNumId w:val="25"/>
  </w:num>
  <w:num w:numId="7">
    <w:abstractNumId w:val="21"/>
  </w:num>
  <w:num w:numId="8">
    <w:abstractNumId w:val="0"/>
  </w:num>
  <w:num w:numId="9">
    <w:abstractNumId w:val="1"/>
  </w:num>
  <w:num w:numId="10">
    <w:abstractNumId w:val="19"/>
  </w:num>
  <w:num w:numId="11">
    <w:abstractNumId w:val="8"/>
  </w:num>
  <w:num w:numId="12">
    <w:abstractNumId w:val="12"/>
  </w:num>
  <w:num w:numId="13">
    <w:abstractNumId w:val="20"/>
  </w:num>
  <w:num w:numId="14">
    <w:abstractNumId w:val="2"/>
  </w:num>
  <w:num w:numId="15">
    <w:abstractNumId w:val="17"/>
  </w:num>
  <w:num w:numId="16">
    <w:abstractNumId w:val="3"/>
  </w:num>
  <w:num w:numId="17">
    <w:abstractNumId w:val="13"/>
  </w:num>
  <w:num w:numId="18">
    <w:abstractNumId w:val="23"/>
  </w:num>
  <w:num w:numId="19">
    <w:abstractNumId w:val="6"/>
  </w:num>
  <w:num w:numId="20">
    <w:abstractNumId w:val="14"/>
  </w:num>
  <w:num w:numId="21">
    <w:abstractNumId w:val="26"/>
  </w:num>
  <w:num w:numId="22">
    <w:abstractNumId w:val="24"/>
  </w:num>
  <w:num w:numId="23">
    <w:abstractNumId w:val="28"/>
  </w:num>
  <w:num w:numId="24">
    <w:abstractNumId w:val="18"/>
  </w:num>
  <w:num w:numId="25">
    <w:abstractNumId w:val="7"/>
  </w:num>
  <w:num w:numId="26">
    <w:abstractNumId w:val="27"/>
  </w:num>
  <w:num w:numId="27">
    <w:abstractNumId w:val="5"/>
  </w:num>
  <w:num w:numId="28">
    <w:abstractNumId w:val="10"/>
  </w:num>
  <w:num w:numId="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1493"/>
    <w:rsid w:val="0002474E"/>
    <w:rsid w:val="00031860"/>
    <w:rsid w:val="00033315"/>
    <w:rsid w:val="00033ED3"/>
    <w:rsid w:val="00034384"/>
    <w:rsid w:val="000375AB"/>
    <w:rsid w:val="00040D75"/>
    <w:rsid w:val="00047D2A"/>
    <w:rsid w:val="000519F8"/>
    <w:rsid w:val="0005565C"/>
    <w:rsid w:val="00057B9E"/>
    <w:rsid w:val="00082805"/>
    <w:rsid w:val="0008546C"/>
    <w:rsid w:val="00096ED1"/>
    <w:rsid w:val="00097CC8"/>
    <w:rsid w:val="000A134D"/>
    <w:rsid w:val="000A4E57"/>
    <w:rsid w:val="000A6604"/>
    <w:rsid w:val="000B4D5B"/>
    <w:rsid w:val="000C024E"/>
    <w:rsid w:val="000C04B3"/>
    <w:rsid w:val="000C4088"/>
    <w:rsid w:val="000E5B78"/>
    <w:rsid w:val="000F1F79"/>
    <w:rsid w:val="000F3654"/>
    <w:rsid w:val="00100B32"/>
    <w:rsid w:val="00103400"/>
    <w:rsid w:val="001064F0"/>
    <w:rsid w:val="00111E39"/>
    <w:rsid w:val="001131A8"/>
    <w:rsid w:val="0012192B"/>
    <w:rsid w:val="001246D7"/>
    <w:rsid w:val="0014607B"/>
    <w:rsid w:val="0015494F"/>
    <w:rsid w:val="00155C96"/>
    <w:rsid w:val="00161955"/>
    <w:rsid w:val="00172A45"/>
    <w:rsid w:val="00172E99"/>
    <w:rsid w:val="00175D09"/>
    <w:rsid w:val="00190D4B"/>
    <w:rsid w:val="00196F35"/>
    <w:rsid w:val="001A7425"/>
    <w:rsid w:val="001B4941"/>
    <w:rsid w:val="001C3793"/>
    <w:rsid w:val="001C4622"/>
    <w:rsid w:val="001E5D0F"/>
    <w:rsid w:val="001F2EFB"/>
    <w:rsid w:val="0021025B"/>
    <w:rsid w:val="0022214A"/>
    <w:rsid w:val="00236037"/>
    <w:rsid w:val="00260895"/>
    <w:rsid w:val="0026162A"/>
    <w:rsid w:val="002720D9"/>
    <w:rsid w:val="0027744D"/>
    <w:rsid w:val="002801DE"/>
    <w:rsid w:val="00281F2D"/>
    <w:rsid w:val="00282CB3"/>
    <w:rsid w:val="002A1736"/>
    <w:rsid w:val="002A46F4"/>
    <w:rsid w:val="002B4432"/>
    <w:rsid w:val="002B55C2"/>
    <w:rsid w:val="002B62F1"/>
    <w:rsid w:val="002B64EE"/>
    <w:rsid w:val="002D3DE6"/>
    <w:rsid w:val="002D617E"/>
    <w:rsid w:val="002E16B3"/>
    <w:rsid w:val="002F2569"/>
    <w:rsid w:val="002F7867"/>
    <w:rsid w:val="00303EAC"/>
    <w:rsid w:val="00311AA7"/>
    <w:rsid w:val="00314151"/>
    <w:rsid w:val="003173F9"/>
    <w:rsid w:val="00323AEF"/>
    <w:rsid w:val="00330871"/>
    <w:rsid w:val="003531C6"/>
    <w:rsid w:val="00355290"/>
    <w:rsid w:val="0035794B"/>
    <w:rsid w:val="00360753"/>
    <w:rsid w:val="00363509"/>
    <w:rsid w:val="00365BB0"/>
    <w:rsid w:val="0036693B"/>
    <w:rsid w:val="003709D0"/>
    <w:rsid w:val="00372EC0"/>
    <w:rsid w:val="0037389E"/>
    <w:rsid w:val="003931AF"/>
    <w:rsid w:val="003A0197"/>
    <w:rsid w:val="003A23E4"/>
    <w:rsid w:val="003A2D51"/>
    <w:rsid w:val="003A52A8"/>
    <w:rsid w:val="003A5B8A"/>
    <w:rsid w:val="003B2CA1"/>
    <w:rsid w:val="003B509F"/>
    <w:rsid w:val="003C1359"/>
    <w:rsid w:val="003C2BBE"/>
    <w:rsid w:val="003C682D"/>
    <w:rsid w:val="003D2BC8"/>
    <w:rsid w:val="003D5057"/>
    <w:rsid w:val="003D639C"/>
    <w:rsid w:val="003E3BB8"/>
    <w:rsid w:val="00401B67"/>
    <w:rsid w:val="0040440B"/>
    <w:rsid w:val="0042057E"/>
    <w:rsid w:val="00421E02"/>
    <w:rsid w:val="0043567D"/>
    <w:rsid w:val="00436D0E"/>
    <w:rsid w:val="00456E84"/>
    <w:rsid w:val="0046023B"/>
    <w:rsid w:val="00471DB2"/>
    <w:rsid w:val="00475E45"/>
    <w:rsid w:val="00476BBB"/>
    <w:rsid w:val="00482F29"/>
    <w:rsid w:val="004905D5"/>
    <w:rsid w:val="004A55B0"/>
    <w:rsid w:val="004B3B7D"/>
    <w:rsid w:val="004C097E"/>
    <w:rsid w:val="004C6983"/>
    <w:rsid w:val="004C7CF1"/>
    <w:rsid w:val="004D2641"/>
    <w:rsid w:val="004D67AE"/>
    <w:rsid w:val="004E43AF"/>
    <w:rsid w:val="004E4757"/>
    <w:rsid w:val="004E489A"/>
    <w:rsid w:val="004E5892"/>
    <w:rsid w:val="004F402E"/>
    <w:rsid w:val="00500EC5"/>
    <w:rsid w:val="00525AEF"/>
    <w:rsid w:val="00526947"/>
    <w:rsid w:val="0052795F"/>
    <w:rsid w:val="0053008E"/>
    <w:rsid w:val="00530481"/>
    <w:rsid w:val="00534CDD"/>
    <w:rsid w:val="0054140C"/>
    <w:rsid w:val="00543892"/>
    <w:rsid w:val="005460FD"/>
    <w:rsid w:val="00546714"/>
    <w:rsid w:val="00573FED"/>
    <w:rsid w:val="0058320A"/>
    <w:rsid w:val="005A0723"/>
    <w:rsid w:val="005A0D74"/>
    <w:rsid w:val="005A2CB0"/>
    <w:rsid w:val="005B4FB5"/>
    <w:rsid w:val="005C37CD"/>
    <w:rsid w:val="005C593C"/>
    <w:rsid w:val="005C748D"/>
    <w:rsid w:val="005D0DFB"/>
    <w:rsid w:val="005D25E4"/>
    <w:rsid w:val="005D7EB4"/>
    <w:rsid w:val="005E0B74"/>
    <w:rsid w:val="005F0D7E"/>
    <w:rsid w:val="005F2B0F"/>
    <w:rsid w:val="005F6C9B"/>
    <w:rsid w:val="00600845"/>
    <w:rsid w:val="00604DA0"/>
    <w:rsid w:val="00607F70"/>
    <w:rsid w:val="00615A42"/>
    <w:rsid w:val="0062015A"/>
    <w:rsid w:val="006217F2"/>
    <w:rsid w:val="006445FD"/>
    <w:rsid w:val="00644870"/>
    <w:rsid w:val="00660FD3"/>
    <w:rsid w:val="0066624A"/>
    <w:rsid w:val="00666374"/>
    <w:rsid w:val="00671A2C"/>
    <w:rsid w:val="006731B8"/>
    <w:rsid w:val="00682C7C"/>
    <w:rsid w:val="00683985"/>
    <w:rsid w:val="00684F00"/>
    <w:rsid w:val="006922A2"/>
    <w:rsid w:val="006945C6"/>
    <w:rsid w:val="006B3677"/>
    <w:rsid w:val="006B4591"/>
    <w:rsid w:val="006B50A4"/>
    <w:rsid w:val="006C2659"/>
    <w:rsid w:val="00701265"/>
    <w:rsid w:val="007113A2"/>
    <w:rsid w:val="00723F8A"/>
    <w:rsid w:val="00754242"/>
    <w:rsid w:val="007914DB"/>
    <w:rsid w:val="00796EB5"/>
    <w:rsid w:val="007A6245"/>
    <w:rsid w:val="007B6F36"/>
    <w:rsid w:val="007F0D26"/>
    <w:rsid w:val="007F72B9"/>
    <w:rsid w:val="0080497A"/>
    <w:rsid w:val="00810584"/>
    <w:rsid w:val="00812853"/>
    <w:rsid w:val="00826EBA"/>
    <w:rsid w:val="00846A18"/>
    <w:rsid w:val="00846A84"/>
    <w:rsid w:val="00857197"/>
    <w:rsid w:val="0086010B"/>
    <w:rsid w:val="00862736"/>
    <w:rsid w:val="00864137"/>
    <w:rsid w:val="00881286"/>
    <w:rsid w:val="00897411"/>
    <w:rsid w:val="008A334D"/>
    <w:rsid w:val="008A4AE0"/>
    <w:rsid w:val="008B3D22"/>
    <w:rsid w:val="008B6481"/>
    <w:rsid w:val="008C7A99"/>
    <w:rsid w:val="008D20E9"/>
    <w:rsid w:val="008F3BC8"/>
    <w:rsid w:val="008F5F21"/>
    <w:rsid w:val="008F6A44"/>
    <w:rsid w:val="00911D63"/>
    <w:rsid w:val="0093397E"/>
    <w:rsid w:val="00943632"/>
    <w:rsid w:val="009475C1"/>
    <w:rsid w:val="00966E55"/>
    <w:rsid w:val="00973FF2"/>
    <w:rsid w:val="00975DD3"/>
    <w:rsid w:val="0099676A"/>
    <w:rsid w:val="0099785A"/>
    <w:rsid w:val="009A2186"/>
    <w:rsid w:val="009A257F"/>
    <w:rsid w:val="009A79C4"/>
    <w:rsid w:val="009B2468"/>
    <w:rsid w:val="009C2F4D"/>
    <w:rsid w:val="009C57B1"/>
    <w:rsid w:val="009F1EA9"/>
    <w:rsid w:val="00A13F09"/>
    <w:rsid w:val="00A141D7"/>
    <w:rsid w:val="00A17721"/>
    <w:rsid w:val="00A229B4"/>
    <w:rsid w:val="00A241DC"/>
    <w:rsid w:val="00A300DA"/>
    <w:rsid w:val="00A31583"/>
    <w:rsid w:val="00A32DEA"/>
    <w:rsid w:val="00A35EF3"/>
    <w:rsid w:val="00A4207A"/>
    <w:rsid w:val="00A42A9B"/>
    <w:rsid w:val="00A44B2E"/>
    <w:rsid w:val="00A52691"/>
    <w:rsid w:val="00A548EE"/>
    <w:rsid w:val="00A5533B"/>
    <w:rsid w:val="00A631BC"/>
    <w:rsid w:val="00A66848"/>
    <w:rsid w:val="00A712C2"/>
    <w:rsid w:val="00A872C2"/>
    <w:rsid w:val="00AA6819"/>
    <w:rsid w:val="00AB4838"/>
    <w:rsid w:val="00AC57BC"/>
    <w:rsid w:val="00AD14AE"/>
    <w:rsid w:val="00AE0365"/>
    <w:rsid w:val="00B04056"/>
    <w:rsid w:val="00B05761"/>
    <w:rsid w:val="00B1037D"/>
    <w:rsid w:val="00B146EA"/>
    <w:rsid w:val="00B22985"/>
    <w:rsid w:val="00B31B06"/>
    <w:rsid w:val="00B33CDB"/>
    <w:rsid w:val="00B3704F"/>
    <w:rsid w:val="00B4359A"/>
    <w:rsid w:val="00B56FFE"/>
    <w:rsid w:val="00B652A7"/>
    <w:rsid w:val="00B80DBC"/>
    <w:rsid w:val="00B83CF6"/>
    <w:rsid w:val="00B9757B"/>
    <w:rsid w:val="00BA085D"/>
    <w:rsid w:val="00BB0E4F"/>
    <w:rsid w:val="00BB3DB2"/>
    <w:rsid w:val="00BC2AEB"/>
    <w:rsid w:val="00BC4CD8"/>
    <w:rsid w:val="00BC4DFC"/>
    <w:rsid w:val="00BD0D14"/>
    <w:rsid w:val="00BD79A2"/>
    <w:rsid w:val="00BE5B7E"/>
    <w:rsid w:val="00BF2976"/>
    <w:rsid w:val="00BF4FEC"/>
    <w:rsid w:val="00BF5C1E"/>
    <w:rsid w:val="00C16BC9"/>
    <w:rsid w:val="00C220E8"/>
    <w:rsid w:val="00C30BF2"/>
    <w:rsid w:val="00C31830"/>
    <w:rsid w:val="00C33EAF"/>
    <w:rsid w:val="00C3714D"/>
    <w:rsid w:val="00C461F7"/>
    <w:rsid w:val="00C50FFF"/>
    <w:rsid w:val="00C5644B"/>
    <w:rsid w:val="00C61365"/>
    <w:rsid w:val="00C61390"/>
    <w:rsid w:val="00C64C30"/>
    <w:rsid w:val="00C779C0"/>
    <w:rsid w:val="00C82196"/>
    <w:rsid w:val="00C84123"/>
    <w:rsid w:val="00C90A22"/>
    <w:rsid w:val="00C969B4"/>
    <w:rsid w:val="00CA03F1"/>
    <w:rsid w:val="00CA38E0"/>
    <w:rsid w:val="00CA4D64"/>
    <w:rsid w:val="00CA658D"/>
    <w:rsid w:val="00CB5329"/>
    <w:rsid w:val="00CC6B4B"/>
    <w:rsid w:val="00CC6C0A"/>
    <w:rsid w:val="00CE4AC4"/>
    <w:rsid w:val="00D053B6"/>
    <w:rsid w:val="00D064AF"/>
    <w:rsid w:val="00D069AF"/>
    <w:rsid w:val="00D079E1"/>
    <w:rsid w:val="00D11481"/>
    <w:rsid w:val="00D15029"/>
    <w:rsid w:val="00D21A1F"/>
    <w:rsid w:val="00D311C6"/>
    <w:rsid w:val="00D40D63"/>
    <w:rsid w:val="00D45A6F"/>
    <w:rsid w:val="00D46DC9"/>
    <w:rsid w:val="00D62AD0"/>
    <w:rsid w:val="00D7491B"/>
    <w:rsid w:val="00D80D16"/>
    <w:rsid w:val="00D81216"/>
    <w:rsid w:val="00D86E49"/>
    <w:rsid w:val="00D9742F"/>
    <w:rsid w:val="00DA0CB2"/>
    <w:rsid w:val="00DA23E5"/>
    <w:rsid w:val="00DA7D24"/>
    <w:rsid w:val="00DB3EE3"/>
    <w:rsid w:val="00DC5D71"/>
    <w:rsid w:val="00DC6903"/>
    <w:rsid w:val="00DD0671"/>
    <w:rsid w:val="00DD25B4"/>
    <w:rsid w:val="00DD291E"/>
    <w:rsid w:val="00DD6DE3"/>
    <w:rsid w:val="00DD7B4C"/>
    <w:rsid w:val="00DD7DC4"/>
    <w:rsid w:val="00DF54BA"/>
    <w:rsid w:val="00DF7276"/>
    <w:rsid w:val="00E058D6"/>
    <w:rsid w:val="00E263AD"/>
    <w:rsid w:val="00E32AE1"/>
    <w:rsid w:val="00E532BB"/>
    <w:rsid w:val="00E54B53"/>
    <w:rsid w:val="00E558EC"/>
    <w:rsid w:val="00E56BC6"/>
    <w:rsid w:val="00E66C40"/>
    <w:rsid w:val="00E746AE"/>
    <w:rsid w:val="00E87349"/>
    <w:rsid w:val="00E90BC2"/>
    <w:rsid w:val="00EA31C9"/>
    <w:rsid w:val="00EA51A6"/>
    <w:rsid w:val="00EA70A7"/>
    <w:rsid w:val="00EA7B04"/>
    <w:rsid w:val="00EB6834"/>
    <w:rsid w:val="00EC364A"/>
    <w:rsid w:val="00EC58CF"/>
    <w:rsid w:val="00EC6A39"/>
    <w:rsid w:val="00EC75B4"/>
    <w:rsid w:val="00ED0609"/>
    <w:rsid w:val="00ED1985"/>
    <w:rsid w:val="00ED53E6"/>
    <w:rsid w:val="00ED54F7"/>
    <w:rsid w:val="00EE2F0D"/>
    <w:rsid w:val="00EE47F6"/>
    <w:rsid w:val="00F23414"/>
    <w:rsid w:val="00F237D8"/>
    <w:rsid w:val="00F26455"/>
    <w:rsid w:val="00F32980"/>
    <w:rsid w:val="00F3424D"/>
    <w:rsid w:val="00F36B73"/>
    <w:rsid w:val="00F473EE"/>
    <w:rsid w:val="00F53B60"/>
    <w:rsid w:val="00F65E74"/>
    <w:rsid w:val="00F71096"/>
    <w:rsid w:val="00F72140"/>
    <w:rsid w:val="00F7215A"/>
    <w:rsid w:val="00F740EE"/>
    <w:rsid w:val="00F77838"/>
    <w:rsid w:val="00F77B61"/>
    <w:rsid w:val="00F8134D"/>
    <w:rsid w:val="00F839F2"/>
    <w:rsid w:val="00F86310"/>
    <w:rsid w:val="00F8701C"/>
    <w:rsid w:val="00F91CB4"/>
    <w:rsid w:val="00F946EE"/>
    <w:rsid w:val="00F95B05"/>
    <w:rsid w:val="00F976F9"/>
    <w:rsid w:val="00FA5A70"/>
    <w:rsid w:val="00FA6AF7"/>
    <w:rsid w:val="00FB4D24"/>
    <w:rsid w:val="00FC016A"/>
    <w:rsid w:val="00FD2EE3"/>
    <w:rsid w:val="00FE7927"/>
    <w:rsid w:val="00FF7E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31EC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4123"/>
    <w:pPr>
      <w:widowControl w:val="0"/>
      <w:adjustRightInd w:val="0"/>
      <w:textAlignment w:val="baseline"/>
    </w:pPr>
    <w:rPr>
      <w:sz w:val="24"/>
      <w:szCs w:val="24"/>
    </w:rPr>
  </w:style>
  <w:style w:type="paragraph" w:styleId="Heading1">
    <w:name w:val="heading 1"/>
    <w:basedOn w:val="Normal"/>
    <w:next w:val="Normal"/>
    <w:qFormat/>
    <w:rsid w:val="00C84123"/>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C84123"/>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C84123"/>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C84123"/>
    <w:pPr>
      <w:keepNext/>
      <w:numPr>
        <w:ilvl w:val="3"/>
        <w:numId w:val="4"/>
      </w:numPr>
      <w:spacing w:before="240" w:after="60"/>
      <w:outlineLvl w:val="3"/>
    </w:pPr>
    <w:rPr>
      <w:b/>
      <w:bCs/>
      <w:sz w:val="28"/>
      <w:szCs w:val="28"/>
    </w:rPr>
  </w:style>
  <w:style w:type="paragraph" w:styleId="Heading5">
    <w:name w:val="heading 5"/>
    <w:basedOn w:val="Normal"/>
    <w:next w:val="Normal"/>
    <w:qFormat/>
    <w:rsid w:val="00C84123"/>
    <w:pPr>
      <w:numPr>
        <w:ilvl w:val="4"/>
        <w:numId w:val="4"/>
      </w:numPr>
      <w:spacing w:before="240" w:after="60"/>
      <w:outlineLvl w:val="4"/>
    </w:pPr>
    <w:rPr>
      <w:b/>
      <w:bCs/>
      <w:i/>
      <w:iCs/>
      <w:sz w:val="26"/>
      <w:szCs w:val="26"/>
    </w:rPr>
  </w:style>
  <w:style w:type="paragraph" w:styleId="Heading6">
    <w:name w:val="heading 6"/>
    <w:basedOn w:val="Normal"/>
    <w:next w:val="Normal"/>
    <w:qFormat/>
    <w:rsid w:val="00C84123"/>
    <w:pPr>
      <w:numPr>
        <w:ilvl w:val="5"/>
        <w:numId w:val="4"/>
      </w:numPr>
      <w:spacing w:before="240" w:after="60"/>
      <w:outlineLvl w:val="5"/>
    </w:pPr>
    <w:rPr>
      <w:b/>
      <w:bCs/>
      <w:sz w:val="22"/>
      <w:szCs w:val="22"/>
    </w:rPr>
  </w:style>
  <w:style w:type="paragraph" w:styleId="Heading7">
    <w:name w:val="heading 7"/>
    <w:basedOn w:val="Normal"/>
    <w:next w:val="Normal"/>
    <w:qFormat/>
    <w:rsid w:val="00C84123"/>
    <w:pPr>
      <w:numPr>
        <w:ilvl w:val="6"/>
        <w:numId w:val="4"/>
      </w:numPr>
      <w:spacing w:before="240" w:after="60"/>
      <w:outlineLvl w:val="6"/>
    </w:pPr>
  </w:style>
  <w:style w:type="paragraph" w:styleId="Heading8">
    <w:name w:val="heading 8"/>
    <w:basedOn w:val="Normal"/>
    <w:next w:val="Normal"/>
    <w:qFormat/>
    <w:rsid w:val="00C84123"/>
    <w:pPr>
      <w:numPr>
        <w:ilvl w:val="7"/>
        <w:numId w:val="4"/>
      </w:numPr>
      <w:spacing w:before="240" w:after="60"/>
      <w:outlineLvl w:val="7"/>
    </w:pPr>
    <w:rPr>
      <w:i/>
      <w:iCs/>
    </w:rPr>
  </w:style>
  <w:style w:type="paragraph" w:styleId="Heading9">
    <w:name w:val="heading 9"/>
    <w:basedOn w:val="Normal"/>
    <w:next w:val="Normal"/>
    <w:qFormat/>
    <w:rsid w:val="00C84123"/>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C84123"/>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C84123"/>
    <w:rPr>
      <w:rFonts w:ascii="Arial Narrow" w:hAnsi="Arial Narrow"/>
      <w:sz w:val="20"/>
    </w:rPr>
  </w:style>
  <w:style w:type="paragraph" w:customStyle="1" w:styleId="xtLabel">
    <w:name w:val="xtLabel"/>
    <w:basedOn w:val="Normal"/>
    <w:rsid w:val="00C84123"/>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C84123"/>
    <w:rPr>
      <w:color w:val="800080"/>
      <w:u w:val="single"/>
    </w:rPr>
  </w:style>
  <w:style w:type="character" w:styleId="Hyperlink">
    <w:name w:val="Hyperlink"/>
    <w:basedOn w:val="DefaultParagraphFont"/>
    <w:rsid w:val="00C84123"/>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C84123"/>
  </w:style>
  <w:style w:type="paragraph" w:styleId="TOC2">
    <w:name w:val="toc 2"/>
    <w:basedOn w:val="Normal"/>
    <w:next w:val="Normal"/>
    <w:autoRedefine/>
    <w:semiHidden/>
    <w:rsid w:val="00C84123"/>
    <w:pPr>
      <w:ind w:left="240"/>
    </w:pPr>
  </w:style>
  <w:style w:type="paragraph" w:styleId="TOC3">
    <w:name w:val="toc 3"/>
    <w:basedOn w:val="Normal"/>
    <w:next w:val="Normal"/>
    <w:autoRedefine/>
    <w:semiHidden/>
    <w:rsid w:val="00C84123"/>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C84123"/>
    <w:pPr>
      <w:keepLines/>
    </w:pPr>
    <w:rPr>
      <w:color w:val="000000"/>
    </w:rPr>
  </w:style>
  <w:style w:type="paragraph" w:customStyle="1" w:styleId="dldl1">
    <w:name w:val="dldl1"/>
    <w:basedOn w:val="BodyText"/>
    <w:rsid w:val="00C84123"/>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C84123"/>
    <w:pPr>
      <w:numPr>
        <w:ilvl w:val="1"/>
      </w:numPr>
      <w:tabs>
        <w:tab w:val="clear" w:pos="1440"/>
      </w:tabs>
      <w:outlineLvl w:val="1"/>
    </w:pPr>
  </w:style>
  <w:style w:type="paragraph" w:customStyle="1" w:styleId="dldl3">
    <w:name w:val="dldl3"/>
    <w:basedOn w:val="dldl1"/>
    <w:rsid w:val="00C84123"/>
    <w:pPr>
      <w:numPr>
        <w:ilvl w:val="2"/>
      </w:numPr>
      <w:tabs>
        <w:tab w:val="clear" w:pos="2160"/>
      </w:tabs>
      <w:outlineLvl w:val="2"/>
    </w:pPr>
  </w:style>
  <w:style w:type="paragraph" w:customStyle="1" w:styleId="dldl4">
    <w:name w:val="dldl4"/>
    <w:basedOn w:val="dldl1"/>
    <w:rsid w:val="00C84123"/>
    <w:pPr>
      <w:numPr>
        <w:ilvl w:val="3"/>
      </w:numPr>
      <w:tabs>
        <w:tab w:val="clear" w:pos="1440"/>
        <w:tab w:val="clear" w:pos="2880"/>
      </w:tabs>
      <w:outlineLvl w:val="3"/>
    </w:pPr>
  </w:style>
  <w:style w:type="paragraph" w:customStyle="1" w:styleId="dldl5">
    <w:name w:val="dldl5"/>
    <w:basedOn w:val="dldl1"/>
    <w:rsid w:val="00C84123"/>
    <w:pPr>
      <w:numPr>
        <w:ilvl w:val="4"/>
      </w:numPr>
      <w:tabs>
        <w:tab w:val="clear" w:pos="1440"/>
      </w:tabs>
      <w:outlineLvl w:val="4"/>
    </w:pPr>
  </w:style>
  <w:style w:type="paragraph" w:customStyle="1" w:styleId="dldl6">
    <w:name w:val="dldl6"/>
    <w:basedOn w:val="dldl1"/>
    <w:rsid w:val="00C84123"/>
    <w:pPr>
      <w:numPr>
        <w:ilvl w:val="5"/>
      </w:numPr>
      <w:tabs>
        <w:tab w:val="clear" w:pos="2160"/>
      </w:tabs>
      <w:outlineLvl w:val="5"/>
    </w:pPr>
  </w:style>
  <w:style w:type="paragraph" w:customStyle="1" w:styleId="dldl7">
    <w:name w:val="dldl7"/>
    <w:basedOn w:val="dldl1"/>
    <w:rsid w:val="00C84123"/>
    <w:pPr>
      <w:numPr>
        <w:ilvl w:val="6"/>
      </w:numPr>
      <w:outlineLvl w:val="6"/>
    </w:pPr>
  </w:style>
  <w:style w:type="paragraph" w:customStyle="1" w:styleId="dldl8">
    <w:name w:val="dldl8"/>
    <w:basedOn w:val="dldl1"/>
    <w:rsid w:val="00C84123"/>
    <w:pPr>
      <w:numPr>
        <w:ilvl w:val="7"/>
      </w:numPr>
      <w:tabs>
        <w:tab w:val="clear" w:pos="2880"/>
      </w:tabs>
      <w:outlineLvl w:val="7"/>
    </w:pPr>
  </w:style>
  <w:style w:type="paragraph" w:customStyle="1" w:styleId="dldl9">
    <w:name w:val="dldl9"/>
    <w:basedOn w:val="dldl1"/>
    <w:rsid w:val="00C84123"/>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C84123"/>
    <w:pPr>
      <w:keepNext/>
      <w:keepLines/>
      <w:spacing w:before="60" w:after="60"/>
    </w:pPr>
    <w:rPr>
      <w:b/>
      <w:sz w:val="22"/>
      <w:szCs w:val="22"/>
    </w:rPr>
  </w:style>
  <w:style w:type="table" w:customStyle="1" w:styleId="TablePlain">
    <w:name w:val="Table Plain"/>
    <w:basedOn w:val="TableNormal"/>
    <w:rsid w:val="00C84123"/>
    <w:tblPr>
      <w:tblInd w:w="0" w:type="dxa"/>
      <w:tblCellMar>
        <w:top w:w="0" w:type="dxa"/>
        <w:left w:w="108" w:type="dxa"/>
        <w:bottom w:w="0" w:type="dxa"/>
        <w:right w:w="108" w:type="dxa"/>
      </w:tblCellMar>
    </w:tblPr>
  </w:style>
  <w:style w:type="paragraph" w:customStyle="1" w:styleId="lvlSteps">
    <w:name w:val="lvlSteps"/>
    <w:basedOn w:val="Normal"/>
    <w:rsid w:val="00C84123"/>
    <w:pPr>
      <w:spacing w:before="40" w:after="40"/>
    </w:pPr>
    <w:rPr>
      <w:sz w:val="22"/>
      <w:szCs w:val="22"/>
    </w:rPr>
  </w:style>
  <w:style w:type="paragraph" w:customStyle="1" w:styleId="nBodyText">
    <w:name w:val="nBody Text"/>
    <w:basedOn w:val="Normal"/>
    <w:rsid w:val="00C84123"/>
    <w:pPr>
      <w:numPr>
        <w:numId w:val="3"/>
      </w:numPr>
      <w:ind w:left="0" w:firstLine="0"/>
    </w:pPr>
    <w:rPr>
      <w:sz w:val="22"/>
      <w:szCs w:val="22"/>
    </w:rPr>
  </w:style>
  <w:style w:type="paragraph" w:customStyle="1" w:styleId="OITitle">
    <w:name w:val="OI_Title"/>
    <w:basedOn w:val="Normal"/>
    <w:rsid w:val="00C84123"/>
    <w:pPr>
      <w:jc w:val="center"/>
    </w:pPr>
    <w:rPr>
      <w:b/>
    </w:rPr>
  </w:style>
  <w:style w:type="numbering" w:styleId="111111">
    <w:name w:val="Outline List 2"/>
    <w:basedOn w:val="NoList"/>
    <w:rsid w:val="00C84123"/>
    <w:pPr>
      <w:numPr>
        <w:numId w:val="2"/>
      </w:numPr>
    </w:pPr>
  </w:style>
  <w:style w:type="paragraph" w:customStyle="1" w:styleId="OINumber">
    <w:name w:val="OI_Number"/>
    <w:basedOn w:val="Normal"/>
    <w:rsid w:val="00C84123"/>
    <w:pPr>
      <w:spacing w:before="80"/>
    </w:pPr>
    <w:rPr>
      <w:b/>
      <w:sz w:val="16"/>
    </w:rPr>
  </w:style>
  <w:style w:type="paragraph" w:styleId="BodyText">
    <w:name w:val="Body Text"/>
    <w:basedOn w:val="Normal"/>
    <w:rsid w:val="00C84123"/>
    <w:rPr>
      <w:szCs w:val="22"/>
    </w:rPr>
  </w:style>
  <w:style w:type="paragraph" w:styleId="BodyText2">
    <w:name w:val="Body Text 2"/>
    <w:basedOn w:val="Normal"/>
    <w:rsid w:val="00C84123"/>
    <w:pPr>
      <w:spacing w:after="120" w:line="480" w:lineRule="auto"/>
    </w:pPr>
  </w:style>
  <w:style w:type="paragraph" w:customStyle="1" w:styleId="EffectiveDate0">
    <w:name w:val="Effective_Date"/>
    <w:basedOn w:val="Normal"/>
    <w:rsid w:val="00C84123"/>
    <w:pPr>
      <w:spacing w:before="80"/>
    </w:pPr>
    <w:rPr>
      <w:sz w:val="16"/>
    </w:rPr>
  </w:style>
  <w:style w:type="paragraph" w:customStyle="1" w:styleId="stepsbulleted">
    <w:name w:val="steps_bulleted"/>
    <w:basedOn w:val="Normal"/>
    <w:rsid w:val="00C84123"/>
    <w:pPr>
      <w:keepLines/>
      <w:numPr>
        <w:numId w:val="6"/>
      </w:numPr>
      <w:spacing w:before="40" w:after="40"/>
    </w:pPr>
    <w:rPr>
      <w:color w:val="000000"/>
    </w:rPr>
  </w:style>
  <w:style w:type="paragraph" w:customStyle="1" w:styleId="stepsnumbered">
    <w:name w:val="steps_numbered"/>
    <w:basedOn w:val="BodyText"/>
    <w:rsid w:val="00C84123"/>
    <w:pPr>
      <w:numPr>
        <w:numId w:val="8"/>
      </w:numPr>
    </w:pPr>
  </w:style>
  <w:style w:type="paragraph" w:customStyle="1" w:styleId="ColumnHeader">
    <w:name w:val="ColumnHeader"/>
    <w:basedOn w:val="BodyText"/>
    <w:rsid w:val="00C84123"/>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C84123"/>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C84123"/>
    <w:pPr>
      <w:widowControl/>
      <w:adjustRightInd/>
      <w:textAlignment w:val="auto"/>
    </w:pPr>
    <w:rPr>
      <w:rFonts w:ascii="Arial" w:hAnsi="Arial" w:cs="Arial"/>
      <w:bCs/>
      <w:sz w:val="22"/>
      <w:szCs w:val="22"/>
    </w:rPr>
  </w:style>
  <w:style w:type="paragraph" w:styleId="BalloonText">
    <w:name w:val="Balloon Text"/>
    <w:basedOn w:val="Normal"/>
    <w:semiHidden/>
    <w:rsid w:val="00D80D16"/>
    <w:rPr>
      <w:rFonts w:ascii="Tahoma" w:hAnsi="Tahoma" w:cs="Tahoma"/>
      <w:sz w:val="16"/>
      <w:szCs w:val="16"/>
    </w:rPr>
  </w:style>
  <w:style w:type="character" w:styleId="CommentReference">
    <w:name w:val="annotation reference"/>
    <w:basedOn w:val="DefaultParagraphFont"/>
    <w:semiHidden/>
    <w:rsid w:val="00D80D16"/>
    <w:rPr>
      <w:sz w:val="16"/>
      <w:szCs w:val="16"/>
    </w:rPr>
  </w:style>
  <w:style w:type="paragraph" w:styleId="CommentText">
    <w:name w:val="annotation text"/>
    <w:basedOn w:val="Normal"/>
    <w:semiHidden/>
    <w:rsid w:val="00D80D16"/>
    <w:rPr>
      <w:sz w:val="20"/>
      <w:szCs w:val="20"/>
    </w:rPr>
  </w:style>
  <w:style w:type="paragraph" w:styleId="CommentSubject">
    <w:name w:val="annotation subject"/>
    <w:basedOn w:val="CommentText"/>
    <w:next w:val="CommentText"/>
    <w:semiHidden/>
    <w:rsid w:val="00D80D16"/>
    <w:rPr>
      <w:b/>
      <w:bCs/>
    </w:rPr>
  </w:style>
  <w:style w:type="character" w:customStyle="1" w:styleId="FooterChar">
    <w:name w:val="Footer Char"/>
    <w:basedOn w:val="DefaultParagraphFont"/>
    <w:link w:val="Footer"/>
    <w:rsid w:val="00323AEF"/>
    <w:rPr>
      <w:sz w:val="24"/>
      <w:szCs w:val="24"/>
    </w:rPr>
  </w:style>
  <w:style w:type="paragraph" w:styleId="NormalWeb">
    <w:name w:val="Normal (Web)"/>
    <w:basedOn w:val="Normal"/>
    <w:uiPriority w:val="99"/>
    <w:unhideWhenUsed/>
    <w:rsid w:val="00DB3EE3"/>
    <w:pPr>
      <w:widowControl/>
      <w:adjustRightInd/>
      <w:spacing w:before="100" w:beforeAutospacing="1" w:after="100" w:afterAutospacing="1"/>
      <w:textAlignment w:val="auto"/>
    </w:pPr>
    <w:rPr>
      <w:rFonts w:ascii="Times" w:eastAsiaTheme="minorEastAsia"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4123"/>
    <w:pPr>
      <w:widowControl w:val="0"/>
      <w:adjustRightInd w:val="0"/>
      <w:textAlignment w:val="baseline"/>
    </w:pPr>
    <w:rPr>
      <w:sz w:val="24"/>
      <w:szCs w:val="24"/>
    </w:rPr>
  </w:style>
  <w:style w:type="paragraph" w:styleId="Heading1">
    <w:name w:val="heading 1"/>
    <w:basedOn w:val="Normal"/>
    <w:next w:val="Normal"/>
    <w:qFormat/>
    <w:rsid w:val="00C84123"/>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C84123"/>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C84123"/>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C84123"/>
    <w:pPr>
      <w:keepNext/>
      <w:numPr>
        <w:ilvl w:val="3"/>
        <w:numId w:val="4"/>
      </w:numPr>
      <w:spacing w:before="240" w:after="60"/>
      <w:outlineLvl w:val="3"/>
    </w:pPr>
    <w:rPr>
      <w:b/>
      <w:bCs/>
      <w:sz w:val="28"/>
      <w:szCs w:val="28"/>
    </w:rPr>
  </w:style>
  <w:style w:type="paragraph" w:styleId="Heading5">
    <w:name w:val="heading 5"/>
    <w:basedOn w:val="Normal"/>
    <w:next w:val="Normal"/>
    <w:qFormat/>
    <w:rsid w:val="00C84123"/>
    <w:pPr>
      <w:numPr>
        <w:ilvl w:val="4"/>
        <w:numId w:val="4"/>
      </w:numPr>
      <w:spacing w:before="240" w:after="60"/>
      <w:outlineLvl w:val="4"/>
    </w:pPr>
    <w:rPr>
      <w:b/>
      <w:bCs/>
      <w:i/>
      <w:iCs/>
      <w:sz w:val="26"/>
      <w:szCs w:val="26"/>
    </w:rPr>
  </w:style>
  <w:style w:type="paragraph" w:styleId="Heading6">
    <w:name w:val="heading 6"/>
    <w:basedOn w:val="Normal"/>
    <w:next w:val="Normal"/>
    <w:qFormat/>
    <w:rsid w:val="00C84123"/>
    <w:pPr>
      <w:numPr>
        <w:ilvl w:val="5"/>
        <w:numId w:val="4"/>
      </w:numPr>
      <w:spacing w:before="240" w:after="60"/>
      <w:outlineLvl w:val="5"/>
    </w:pPr>
    <w:rPr>
      <w:b/>
      <w:bCs/>
      <w:sz w:val="22"/>
      <w:szCs w:val="22"/>
    </w:rPr>
  </w:style>
  <w:style w:type="paragraph" w:styleId="Heading7">
    <w:name w:val="heading 7"/>
    <w:basedOn w:val="Normal"/>
    <w:next w:val="Normal"/>
    <w:qFormat/>
    <w:rsid w:val="00C84123"/>
    <w:pPr>
      <w:numPr>
        <w:ilvl w:val="6"/>
        <w:numId w:val="4"/>
      </w:numPr>
      <w:spacing w:before="240" w:after="60"/>
      <w:outlineLvl w:val="6"/>
    </w:pPr>
  </w:style>
  <w:style w:type="paragraph" w:styleId="Heading8">
    <w:name w:val="heading 8"/>
    <w:basedOn w:val="Normal"/>
    <w:next w:val="Normal"/>
    <w:qFormat/>
    <w:rsid w:val="00C84123"/>
    <w:pPr>
      <w:numPr>
        <w:ilvl w:val="7"/>
        <w:numId w:val="4"/>
      </w:numPr>
      <w:spacing w:before="240" w:after="60"/>
      <w:outlineLvl w:val="7"/>
    </w:pPr>
    <w:rPr>
      <w:i/>
      <w:iCs/>
    </w:rPr>
  </w:style>
  <w:style w:type="paragraph" w:styleId="Heading9">
    <w:name w:val="heading 9"/>
    <w:basedOn w:val="Normal"/>
    <w:next w:val="Normal"/>
    <w:qFormat/>
    <w:rsid w:val="00C84123"/>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C84123"/>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C84123"/>
    <w:rPr>
      <w:rFonts w:ascii="Arial Narrow" w:hAnsi="Arial Narrow"/>
      <w:sz w:val="20"/>
    </w:rPr>
  </w:style>
  <w:style w:type="paragraph" w:customStyle="1" w:styleId="xtLabel">
    <w:name w:val="xtLabel"/>
    <w:basedOn w:val="Normal"/>
    <w:rsid w:val="00C84123"/>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C84123"/>
    <w:rPr>
      <w:color w:val="800080"/>
      <w:u w:val="single"/>
    </w:rPr>
  </w:style>
  <w:style w:type="character" w:styleId="Hyperlink">
    <w:name w:val="Hyperlink"/>
    <w:basedOn w:val="DefaultParagraphFont"/>
    <w:rsid w:val="00C84123"/>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C84123"/>
  </w:style>
  <w:style w:type="paragraph" w:styleId="TOC2">
    <w:name w:val="toc 2"/>
    <w:basedOn w:val="Normal"/>
    <w:next w:val="Normal"/>
    <w:autoRedefine/>
    <w:semiHidden/>
    <w:rsid w:val="00C84123"/>
    <w:pPr>
      <w:ind w:left="240"/>
    </w:pPr>
  </w:style>
  <w:style w:type="paragraph" w:styleId="TOC3">
    <w:name w:val="toc 3"/>
    <w:basedOn w:val="Normal"/>
    <w:next w:val="Normal"/>
    <w:autoRedefine/>
    <w:semiHidden/>
    <w:rsid w:val="00C84123"/>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C84123"/>
    <w:pPr>
      <w:keepLines/>
    </w:pPr>
    <w:rPr>
      <w:color w:val="000000"/>
    </w:rPr>
  </w:style>
  <w:style w:type="paragraph" w:customStyle="1" w:styleId="dldl1">
    <w:name w:val="dldl1"/>
    <w:basedOn w:val="BodyText"/>
    <w:rsid w:val="00C84123"/>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C84123"/>
    <w:pPr>
      <w:numPr>
        <w:ilvl w:val="1"/>
      </w:numPr>
      <w:tabs>
        <w:tab w:val="clear" w:pos="1440"/>
      </w:tabs>
      <w:outlineLvl w:val="1"/>
    </w:pPr>
  </w:style>
  <w:style w:type="paragraph" w:customStyle="1" w:styleId="dldl3">
    <w:name w:val="dldl3"/>
    <w:basedOn w:val="dldl1"/>
    <w:rsid w:val="00C84123"/>
    <w:pPr>
      <w:numPr>
        <w:ilvl w:val="2"/>
      </w:numPr>
      <w:tabs>
        <w:tab w:val="clear" w:pos="2160"/>
      </w:tabs>
      <w:outlineLvl w:val="2"/>
    </w:pPr>
  </w:style>
  <w:style w:type="paragraph" w:customStyle="1" w:styleId="dldl4">
    <w:name w:val="dldl4"/>
    <w:basedOn w:val="dldl1"/>
    <w:rsid w:val="00C84123"/>
    <w:pPr>
      <w:numPr>
        <w:ilvl w:val="3"/>
      </w:numPr>
      <w:tabs>
        <w:tab w:val="clear" w:pos="1440"/>
        <w:tab w:val="clear" w:pos="2880"/>
      </w:tabs>
      <w:outlineLvl w:val="3"/>
    </w:pPr>
  </w:style>
  <w:style w:type="paragraph" w:customStyle="1" w:styleId="dldl5">
    <w:name w:val="dldl5"/>
    <w:basedOn w:val="dldl1"/>
    <w:rsid w:val="00C84123"/>
    <w:pPr>
      <w:numPr>
        <w:ilvl w:val="4"/>
      </w:numPr>
      <w:tabs>
        <w:tab w:val="clear" w:pos="1440"/>
      </w:tabs>
      <w:outlineLvl w:val="4"/>
    </w:pPr>
  </w:style>
  <w:style w:type="paragraph" w:customStyle="1" w:styleId="dldl6">
    <w:name w:val="dldl6"/>
    <w:basedOn w:val="dldl1"/>
    <w:rsid w:val="00C84123"/>
    <w:pPr>
      <w:numPr>
        <w:ilvl w:val="5"/>
      </w:numPr>
      <w:tabs>
        <w:tab w:val="clear" w:pos="2160"/>
      </w:tabs>
      <w:outlineLvl w:val="5"/>
    </w:pPr>
  </w:style>
  <w:style w:type="paragraph" w:customStyle="1" w:styleId="dldl7">
    <w:name w:val="dldl7"/>
    <w:basedOn w:val="dldl1"/>
    <w:rsid w:val="00C84123"/>
    <w:pPr>
      <w:numPr>
        <w:ilvl w:val="6"/>
      </w:numPr>
      <w:outlineLvl w:val="6"/>
    </w:pPr>
  </w:style>
  <w:style w:type="paragraph" w:customStyle="1" w:styleId="dldl8">
    <w:name w:val="dldl8"/>
    <w:basedOn w:val="dldl1"/>
    <w:rsid w:val="00C84123"/>
    <w:pPr>
      <w:numPr>
        <w:ilvl w:val="7"/>
      </w:numPr>
      <w:tabs>
        <w:tab w:val="clear" w:pos="2880"/>
      </w:tabs>
      <w:outlineLvl w:val="7"/>
    </w:pPr>
  </w:style>
  <w:style w:type="paragraph" w:customStyle="1" w:styleId="dldl9">
    <w:name w:val="dldl9"/>
    <w:basedOn w:val="dldl1"/>
    <w:rsid w:val="00C84123"/>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C84123"/>
    <w:pPr>
      <w:keepNext/>
      <w:keepLines/>
      <w:spacing w:before="60" w:after="60"/>
    </w:pPr>
    <w:rPr>
      <w:b/>
      <w:sz w:val="22"/>
      <w:szCs w:val="22"/>
    </w:rPr>
  </w:style>
  <w:style w:type="table" w:customStyle="1" w:styleId="TablePlain">
    <w:name w:val="Table Plain"/>
    <w:basedOn w:val="TableNormal"/>
    <w:rsid w:val="00C84123"/>
    <w:tblPr>
      <w:tblInd w:w="0" w:type="dxa"/>
      <w:tblCellMar>
        <w:top w:w="0" w:type="dxa"/>
        <w:left w:w="108" w:type="dxa"/>
        <w:bottom w:w="0" w:type="dxa"/>
        <w:right w:w="108" w:type="dxa"/>
      </w:tblCellMar>
    </w:tblPr>
  </w:style>
  <w:style w:type="paragraph" w:customStyle="1" w:styleId="lvlSteps">
    <w:name w:val="lvlSteps"/>
    <w:basedOn w:val="Normal"/>
    <w:rsid w:val="00C84123"/>
    <w:pPr>
      <w:spacing w:before="40" w:after="40"/>
    </w:pPr>
    <w:rPr>
      <w:sz w:val="22"/>
      <w:szCs w:val="22"/>
    </w:rPr>
  </w:style>
  <w:style w:type="paragraph" w:customStyle="1" w:styleId="nBodyText">
    <w:name w:val="nBody Text"/>
    <w:basedOn w:val="Normal"/>
    <w:rsid w:val="00C84123"/>
    <w:pPr>
      <w:numPr>
        <w:numId w:val="3"/>
      </w:numPr>
      <w:ind w:left="0" w:firstLine="0"/>
    </w:pPr>
    <w:rPr>
      <w:sz w:val="22"/>
      <w:szCs w:val="22"/>
    </w:rPr>
  </w:style>
  <w:style w:type="paragraph" w:customStyle="1" w:styleId="OITitle">
    <w:name w:val="OI_Title"/>
    <w:basedOn w:val="Normal"/>
    <w:rsid w:val="00C84123"/>
    <w:pPr>
      <w:jc w:val="center"/>
    </w:pPr>
    <w:rPr>
      <w:b/>
    </w:rPr>
  </w:style>
  <w:style w:type="numbering" w:styleId="111111">
    <w:name w:val="Outline List 2"/>
    <w:basedOn w:val="NoList"/>
    <w:rsid w:val="00C84123"/>
    <w:pPr>
      <w:numPr>
        <w:numId w:val="2"/>
      </w:numPr>
    </w:pPr>
  </w:style>
  <w:style w:type="paragraph" w:customStyle="1" w:styleId="OINumber">
    <w:name w:val="OI_Number"/>
    <w:basedOn w:val="Normal"/>
    <w:rsid w:val="00C84123"/>
    <w:pPr>
      <w:spacing w:before="80"/>
    </w:pPr>
    <w:rPr>
      <w:b/>
      <w:sz w:val="16"/>
    </w:rPr>
  </w:style>
  <w:style w:type="paragraph" w:styleId="BodyText">
    <w:name w:val="Body Text"/>
    <w:basedOn w:val="Normal"/>
    <w:rsid w:val="00C84123"/>
    <w:rPr>
      <w:szCs w:val="22"/>
    </w:rPr>
  </w:style>
  <w:style w:type="paragraph" w:styleId="BodyText2">
    <w:name w:val="Body Text 2"/>
    <w:basedOn w:val="Normal"/>
    <w:rsid w:val="00C84123"/>
    <w:pPr>
      <w:spacing w:after="120" w:line="480" w:lineRule="auto"/>
    </w:pPr>
  </w:style>
  <w:style w:type="paragraph" w:customStyle="1" w:styleId="EffectiveDate0">
    <w:name w:val="Effective_Date"/>
    <w:basedOn w:val="Normal"/>
    <w:rsid w:val="00C84123"/>
    <w:pPr>
      <w:spacing w:before="80"/>
    </w:pPr>
    <w:rPr>
      <w:sz w:val="16"/>
    </w:rPr>
  </w:style>
  <w:style w:type="paragraph" w:customStyle="1" w:styleId="stepsbulleted">
    <w:name w:val="steps_bulleted"/>
    <w:basedOn w:val="Normal"/>
    <w:rsid w:val="00C84123"/>
    <w:pPr>
      <w:keepLines/>
      <w:numPr>
        <w:numId w:val="6"/>
      </w:numPr>
      <w:spacing w:before="40" w:after="40"/>
    </w:pPr>
    <w:rPr>
      <w:color w:val="000000"/>
    </w:rPr>
  </w:style>
  <w:style w:type="paragraph" w:customStyle="1" w:styleId="stepsnumbered">
    <w:name w:val="steps_numbered"/>
    <w:basedOn w:val="BodyText"/>
    <w:rsid w:val="00C84123"/>
    <w:pPr>
      <w:numPr>
        <w:numId w:val="8"/>
      </w:numPr>
    </w:pPr>
  </w:style>
  <w:style w:type="paragraph" w:customStyle="1" w:styleId="ColumnHeader">
    <w:name w:val="ColumnHeader"/>
    <w:basedOn w:val="BodyText"/>
    <w:rsid w:val="00C84123"/>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C84123"/>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C84123"/>
    <w:pPr>
      <w:widowControl/>
      <w:adjustRightInd/>
      <w:textAlignment w:val="auto"/>
    </w:pPr>
    <w:rPr>
      <w:rFonts w:ascii="Arial" w:hAnsi="Arial" w:cs="Arial"/>
      <w:bCs/>
      <w:sz w:val="22"/>
      <w:szCs w:val="22"/>
    </w:rPr>
  </w:style>
  <w:style w:type="paragraph" w:styleId="BalloonText">
    <w:name w:val="Balloon Text"/>
    <w:basedOn w:val="Normal"/>
    <w:semiHidden/>
    <w:rsid w:val="00D80D16"/>
    <w:rPr>
      <w:rFonts w:ascii="Tahoma" w:hAnsi="Tahoma" w:cs="Tahoma"/>
      <w:sz w:val="16"/>
      <w:szCs w:val="16"/>
    </w:rPr>
  </w:style>
  <w:style w:type="character" w:styleId="CommentReference">
    <w:name w:val="annotation reference"/>
    <w:basedOn w:val="DefaultParagraphFont"/>
    <w:semiHidden/>
    <w:rsid w:val="00D80D16"/>
    <w:rPr>
      <w:sz w:val="16"/>
      <w:szCs w:val="16"/>
    </w:rPr>
  </w:style>
  <w:style w:type="paragraph" w:styleId="CommentText">
    <w:name w:val="annotation text"/>
    <w:basedOn w:val="Normal"/>
    <w:semiHidden/>
    <w:rsid w:val="00D80D16"/>
    <w:rPr>
      <w:sz w:val="20"/>
      <w:szCs w:val="20"/>
    </w:rPr>
  </w:style>
  <w:style w:type="paragraph" w:styleId="CommentSubject">
    <w:name w:val="annotation subject"/>
    <w:basedOn w:val="CommentText"/>
    <w:next w:val="CommentText"/>
    <w:semiHidden/>
    <w:rsid w:val="00D80D16"/>
    <w:rPr>
      <w:b/>
      <w:bCs/>
    </w:rPr>
  </w:style>
  <w:style w:type="character" w:customStyle="1" w:styleId="FooterChar">
    <w:name w:val="Footer Char"/>
    <w:basedOn w:val="DefaultParagraphFont"/>
    <w:link w:val="Footer"/>
    <w:rsid w:val="00323AEF"/>
    <w:rPr>
      <w:sz w:val="24"/>
      <w:szCs w:val="24"/>
    </w:rPr>
  </w:style>
  <w:style w:type="paragraph" w:styleId="NormalWeb">
    <w:name w:val="Normal (Web)"/>
    <w:basedOn w:val="Normal"/>
    <w:uiPriority w:val="99"/>
    <w:unhideWhenUsed/>
    <w:rsid w:val="00DB3EE3"/>
    <w:pPr>
      <w:widowControl/>
      <w:adjustRightInd/>
      <w:spacing w:before="100" w:beforeAutospacing="1" w:after="100" w:afterAutospacing="1"/>
      <w:textAlignment w:val="auto"/>
    </w:pPr>
    <w:rPr>
      <w:rFonts w:ascii="Times" w:eastAsiaTheme="minorEastAsia"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574172">
      <w:bodyDiv w:val="1"/>
      <w:marLeft w:val="0"/>
      <w:marRight w:val="0"/>
      <w:marTop w:val="0"/>
      <w:marBottom w:val="0"/>
      <w:divBdr>
        <w:top w:val="none" w:sz="0" w:space="0" w:color="auto"/>
        <w:left w:val="none" w:sz="0" w:space="0" w:color="auto"/>
        <w:bottom w:val="none" w:sz="0" w:space="0" w:color="auto"/>
        <w:right w:val="none" w:sz="0" w:space="0" w:color="auto"/>
      </w:divBdr>
      <w:divsChild>
        <w:div w:id="82073205">
          <w:marLeft w:val="547"/>
          <w:marRight w:val="0"/>
          <w:marTop w:val="0"/>
          <w:marBottom w:val="0"/>
          <w:divBdr>
            <w:top w:val="none" w:sz="0" w:space="0" w:color="auto"/>
            <w:left w:val="none" w:sz="0" w:space="0" w:color="auto"/>
            <w:bottom w:val="none" w:sz="0" w:space="0" w:color="auto"/>
            <w:right w:val="none" w:sz="0" w:space="0" w:color="auto"/>
          </w:divBdr>
        </w:div>
        <w:div w:id="626009069">
          <w:marLeft w:val="547"/>
          <w:marRight w:val="0"/>
          <w:marTop w:val="0"/>
          <w:marBottom w:val="0"/>
          <w:divBdr>
            <w:top w:val="none" w:sz="0" w:space="0" w:color="auto"/>
            <w:left w:val="none" w:sz="0" w:space="0" w:color="auto"/>
            <w:bottom w:val="none" w:sz="0" w:space="0" w:color="auto"/>
            <w:right w:val="none" w:sz="0" w:space="0" w:color="auto"/>
          </w:divBdr>
        </w:div>
        <w:div w:id="890579220">
          <w:marLeft w:val="547"/>
          <w:marRight w:val="0"/>
          <w:marTop w:val="0"/>
          <w:marBottom w:val="0"/>
          <w:divBdr>
            <w:top w:val="none" w:sz="0" w:space="0" w:color="auto"/>
            <w:left w:val="none" w:sz="0" w:space="0" w:color="auto"/>
            <w:bottom w:val="none" w:sz="0" w:space="0" w:color="auto"/>
            <w:right w:val="none" w:sz="0" w:space="0" w:color="auto"/>
          </w:divBdr>
        </w:div>
        <w:div w:id="1296106613">
          <w:marLeft w:val="547"/>
          <w:marRight w:val="0"/>
          <w:marTop w:val="0"/>
          <w:marBottom w:val="0"/>
          <w:divBdr>
            <w:top w:val="none" w:sz="0" w:space="0" w:color="auto"/>
            <w:left w:val="none" w:sz="0" w:space="0" w:color="auto"/>
            <w:bottom w:val="none" w:sz="0" w:space="0" w:color="auto"/>
            <w:right w:val="none" w:sz="0" w:space="0" w:color="auto"/>
          </w:divBdr>
        </w:div>
        <w:div w:id="1384476270">
          <w:marLeft w:val="547"/>
          <w:marRight w:val="0"/>
          <w:marTop w:val="0"/>
          <w:marBottom w:val="0"/>
          <w:divBdr>
            <w:top w:val="none" w:sz="0" w:space="0" w:color="auto"/>
            <w:left w:val="none" w:sz="0" w:space="0" w:color="auto"/>
            <w:bottom w:val="none" w:sz="0" w:space="0" w:color="auto"/>
            <w:right w:val="none" w:sz="0" w:space="0" w:color="auto"/>
          </w:divBdr>
        </w:div>
        <w:div w:id="1438865242">
          <w:marLeft w:val="547"/>
          <w:marRight w:val="0"/>
          <w:marTop w:val="0"/>
          <w:marBottom w:val="0"/>
          <w:divBdr>
            <w:top w:val="none" w:sz="0" w:space="0" w:color="auto"/>
            <w:left w:val="none" w:sz="0" w:space="0" w:color="auto"/>
            <w:bottom w:val="none" w:sz="0" w:space="0" w:color="auto"/>
            <w:right w:val="none" w:sz="0" w:space="0" w:color="auto"/>
          </w:divBdr>
        </w:div>
        <w:div w:id="1556694413">
          <w:marLeft w:val="547"/>
          <w:marRight w:val="0"/>
          <w:marTop w:val="0"/>
          <w:marBottom w:val="0"/>
          <w:divBdr>
            <w:top w:val="none" w:sz="0" w:space="0" w:color="auto"/>
            <w:left w:val="none" w:sz="0" w:space="0" w:color="auto"/>
            <w:bottom w:val="none" w:sz="0" w:space="0" w:color="auto"/>
            <w:right w:val="none" w:sz="0" w:space="0" w:color="auto"/>
          </w:divBdr>
        </w:div>
        <w:div w:id="1859343555">
          <w:marLeft w:val="547"/>
          <w:marRight w:val="0"/>
          <w:marTop w:val="0"/>
          <w:marBottom w:val="0"/>
          <w:divBdr>
            <w:top w:val="none" w:sz="0" w:space="0" w:color="auto"/>
            <w:left w:val="none" w:sz="0" w:space="0" w:color="auto"/>
            <w:bottom w:val="none" w:sz="0" w:space="0" w:color="auto"/>
            <w:right w:val="none" w:sz="0" w:space="0" w:color="auto"/>
          </w:divBdr>
        </w:div>
      </w:divsChild>
    </w:div>
    <w:div w:id="1282110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image" Target="media/image6.jpeg"/><Relationship Id="rId19" Type="http://schemas.openxmlformats.org/officeDocument/2006/relationships/image" Target="media/image7.png"/><Relationship Id="rId50" Type="http://schemas.openxmlformats.org/officeDocument/2006/relationships/image" Target="media/image38.jpeg"/><Relationship Id="rId51" Type="http://schemas.openxmlformats.org/officeDocument/2006/relationships/image" Target="media/image39.jpeg"/><Relationship Id="rId52" Type="http://schemas.openxmlformats.org/officeDocument/2006/relationships/image" Target="media/image40.png"/><Relationship Id="rId53" Type="http://schemas.openxmlformats.org/officeDocument/2006/relationships/hyperlink" Target="http://scme-nm.org" TargetMode="Externa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8.png"/><Relationship Id="rId41" Type="http://schemas.openxmlformats.org/officeDocument/2006/relationships/image" Target="media/image29.emf"/><Relationship Id="rId42" Type="http://schemas.openxmlformats.org/officeDocument/2006/relationships/image" Target="media/image30.png"/><Relationship Id="rId43" Type="http://schemas.openxmlformats.org/officeDocument/2006/relationships/image" Target="media/image31.jpeg"/><Relationship Id="rId44" Type="http://schemas.openxmlformats.org/officeDocument/2006/relationships/image" Target="media/image32.png"/><Relationship Id="rId45" Type="http://schemas.openxmlformats.org/officeDocument/2006/relationships/image" Target="media/image33.jpeg"/><Relationship Id="rId46" Type="http://schemas.openxmlformats.org/officeDocument/2006/relationships/image" Target="media/image34.png"/><Relationship Id="rId47" Type="http://schemas.openxmlformats.org/officeDocument/2006/relationships/image" Target="media/image35.png"/><Relationship Id="rId48" Type="http://schemas.openxmlformats.org/officeDocument/2006/relationships/image" Target="media/image36.png"/><Relationship Id="rId49" Type="http://schemas.openxmlformats.org/officeDocument/2006/relationships/image" Target="media/image3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jpeg"/><Relationship Id="rId31" Type="http://schemas.openxmlformats.org/officeDocument/2006/relationships/image" Target="media/image19.jpeg"/><Relationship Id="rId32" Type="http://schemas.openxmlformats.org/officeDocument/2006/relationships/image" Target="media/image20.jpeg"/><Relationship Id="rId33" Type="http://schemas.openxmlformats.org/officeDocument/2006/relationships/image" Target="media/image21.jpeg"/><Relationship Id="rId34" Type="http://schemas.openxmlformats.org/officeDocument/2006/relationships/image" Target="media/image22.png"/><Relationship Id="rId35" Type="http://schemas.openxmlformats.org/officeDocument/2006/relationships/image" Target="media/image23.jpeg"/><Relationship Id="rId36" Type="http://schemas.openxmlformats.org/officeDocument/2006/relationships/image" Target="media/image24.pn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20" Type="http://schemas.openxmlformats.org/officeDocument/2006/relationships/image" Target="media/image8.jpe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jpeg"/><Relationship Id="rId24" Type="http://schemas.openxmlformats.org/officeDocument/2006/relationships/image" Target="media/image12.png"/><Relationship Id="rId25" Type="http://schemas.openxmlformats.org/officeDocument/2006/relationships/image" Target="media/image13.jpeg"/><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image" Target="media/image16.jpe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7FF89B-1BF8-3743-A13B-8283561A7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2</TotalTime>
  <Pages>19</Pages>
  <Words>2438</Words>
  <Characters>13899</Characters>
  <Application>Microsoft Macintosh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16305</CharactersWithSpaces>
  <SharedDoc>false</SharedDoc>
  <HLinks>
    <vt:vector size="48" baseType="variant">
      <vt:variant>
        <vt:i4>8192061</vt:i4>
      </vt:variant>
      <vt:variant>
        <vt:i4>24</vt:i4>
      </vt:variant>
      <vt:variant>
        <vt:i4>0</vt:i4>
      </vt:variant>
      <vt:variant>
        <vt:i4>5</vt:i4>
      </vt:variant>
      <vt:variant>
        <vt:lpwstr>http://scme-nm.org/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720896</vt:i4>
      </vt:variant>
      <vt:variant>
        <vt:i4>6423</vt:i4>
      </vt:variant>
      <vt:variant>
        <vt:i4>1025</vt:i4>
      </vt:variant>
      <vt:variant>
        <vt:i4>1</vt:i4>
      </vt:variant>
      <vt:variant>
        <vt:lpwstr>C:\xtProject\Fab_PrOvw_PK10\graphics\MTTCPS.gif</vt:lpwstr>
      </vt:variant>
      <vt:variant>
        <vt:lpwstr/>
      </vt:variant>
      <vt:variant>
        <vt:i4>3342381</vt:i4>
      </vt:variant>
      <vt:variant>
        <vt:i4>10775</vt:i4>
      </vt:variant>
      <vt:variant>
        <vt:i4>1029</vt:i4>
      </vt:variant>
      <vt:variant>
        <vt:i4>1</vt:i4>
      </vt:variant>
      <vt:variant>
        <vt:lpwstr>C:\xtProject\Fab_PrOvw_PK10\graphics\RIE.gif</vt:lpwstr>
      </vt:variant>
      <vt:variant>
        <vt:lpwstr/>
      </vt:variant>
      <vt:variant>
        <vt:i4>3604522</vt:i4>
      </vt:variant>
      <vt:variant>
        <vt:i4>11432</vt:i4>
      </vt:variant>
      <vt:variant>
        <vt:i4>1031</vt:i4>
      </vt:variant>
      <vt:variant>
        <vt:i4>1</vt:i4>
      </vt:variant>
      <vt:variant>
        <vt:lpwstr>C:\xtProject\Fab_PrOvw_PK10\graphics\BSStrip.gif</vt:lpwstr>
      </vt:variant>
      <vt:variant>
        <vt:lpwstr/>
      </vt:variant>
      <vt:variant>
        <vt:i4>3473466</vt:i4>
      </vt:variant>
      <vt:variant>
        <vt:i4>18314</vt:i4>
      </vt:variant>
      <vt:variant>
        <vt:i4>1045</vt:i4>
      </vt:variant>
      <vt:variant>
        <vt:i4>1</vt:i4>
      </vt:variant>
      <vt:variant>
        <vt:lpwstr>C:\xtProject\Fab_PrOvw_PK10\graphics\probing.gif</vt:lpwstr>
      </vt:variant>
      <vt:variant>
        <vt:lpwstr/>
      </vt:variant>
      <vt:variant>
        <vt:i4>2555967</vt:i4>
      </vt:variant>
      <vt:variant>
        <vt:i4>-1</vt:i4>
      </vt:variant>
      <vt:variant>
        <vt:i4>1288</vt:i4>
      </vt:variant>
      <vt:variant>
        <vt:i4>1</vt:i4>
      </vt:variant>
      <vt:variant>
        <vt:lpwstr>C:\xtProject\Fab_PrOvw_PK10\graphics\Liftoff.gif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2010-07-01T20:19:00Z</cp:lastPrinted>
  <dcterms:created xsi:type="dcterms:W3CDTF">2017-08-04T22:41:00Z</dcterms:created>
  <dcterms:modified xsi:type="dcterms:W3CDTF">2017-08-04T22:45:00Z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MTTC Pressure Sensor Process</vt:lpwstr>
  </property>
  <property fmtid="{D5CDD505-2E9C-101B-9397-08002B2CF9AE}" pid="3" name="Module Title">
    <vt:lpwstr>Primary Knowledge SCO</vt:lpwstr>
  </property>
  <property fmtid="{D5CDD505-2E9C-101B-9397-08002B2CF9AE}" pid="4" name="docID">
    <vt:lpwstr>Fab_PrOvw_PK10</vt:lpwstr>
  </property>
  <property fmtid="{D5CDD505-2E9C-101B-9397-08002B2CF9AE}" pid="5" name="docPath">
    <vt:lpwstr>C:\xtProject\Fab_PrOvw_PK10\Fab_PrOvw_PK10.doc</vt:lpwstr>
  </property>
  <property fmtid="{D5CDD505-2E9C-101B-9397-08002B2CF9AE}" pid="6" name="Module Number">
    <vt:lpwstr> </vt:lpwstr>
  </property>
  <property fmtid="{D5CDD505-2E9C-101B-9397-08002B2CF9AE}" pid="7" name="Copyright">
    <vt:lpwstr>c.2007 NSF-ATE</vt:lpwstr>
  </property>
</Properties>
</file>